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8e86" w14:paraId="4e68e86" w:rsidRDefault="00C76A39" w:rsidP="00C76A39" w:rsidR="00C76A3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6A39" w:rsidP="00C76A39" w:rsidR="00C76A3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6A39" w:rsidP="00C76A39" w:rsidR="00C76A3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6A39" w:rsidP="00C76A39" w:rsidR="00C76A3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76A39" w:rsidP="00C76A39" w:rsidR="00C76A39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6A39" w:rsidP="00C76A39" w:rsidR="00C76A3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76A39" w:rsidP="00C76A39" w:rsidR="00C76A39">
      <w:pPr>
        <w:jc w:val="center"/>
        <w:rPr>
          <w:rFonts w:cs="Times New Roman" w:eastAsia="Times New Roman"/>
          <w:szCs w:val="24"/>
        </w:rPr>
      </w:pPr>
    </w:p>
    <w:p w:rsidRDefault="00C76A39" w:rsidP="00C76A39" w:rsidR="00C76A3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76A39" w:rsidP="00C76A39" w:rsidR="00C76A39">
      <w:pPr>
        <w:rPr>
          <w:rFonts w:cs="Times New Roman" w:eastAsia="Times New Roman"/>
          <w:szCs w:val="24"/>
        </w:rPr>
      </w:pPr>
    </w:p>
    <w:p w:rsidRDefault="00C76A39" w:rsidP="00C76A39" w:rsidR="00C76A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SJAJ VERHAS j. d. o. o. Pula, Uspon Sv. Franje Asiškog 3, OIB </w:t>
      </w:r>
      <w:r w:rsidRPr="00C76A39">
        <w:rPr>
          <w:rFonts w:cs="Times New Roman" w:eastAsia="Times New Roman"/>
          <w:szCs w:val="24"/>
        </w:rPr>
        <w:t>19912148607</w:t>
      </w:r>
      <w:r>
        <w:rPr>
          <w:rFonts w:cs="Times New Roman" w:eastAsia="Times New Roman"/>
          <w:szCs w:val="24"/>
        </w:rPr>
        <w:t xml:space="preserve">, MBS </w:t>
      </w:r>
      <w:r w:rsidRPr="00C76A39">
        <w:rPr>
          <w:rFonts w:cs="Times New Roman" w:eastAsia="Times New Roman"/>
          <w:szCs w:val="24"/>
        </w:rPr>
        <w:t>130063538</w:t>
      </w:r>
      <w:r>
        <w:rPr>
          <w:rFonts w:cs="Times New Roman" w:eastAsia="Times New Roman"/>
          <w:szCs w:val="24"/>
        </w:rPr>
        <w:t>, 30. listopada 2018.</w:t>
      </w:r>
    </w:p>
    <w:p w:rsidRDefault="00C76A39" w:rsidP="00C76A39" w:rsidR="00C76A39">
      <w:pPr>
        <w:rPr>
          <w:rFonts w:cs="Times New Roman" w:eastAsia="Times New Roman"/>
          <w:szCs w:val="24"/>
        </w:rPr>
      </w:pPr>
    </w:p>
    <w:p w:rsidRDefault="00C76A39" w:rsidP="00C76A39" w:rsidR="00C76A3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76A39" w:rsidP="00C76A39" w:rsidR="00C76A39">
      <w:pPr>
        <w:rPr>
          <w:rFonts w:cs="Times New Roman" w:eastAsia="Times New Roman"/>
          <w:szCs w:val="24"/>
        </w:rPr>
      </w:pPr>
    </w:p>
    <w:p w:rsidRDefault="00C76A39" w:rsidP="00C76A39" w:rsidR="00C76A3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SJAJ VERHAS j. d. o. o. Pula, Uspon Sv. Franje Asiškog 3, OIB </w:t>
      </w:r>
      <w:r w:rsidRPr="00C76A39">
        <w:rPr>
          <w:rFonts w:cs="Times New Roman" w:eastAsia="Times New Roman"/>
          <w:szCs w:val="24"/>
        </w:rPr>
        <w:t>19912148607</w:t>
      </w:r>
      <w:r>
        <w:rPr>
          <w:rFonts w:cs="Times New Roman" w:eastAsia="Times New Roman"/>
          <w:szCs w:val="24"/>
        </w:rPr>
        <w:t xml:space="preserve">, MBS </w:t>
      </w:r>
      <w:r w:rsidRPr="00C76A39">
        <w:rPr>
          <w:rFonts w:cs="Times New Roman" w:eastAsia="Times New Roman"/>
          <w:szCs w:val="24"/>
        </w:rPr>
        <w:t>130063538</w:t>
      </w:r>
      <w:r>
        <w:rPr>
          <w:rFonts w:cs="Times New Roman" w:eastAsia="Times New Roman"/>
          <w:szCs w:val="24"/>
        </w:rPr>
        <w:t>.</w:t>
      </w:r>
    </w:p>
    <w:p w:rsidRDefault="00C76A39" w:rsidP="00C76A39" w:rsidR="00C76A39">
      <w:pPr>
        <w:rPr>
          <w:rFonts w:cs="Times New Roman" w:eastAsia="Times New Roman"/>
          <w:szCs w:val="24"/>
        </w:rPr>
      </w:pPr>
    </w:p>
    <w:p w:rsidRDefault="00C76A39" w:rsidP="00C76A39" w:rsidR="00C76A39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Anamarija Murtezani iz Zagreba, Sunčane Škrinjarić 1, OIB 54031780904.</w:t>
      </w:r>
    </w:p>
    <w:p w:rsidRDefault="00C76A39" w:rsidP="00C76A39" w:rsidR="00C76A39">
      <w:pPr>
        <w:rPr>
          <w:rFonts w:cs="Times New Roman" w:eastAsia="Times New Roman"/>
          <w:szCs w:val="20"/>
        </w:rPr>
      </w:pPr>
    </w:p>
    <w:p w:rsidRDefault="00C76A39" w:rsidP="00C76A39" w:rsidR="00C76A3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SJAJ VERHAS j. d. o. o. Pula, Uspon Sv. Franje Asiškog 3, OIB </w:t>
      </w:r>
      <w:r w:rsidRPr="00C76A39">
        <w:rPr>
          <w:rFonts w:cs="Times New Roman" w:eastAsia="Times New Roman"/>
          <w:szCs w:val="24"/>
        </w:rPr>
        <w:t>19912148607</w:t>
      </w:r>
      <w:r>
        <w:rPr>
          <w:rFonts w:cs="Times New Roman" w:eastAsia="Times New Roman"/>
          <w:szCs w:val="24"/>
        </w:rPr>
        <w:t xml:space="preserve">, MBS </w:t>
      </w:r>
      <w:r w:rsidRPr="00C76A39">
        <w:rPr>
          <w:rFonts w:cs="Times New Roman" w:eastAsia="Times New Roman"/>
          <w:szCs w:val="24"/>
        </w:rPr>
        <w:t>130063538</w:t>
      </w:r>
      <w:r>
        <w:rPr>
          <w:rFonts w:cs="Times New Roman" w:eastAsia="Times New Roman"/>
          <w:szCs w:val="24"/>
        </w:rPr>
        <w:t>.</w:t>
      </w:r>
    </w:p>
    <w:p w:rsidRDefault="00C76A39" w:rsidP="00C76A39" w:rsidR="00C76A39">
      <w:pPr>
        <w:ind w:firstLine="709"/>
        <w:rPr>
          <w:rFonts w:cs="Times New Roman" w:eastAsia="Times New Roman"/>
          <w:szCs w:val="24"/>
        </w:rPr>
      </w:pPr>
    </w:p>
    <w:p w:rsidRDefault="00C76A39" w:rsidP="00C76A39" w:rsidR="00C76A39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SJAJ VERHAS j. d. o. o. Pula, Uspon Sv. Franje Asiškog 3, OIB </w:t>
      </w:r>
      <w:r w:rsidRPr="00C76A39">
        <w:rPr>
          <w:rFonts w:cs="Times New Roman" w:eastAsia="Times New Roman"/>
          <w:szCs w:val="24"/>
        </w:rPr>
        <w:t>19912148607</w:t>
      </w:r>
      <w:r>
        <w:rPr>
          <w:rFonts w:cs="Times New Roman" w:eastAsia="Times New Roman"/>
          <w:szCs w:val="24"/>
        </w:rPr>
        <w:t xml:space="preserve">, MBS </w:t>
      </w:r>
      <w:r w:rsidRPr="00C76A39">
        <w:rPr>
          <w:rFonts w:cs="Times New Roman" w:eastAsia="Times New Roman"/>
          <w:szCs w:val="24"/>
        </w:rPr>
        <w:t>130063538</w:t>
      </w:r>
      <w:r>
        <w:rPr>
          <w:rFonts w:cs="Times New Roman" w:eastAsia="Times New Roman"/>
        </w:rPr>
        <w:t>.</w:t>
      </w:r>
    </w:p>
    <w:p w:rsidRDefault="00C76A39" w:rsidP="00C76A39" w:rsidR="00C76A39">
      <w:pPr>
        <w:ind w:firstLine="709"/>
        <w:rPr>
          <w:rFonts w:cs="Times New Roman" w:eastAsia="Times New Roman"/>
          <w:szCs w:val="24"/>
        </w:rPr>
      </w:pPr>
    </w:p>
    <w:p w:rsidRDefault="00C76A39" w:rsidP="00C76A39" w:rsidR="00C76A3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76A39" w:rsidP="00C76A39" w:rsidR="00C76A39">
      <w:pPr>
        <w:ind w:firstLine="708"/>
        <w:rPr>
          <w:rFonts w:cs="Times New Roman" w:eastAsia="Times New Roman"/>
          <w:szCs w:val="24"/>
        </w:rPr>
      </w:pPr>
    </w:p>
    <w:p w:rsidRDefault="00C76A39" w:rsidP="00C76A39" w:rsidR="00C76A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22.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SJAJ VERHAS j. d. o. o. Pula.</w:t>
      </w:r>
    </w:p>
    <w:p w:rsidRDefault="00C76A39" w:rsidP="00C76A39" w:rsidR="00C76A39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kolovoza 2018. imao neizvršene osnove za plaćanje u neprekinutom razdoblju od 120 dana u ukupnom iznosu 27.598,03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24.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St-312/2018-3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C76A39" w:rsidP="00C76A39" w:rsidR="00C76A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76A39" w:rsidP="00C76A39" w:rsidR="00C76A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76A39" w:rsidP="00C76A39" w:rsidR="00C76A39">
      <w:pPr>
        <w:rPr>
          <w:rFonts w:cs="Times New Roman" w:eastAsia="Times New Roman"/>
          <w:szCs w:val="24"/>
        </w:rPr>
      </w:pPr>
    </w:p>
    <w:p w:rsidRDefault="00C76A39" w:rsidP="00C76A39" w:rsidR="00C76A3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2018. </w:t>
      </w:r>
    </w:p>
    <w:p w:rsidRDefault="00C76A39" w:rsidP="00C76A39" w:rsidR="00C76A39">
      <w:pPr>
        <w:rPr>
          <w:rFonts w:cs="Times New Roman" w:eastAsia="Times New Roman"/>
          <w:szCs w:val="24"/>
        </w:rPr>
      </w:pPr>
    </w:p>
    <w:p w:rsidRDefault="00C76A39" w:rsidP="00C76A39" w:rsidR="00C76A3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76A39" w:rsidP="00C76A39" w:rsidR="00C76A3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D47C44">
        <w:rPr>
          <w:rFonts w:cs="Times New Roman" w:eastAsia="Times New Roman"/>
          <w:szCs w:val="24"/>
        </w:rPr>
        <w:t xml:space="preserve">, v. r. </w:t>
      </w:r>
    </w:p>
    <w:p w:rsidRDefault="00C76A39" w:rsidP="00C76A39" w:rsidR="00C76A39">
      <w:pPr>
        <w:jc w:val="left"/>
        <w:rPr>
          <w:rFonts w:cs="Times New Roman" w:eastAsia="Times New Roman"/>
          <w:szCs w:val="24"/>
        </w:rPr>
      </w:pPr>
    </w:p>
    <w:p w:rsidRDefault="00C76A39" w:rsidP="00C76A39" w:rsidR="00C76A39">
      <w:pPr>
        <w:jc w:val="left"/>
        <w:rPr>
          <w:rFonts w:cs="Times New Roman" w:eastAsia="Times New Roman"/>
          <w:szCs w:val="24"/>
        </w:rPr>
      </w:pPr>
    </w:p>
    <w:p w:rsidRDefault="00C76A39" w:rsidP="00C76A39" w:rsidR="00C76A3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76A39" w:rsidP="00C76A39" w:rsidR="00C76A3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76A39" w:rsidP="00C76A39" w:rsidR="00C76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76A39" w:rsidP="00C76A39" w:rsidR="00C76A39">
      <w:pPr>
        <w:rPr>
          <w:rFonts w:cs="Times New Roman" w:eastAsia="Times New Roman"/>
          <w:szCs w:val="24"/>
        </w:rPr>
      </w:pPr>
    </w:p>
    <w:p w:rsidRDefault="00C76A39" w:rsidP="00C76A39" w:rsidR="00C76A39">
      <w:pPr>
        <w:rPr>
          <w:rFonts w:cs="Times New Roman" w:eastAsia="Times New Roman"/>
          <w:szCs w:val="24"/>
        </w:rPr>
      </w:pPr>
    </w:p>
    <w:p w:rsidRDefault="00C76A39" w:rsidP="00C76A39" w:rsidR="00C76A3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76A39" w:rsidP="00C76A39" w:rsidR="00C76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76A39" w:rsidP="00C76A39" w:rsidR="00C76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SJAJ VERHAS j. d. o. o. Pula, Uspon Sv. Franje Asiškog 3,</w:t>
      </w:r>
    </w:p>
    <w:p w:rsidRDefault="00C76A39" w:rsidP="00C76A39" w:rsidR="00C76A3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C76A39" w:rsidP="00C76A39" w:rsidR="00C76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C76A39" w:rsidP="00C76A39" w:rsidR="00C76A3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Anamarija Murtezani, Zagreb, Sunčane Škrinjarić 1,</w:t>
      </w:r>
    </w:p>
    <w:p w:rsidRDefault="00C76A39" w:rsidP="00C76A39" w:rsidR="00C76A3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76A39" w:rsidP="00C76A39" w:rsidR="00C76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76A39" w:rsidP="00C76A39" w:rsidR="00C76A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76A39" w:rsidP="00C76A39" w:rsidR="00C76A39"/>
    <w:p w:rsidRDefault="00C76A39" w:rsidP="00C76A39" w:rsidR="00C76A39"/>
    <w:p w:rsidRDefault="00D47C44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A39" w:rsidP="00C76A39" w:rsidR="00C76A39">
      <w:r>
        <w:separator/>
      </w:r>
    </w:p>
  </w:endnote>
  <w:endnote w:id="0" w:type="continuationSeparator">
    <w:p w:rsidRDefault="00C76A39" w:rsidP="00C76A39" w:rsidR="00C76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A39" w:rsidP="00C76A39" w:rsidR="00C76A39">
      <w:r>
        <w:separator/>
      </w:r>
    </w:p>
  </w:footnote>
  <w:footnote w:id="0" w:type="continuationSeparator">
    <w:p w:rsidRDefault="00C76A39" w:rsidP="00C76A39" w:rsidR="00C76A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C44" w:rsidR="00176F5B">
    <w:pPr>
      <w:pStyle w:val="Zaglavlje"/>
    </w:pPr>
    <w:r>
      <w:tab/>
      <w:t>2</w:t>
    </w:r>
    <w:r>
      <w:tab/>
      <w:t>12 St-</w:t>
    </w:r>
    <w:r w:rsidR="00C76A39">
      <w:t>312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C44" w:rsidR="00176F5B">
    <w:pPr>
      <w:pStyle w:val="Zaglavlje"/>
    </w:pPr>
    <w:r>
      <w:tab/>
    </w:r>
    <w:r>
      <w:tab/>
      <w:t>12 St-</w:t>
    </w:r>
    <w:r w:rsidR="00C76A39">
      <w:t>312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5742"/>
    <w:rsid w:val="0004674C"/>
    <w:rsid w:val="000C1B8E"/>
    <w:rsid w:val="001F5509"/>
    <w:rsid w:val="002A0151"/>
    <w:rsid w:val="0047136B"/>
    <w:rsid w:val="004F5742"/>
    <w:rsid w:val="00561B59"/>
    <w:rsid w:val="007B0A81"/>
    <w:rsid w:val="00890814"/>
    <w:rsid w:val="00965430"/>
    <w:rsid w:val="00970864"/>
    <w:rsid w:val="00C76A39"/>
    <w:rsid w:val="00D47C4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A3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A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A3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A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A3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A3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C4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7C4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7C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7C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A3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A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A3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A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A3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A3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C4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7C4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7C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7C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SJAJ VERHAS j.d.o.o. PULA</izvorni_sadrzaj>
    <derivirana_varijabla naziv="DomainObject.Predmet.ProtustrankaFormated_1">  SJAJ VERHAS j.d.o.o. PULA</derivirana_varijabla>
  </DomainObject.Predmet.ProtustrankaFormated>
  <DomainObject.Predmet.ProtustrankaFormatedOIB>
    <izvorni_sadrzaj>  SJAJ VERHAS j.d.o.o. PULA, OIB 19912148607</izvorni_sadrzaj>
    <derivirana_varijabla naziv="DomainObject.Predmet.ProtustrankaFormatedOIB_1">  SJAJ VERHAS j.d.o.o. PULA, OIB 19912148607</derivirana_varijabla>
  </DomainObject.Predmet.ProtustrankaFormatedOIB>
  <DomainObject.Predmet.ProtustrankaFormatedWithAdress>
    <izvorni_sadrzaj> SJAJ VERHAS j.d.o.o. PULA, Uspon Sv. Franje Asiškog 3, 52100 Pula</izvorni_sadrzaj>
    <derivirana_varijabla naziv="DomainObject.Predmet.ProtustrankaFormatedWithAdress_1"> SJAJ VERHAS j.d.o.o. PULA, Uspon Sv. Franje Asiškog 3, 52100 Pula</derivirana_varijabla>
  </DomainObject.Predmet.ProtustrankaFormatedWithAdress>
  <DomainObject.Predmet.ProtustrankaFormatedWithAdressOIB>
    <izvorni_sadrzaj> SJAJ VERHAS j.d.o.o. PULA, OIB 19912148607, Uspon Sv. Franje Asiškog 3, 52100 Pula</izvorni_sadrzaj>
    <derivirana_varijabla naziv="DomainObject.Predmet.ProtustrankaFormatedWithAdressOIB_1"> SJAJ VERHAS j.d.o.o. PULA, OIB 19912148607, Uspon Sv. Franje Asiškog 3, 52100 Pula</derivirana_varijabla>
  </DomainObject.Predmet.ProtustrankaFormatedWithAdressOIB>
  <DomainObject.Predmet.ProtustrankaWithAdress>
    <izvorni_sadrzaj>SJAJ VERHAS j.d.o.o. PULA Uspon Sv. Franje Asiškog 3, 52100 Pula</izvorni_sadrzaj>
    <derivirana_varijabla naziv="DomainObject.Predmet.ProtustrankaWithAdress_1">SJAJ VERHAS j.d.o.o. PULA Uspon Sv. Franje Asiškog 3, 52100 Pula</derivirana_varijabla>
  </DomainObject.Predmet.ProtustrankaWithAdress>
  <DomainObject.Predmet.ProtustrankaWithAdressOIB>
    <izvorni_sadrzaj>SJAJ VERHAS j.d.o.o. PULA, OIB 19912148607, Uspon Sv. Franje Asiškog 3, 52100 Pula</izvorni_sadrzaj>
    <derivirana_varijabla naziv="DomainObject.Predmet.ProtustrankaWithAdressOIB_1">SJAJ VERHAS j.d.o.o. PULA, OIB 19912148607, Uspon Sv. Franje Asiškog 3, 52100 Pula</derivirana_varijabla>
  </DomainObject.Predmet.ProtustrankaWithAdressOIB>
  <DomainObject.Predmet.ProtustrankaNazivFormated>
    <izvorni_sadrzaj>SJAJ VERHAS j.d.o.o. PULA</izvorni_sadrzaj>
    <derivirana_varijabla naziv="DomainObject.Predmet.ProtustrankaNazivFormated_1">SJAJ VERHAS j.d.o.o. PULA</derivirana_varijabla>
  </DomainObject.Predmet.ProtustrankaNazivFormated>
  <DomainObject.Predmet.ProtustrankaNazivFormatedOIB>
    <izvorni_sadrzaj>SJAJ VERHAS j.d.o.o. PULA, OIB 19912148607</izvorni_sadrzaj>
    <derivirana_varijabla naziv="DomainObject.Predmet.ProtustrankaNazivFormatedOIB_1">SJAJ VERHAS j.d.o.o. PULA, OIB 19912148607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27598.03</izvorni_sadrzaj>
    <derivirana_varijabla naziv="DomainObject.Predmet.TrenutnaVrijednost_1">27598.03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SJAJ VERHAS j.d.o.o. PULA</item>
    </izvorni_sadrzaj>
    <derivirana_varijabla naziv="DomainObject.Predmet.ProtuStrankaListFormated_1">
      <item>SJAJ VERHAS j.d.o.o. PULA</item>
    </derivirana_varijabla>
  </DomainObject.Predmet.ProtuStrankaListFormated>
  <DomainObject.Predmet.ProtuStrankaListFormatedOIB>
    <izvorni_sadrzaj>
      <item>SJAJ VERHAS j.d.o.o. PULA, OIB 19912148607</item>
    </izvorni_sadrzaj>
    <derivirana_varijabla naziv="DomainObject.Predmet.ProtuStrankaListFormatedOIB_1">
      <item>SJAJ VERHAS j.d.o.o. PULA, OIB 19912148607</item>
    </derivirana_varijabla>
  </DomainObject.Predmet.ProtuStrankaListFormatedOIB>
  <DomainObject.Predmet.ProtuStrankaListFormatedWithAdress>
    <izvorni_sadrzaj>
      <item>SJAJ VERHAS j.d.o.o. PULA, Uspon Sv. Franje Asiškog 3, 52100 Pula</item>
    </izvorni_sadrzaj>
    <derivirana_varijabla naziv="DomainObject.Predmet.ProtuStrankaListFormatedWithAdress_1">
      <item>SJAJ VERHAS j.d.o.o. PULA, Uspon Sv. Franje Asiškog 3, 52100 Pula</item>
    </derivirana_varijabla>
  </DomainObject.Predmet.ProtuStrankaListFormatedWithAdress>
  <DomainObject.Predmet.ProtuStrankaListFormatedWithAdressOIB>
    <izvorni_sadrzaj>
      <item>SJAJ VERHAS j.d.o.o. PULA, OIB 19912148607, Uspon Sv. Franje Asiškog 3, 52100 Pula</item>
    </izvorni_sadrzaj>
    <derivirana_varijabla naziv="DomainObject.Predmet.ProtuStrankaListFormatedWithAdressOIB_1">
      <item>SJAJ VERHAS j.d.o.o. PULA, OIB 19912148607, Uspon Sv. Franje Asiškog 3, 52100 Pula</item>
    </derivirana_varijabla>
  </DomainObject.Predmet.ProtuStrankaListFormatedWithAdressOIB>
  <DomainObject.Predmet.ProtuStrankaListNazivFormated>
    <izvorni_sadrzaj>
      <item>SJAJ VERHAS j.d.o.o. PULA</item>
    </izvorni_sadrzaj>
    <derivirana_varijabla naziv="DomainObject.Predmet.ProtuStrankaListNazivFormated_1">
      <item>SJAJ VERHAS j.d.o.o. PULA</item>
    </derivirana_varijabla>
  </DomainObject.Predmet.ProtuStrankaListNazivFormated>
  <DomainObject.Predmet.ProtuStrankaListNazivFormatedOIB>
    <izvorni_sadrzaj>
      <item>SJAJ VERHAS j.d.o.o. PULA, OIB 19912148607</item>
    </izvorni_sadrzaj>
    <derivirana_varijabla naziv="DomainObject.Predmet.ProtuStrankaListNazivFormatedOIB_1">
      <item>SJAJ VERHAS j.d.o.o. PULA, OIB 19912148607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SJAJ VERHAS j.d.o.o. PULA</izvorni_sadrzaj>
    <derivirana_varijabla naziv="DomainObject.Predmet.ProtustrankaIDrugi_1">SJAJ VERHAS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SJAJ VERHAS j.d.o.o. PULA, OIB 19912148607, Uspon Sv. Franje Asiškog 3, 52100 Pula</izvorni_sadrzaj>
    <derivirana_varijabla naziv="DomainObject.Predmet.ProtustrankaIDrugiAdressOIB_1">SJAJ VERHAS j.d.o.o. PULA, OIB 19912148607, Uspon Sv. Franje Asiškog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SJAJ VERHAS j.d.o.o. PULA</item>
    </izvorni_sadrzaj>
    <derivirana_varijabla naziv="DomainObject.Predmet.SudioniciListNaziv_1">
      <item>FINANCIJSKA AGENCIJA, RC RIJEKA, PODRUŽNICA PULA, PULA</item>
      <item>SJAJ VERHAS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SJAJ VERHAS j.d.o.o. PULA, OIB 19912148607, Uspon Sv. Franje Asiškog 3,52100 Pula</item>
    </izvorni_sadrzaj>
    <derivirana_varijabla naziv="DomainObject.Predmet.SudioniciListAdressOIB_1">
      <item>FINANCIJSKA AGENCIJA, RC RIJEKA, PODRUŽNICA PULA, PULA, OIB 85821130368, F.Kurelca 8,51000 Rijeka</item>
      <item>SJAJ VERHAS j.d.o.o. PULA, OIB 19912148607, Uspon Sv. Franje Asiškog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19912148607</item>
    </izvorni_sadrzaj>
    <derivirana_varijabla naziv="DomainObject.Predmet.SudioniciListNazivOIB_1">
      <item>, OIB 85821130368</item>
      <item>, OIB 19912148607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3693</properties:Characters>
  <properties:Lines>86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2018-10-30T10:55:00Z</dcterms:created>
  <dc:creator>Morena Brajuha</dc:creator>
  <dc:description/>
  <cp:keywords/>
  <cp:lastModifiedBy>Morena Brajuha</cp:lastModifiedBy>
  <cp:lastPrinted>2018-10-30T12:52:00Z</cp:lastPrinted>
  <dcterms:modified xmlns:xsi="http://www.w3.org/2001/XMLSchema-instance" xsi:type="dcterms:W3CDTF">2018-10-30T12:52:00Z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(St-312-18 Sjaj Verhas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