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5227" w14:paraId="2d75227" w:rsidRDefault="007E667F" w:rsidP="000F4CF2" w:rsidR="007E667F">
      <w:pPr>
        <w15:collapsed w:val="false"/>
      </w:pPr>
      <w:bookmarkStart w:name="_GoBack" w:id="0"/>
      <w:bookmarkEnd w:id="0"/>
    </w:p>
    <w:p w:rsidRDefault="007E667F" w:rsidP="000F4CF2" w:rsidR="007E667F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615" w:rsidP="00A41615" w:rsidR="00A41615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A41615" w:rsidP="00A41615" w:rsidR="00A41615" w:rsidRPr="009B3C0F">
      <w:pPr>
        <w:jc w:val="both"/>
      </w:pPr>
      <w:r w:rsidRPr="009B3C0F">
        <w:t>TRGOVAČKI SUD U ZAGREBU</w:t>
      </w:r>
    </w:p>
    <w:p w:rsidRDefault="00A41615" w:rsidP="00A41615" w:rsidR="00A41615" w:rsidRPr="009B3C0F">
      <w:pPr>
        <w:jc w:val="both"/>
      </w:pPr>
      <w:r w:rsidRPr="009B3C0F">
        <w:t>Zagreb, Amruševa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            99. St-3354/15</w:t>
      </w:r>
    </w:p>
    <w:p w:rsidRDefault="00A41615" w:rsidP="00A41615" w:rsidR="00A41615" w:rsidRPr="009B3C0F">
      <w:pPr>
        <w:jc w:val="both"/>
      </w:pPr>
    </w:p>
    <w:p w:rsidRDefault="00A41615" w:rsidP="00A41615" w:rsidR="00A41615" w:rsidRPr="009B3C0F">
      <w:pPr>
        <w:jc w:val="center"/>
      </w:pPr>
      <w:r w:rsidRPr="009B3C0F">
        <w:t>R E P U B L I K A  H R V A T S K A</w:t>
      </w:r>
    </w:p>
    <w:p w:rsidRDefault="00A41615" w:rsidP="00A41615" w:rsidR="00A41615" w:rsidRPr="009B3C0F">
      <w:pPr>
        <w:jc w:val="center"/>
      </w:pPr>
    </w:p>
    <w:p w:rsidRDefault="00A41615" w:rsidP="00A41615" w:rsidR="00A41615" w:rsidRPr="009B3C0F">
      <w:pPr>
        <w:jc w:val="center"/>
      </w:pPr>
      <w:r w:rsidRPr="009B3C0F">
        <w:t>R J E Š E N J E</w:t>
      </w:r>
    </w:p>
    <w:p w:rsidRDefault="00A41615" w:rsidP="00A41615" w:rsidR="00A41615" w:rsidRPr="009B3C0F">
      <w:pPr>
        <w:jc w:val="both"/>
      </w:pPr>
    </w:p>
    <w:p w:rsidRDefault="00A41615" w:rsidP="00A41615" w:rsidR="00A41615" w:rsidRPr="009B3C0F">
      <w:pPr>
        <w:ind w:firstLine="708"/>
        <w:jc w:val="both"/>
      </w:pPr>
      <w:r w:rsidRPr="009B3C0F">
        <w:t xml:space="preserve">Trgovački sud u Zagrebu, po sucu Goranu Iskri, u skraćenom stečajnom postupku u povodu zahtjeva FINANCIJSKE AGENCIJE, za provedbu skraćenog stečajnog postupka nad dužnikom </w:t>
      </w:r>
      <w:r>
        <w:t>MAVELUS d.o.o., Zagreb, Gradišćanska 14, OIB: 34857925207</w:t>
      </w:r>
      <w:r w:rsidRPr="009B3C0F">
        <w:t>, 10. studenog 2015.,</w:t>
      </w:r>
    </w:p>
    <w:p w:rsidRDefault="00A41615" w:rsidP="00A41615" w:rsidR="00A41615" w:rsidRPr="009B3C0F">
      <w:pPr>
        <w:jc w:val="center"/>
      </w:pPr>
      <w:r w:rsidRPr="009B3C0F">
        <w:t>r i j e š i o    j e</w:t>
      </w:r>
    </w:p>
    <w:p w:rsidRDefault="00A41615" w:rsidP="00A41615" w:rsidR="00A41615" w:rsidRPr="009B3C0F">
      <w:pPr>
        <w:jc w:val="both"/>
      </w:pPr>
    </w:p>
    <w:p w:rsidRDefault="00A41615" w:rsidP="00A41615" w:rsidR="00A41615" w:rsidRPr="009B3C0F">
      <w:pPr>
        <w:ind w:firstLine="708"/>
        <w:jc w:val="both"/>
      </w:pPr>
      <w:r w:rsidRPr="009B3C0F">
        <w:t xml:space="preserve"> Odbacuje se kao nedopušten prijedlog za otvaranje stečajnog postupka nad dužnikom </w:t>
      </w:r>
      <w:r>
        <w:t>MAVELUS d.o.o., Zagreb, Gradišćanska 14, OIB: 34857925207</w:t>
      </w:r>
      <w:r w:rsidRPr="009B3C0F">
        <w:t>.</w:t>
      </w:r>
    </w:p>
    <w:p w:rsidRDefault="00A41615" w:rsidP="00A41615" w:rsidR="00A41615" w:rsidRPr="009B3C0F"/>
    <w:p w:rsidRDefault="00A41615" w:rsidP="00A41615" w:rsidR="00A41615" w:rsidRPr="009B3C0F">
      <w:pPr>
        <w:jc w:val="center"/>
      </w:pPr>
      <w:r w:rsidRPr="009B3C0F">
        <w:t>Obrazloženje</w:t>
      </w:r>
    </w:p>
    <w:p w:rsidRDefault="00A41615" w:rsidP="00A41615" w:rsidR="00A41615" w:rsidRPr="009B3C0F">
      <w:pPr>
        <w:jc w:val="both"/>
      </w:pPr>
    </w:p>
    <w:p w:rsidRDefault="00A41615" w:rsidP="00A41615" w:rsidR="00A41615" w:rsidRPr="009B3C0F">
      <w:pPr>
        <w:ind w:firstLine="708"/>
        <w:jc w:val="both"/>
      </w:pPr>
      <w:r w:rsidRPr="009B3C0F">
        <w:t xml:space="preserve">Provjerom u sudskom registru ovog suda utvrđeno je da je rješenjem poslovni broj </w:t>
      </w:r>
      <w:r w:rsidRPr="009B3C0F">
        <w:br/>
      </w:r>
      <w:r w:rsidRPr="00AB2DA2">
        <w:t>Tt-15/2907-150</w:t>
      </w:r>
      <w:r>
        <w:t xml:space="preserve"> </w:t>
      </w:r>
      <w:r w:rsidRPr="009B3C0F">
        <w:t xml:space="preserve">od </w:t>
      </w:r>
      <w:r>
        <w:t>13. listopada</w:t>
      </w:r>
      <w:r w:rsidRPr="009B3C0F">
        <w:t xml:space="preserve"> 2015. društvo </w:t>
      </w:r>
      <w:r>
        <w:t>MAVELUS d.o.o., Zagreb, Gradišćanska 14, OIB: 34857925207</w:t>
      </w:r>
      <w:r w:rsidRPr="009B3C0F">
        <w:t xml:space="preserve">, brisano iz sudskog registra. </w:t>
      </w:r>
    </w:p>
    <w:p w:rsidRDefault="00A41615" w:rsidP="00A41615" w:rsidR="00A41615" w:rsidRPr="009B3C0F">
      <w:pPr>
        <w:jc w:val="both"/>
      </w:pPr>
    </w:p>
    <w:p w:rsidRDefault="00A41615" w:rsidP="00A41615" w:rsidR="00A41615" w:rsidRPr="009B3C0F">
      <w:pPr>
        <w:tabs>
          <w:tab w:pos="720" w:val="left"/>
        </w:tabs>
        <w:jc w:val="both"/>
      </w:pPr>
      <w:r w:rsidRPr="009B3C0F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9B3C0F">
          <w:t>3. st</w:t>
        </w:r>
      </w:smartTag>
      <w:r w:rsidRPr="009B3C0F"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A41615" w:rsidP="00A41615" w:rsidR="00A41615" w:rsidRPr="009B3C0F">
      <w:pPr>
        <w:tabs>
          <w:tab w:pos="720" w:val="left"/>
        </w:tabs>
        <w:jc w:val="both"/>
      </w:pPr>
    </w:p>
    <w:p w:rsidRDefault="00A41615" w:rsidP="00A41615" w:rsidR="00A41615" w:rsidRPr="009B3C0F">
      <w:pPr>
        <w:tabs>
          <w:tab w:pos="720" w:val="left"/>
        </w:tabs>
        <w:jc w:val="both"/>
      </w:pPr>
      <w:r w:rsidRPr="009B3C0F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A41615" w:rsidP="00A41615" w:rsidR="00A41615" w:rsidRPr="009B3C0F">
      <w:pPr>
        <w:jc w:val="center"/>
      </w:pPr>
      <w:r w:rsidRPr="009B3C0F">
        <w:t>U Zagrebu 10. studenog 2015.</w:t>
      </w:r>
    </w:p>
    <w:p w:rsidRDefault="00A41615" w:rsidP="00CF23FE" w:rsidR="00B27B30" w:rsidRPr="003D78D9">
      <w:pPr>
        <w:jc w:val="center"/>
      </w:pPr>
      <w:r w:rsidRPr="009B3C0F">
        <w:t xml:space="preserve">                  </w:t>
      </w:r>
      <w:r w:rsidR="00B27B30">
        <w:t xml:space="preserve">                                                                                        </w:t>
      </w:r>
      <w:r w:rsidR="00B27B30" w:rsidRPr="003D78D9">
        <w:t xml:space="preserve">SUDAC: </w:t>
      </w:r>
    </w:p>
    <w:p w:rsidRDefault="00B27B30" w:rsidP="00CF23FE" w:rsidR="00B27B3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27B30" w:rsidP="00CF23FE" w:rsidR="00B27B30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27B30" w:rsidP="00CF23FE" w:rsidR="00B27B30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27B30" w:rsidP="00B95577" w:rsidR="00B27B30" w:rsidRPr="003D78D9"/>
    <w:p w:rsidRDefault="00A41615" w:rsidP="00B27B30" w:rsidR="00A41615" w:rsidRPr="009B3C0F">
      <w:pPr>
        <w:ind w:firstLine="720" w:left="5040"/>
        <w:jc w:val="both"/>
      </w:pPr>
    </w:p>
    <w:p w:rsidRDefault="00A41615" w:rsidP="00A41615" w:rsidR="00A41615" w:rsidRPr="009B3C0F">
      <w:pPr>
        <w:jc w:val="both"/>
      </w:pPr>
      <w:r w:rsidRPr="009B3C0F">
        <w:t>UPUTA O PRAVNOM LIJEKU:</w:t>
      </w:r>
    </w:p>
    <w:p w:rsidRDefault="00A41615" w:rsidP="00A41615" w:rsidR="00A41615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A41615" w:rsidP="00A41615" w:rsidR="00A41615" w:rsidRPr="009B3C0F"/>
    <w:p w:rsidRDefault="00A41615" w:rsidP="00A41615" w:rsidR="00A41615" w:rsidRPr="009B3C0F">
      <w:r w:rsidRPr="009B3C0F">
        <w:t>DNA:</w:t>
      </w:r>
    </w:p>
    <w:p w:rsidRDefault="00A41615" w:rsidP="00A41615" w:rsidR="00A41615" w:rsidRPr="009B3C0F">
      <w:pPr>
        <w:numPr>
          <w:ilvl w:val="0"/>
          <w:numId w:val="26"/>
        </w:numPr>
      </w:pPr>
      <w:r w:rsidRPr="009B3C0F">
        <w:t xml:space="preserve">podnositelju zahtjeva </w:t>
      </w:r>
    </w:p>
    <w:p w:rsidRDefault="00A41615" w:rsidP="00A41615" w:rsidR="00A41615" w:rsidRPr="009B3C0F">
      <w:pPr>
        <w:numPr>
          <w:ilvl w:val="0"/>
          <w:numId w:val="26"/>
        </w:numPr>
      </w:pPr>
      <w:r w:rsidRPr="009B3C0F">
        <w:t>e-oglasna ploča – 15 dana</w:t>
      </w:r>
    </w:p>
    <w:p w:rsidRDefault="0094689D" w:rsidP="00A41615" w:rsidR="0094689D"/>
    <w:sectPr w:rsidSect="00525AC5" w:rsidR="0094689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4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2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76C7" w:rsidR="00881D1D">
    <w:pPr>
      <w:pStyle w:val="Zaglavlje"/>
    </w:pPr>
    <w:r>
      <w:tab/>
    </w:r>
    <w:r>
      <w:tab/>
      <w:t>99 P</w:t>
    </w:r>
    <w:r w:rsidR="007A43ED">
      <w:t>ovrv</w:t>
    </w:r>
    <w:r>
      <w:t>-</w:t>
    </w:r>
    <w:r w:rsidR="00C168E5">
      <w:t>5603/12</w:t>
    </w:r>
  </w:p>
  <w:p w:rsidRDefault="00262C6D" w:rsidR="00262C6D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713F08"/>
    <w:multiLevelType w:val="hybridMultilevel"/>
    <w:tmpl w:val="F806899E"/>
    <w:lvl w:tplc="8D7687B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517250"/>
    <w:multiLevelType w:val="hybridMultilevel"/>
    <w:tmpl w:val="DB9201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467F6C"/>
    <w:multiLevelType w:val="hybridMultilevel"/>
    <w:tmpl w:val="5FBC3F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0F5304"/>
    <w:multiLevelType w:val="hybridMultilevel"/>
    <w:tmpl w:val="2F44BB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193C70"/>
    <w:multiLevelType w:val="hybridMultilevel"/>
    <w:tmpl w:val="C2967700"/>
    <w:lvl w:tplc="2D4E8C10" w:ilvl="0">
      <w:start w:val="2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B306A8"/>
    <w:multiLevelType w:val="hybridMultilevel"/>
    <w:tmpl w:val="2D30D31A"/>
    <w:lvl w:tplc="DF1005E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5FE70C3"/>
    <w:multiLevelType w:val="hybridMultilevel"/>
    <w:tmpl w:val="F51E00C2"/>
    <w:lvl w:tplc="14EA99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F1E7211"/>
    <w:multiLevelType w:val="hybridMultilevel"/>
    <w:tmpl w:val="E280CD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7C1F5B"/>
    <w:multiLevelType w:val="hybridMultilevel"/>
    <w:tmpl w:val="164CA2E0"/>
    <w:lvl w:tplc="38FC9D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C1E0C29"/>
    <w:multiLevelType w:val="hybridMultilevel"/>
    <w:tmpl w:val="A21207D6"/>
    <w:lvl w:tplc="1014204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E679A9"/>
    <w:multiLevelType w:val="hybridMultilevel"/>
    <w:tmpl w:val="B69AD524"/>
    <w:lvl w:tplc="838402A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3F41F37"/>
    <w:multiLevelType w:val="hybridMultilevel"/>
    <w:tmpl w:val="CA4EA7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6945263"/>
    <w:multiLevelType w:val="hybridMultilevel"/>
    <w:tmpl w:val="F1C239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6B249DB"/>
    <w:multiLevelType w:val="hybridMultilevel"/>
    <w:tmpl w:val="3F1C94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43289C"/>
    <w:multiLevelType w:val="hybridMultilevel"/>
    <w:tmpl w:val="F04C15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8"/>
  </w:num>
  <w:num w:numId="2">
    <w:abstractNumId w:val="15"/>
  </w:num>
  <w:num w:numId="3">
    <w:abstractNumId w:val="22"/>
    <w:lvlOverride w:ilvl="0">
      <w:startOverride w:val="1"/>
    </w:lvlOverride>
  </w:num>
  <w:num w:numId="4">
    <w:abstractNumId w:val="14"/>
  </w:num>
  <w:num w:numId="5">
    <w:abstractNumId w:val="0"/>
  </w:num>
  <w:num w:numId="6">
    <w:abstractNumId w:val="2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2"/>
  </w:num>
  <w:num w:numId="12">
    <w:abstractNumId w:val="17"/>
  </w:num>
  <w:num w:numId="13">
    <w:abstractNumId w:val="9"/>
  </w:num>
  <w:num w:numId="14">
    <w:abstractNumId w:val="20"/>
  </w:num>
  <w:num w:numId="15">
    <w:abstractNumId w:val="16"/>
  </w:num>
  <w:num w:numId="16">
    <w:abstractNumId w:val="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6"/>
  </w:num>
  <w:num w:numId="21">
    <w:abstractNumId w:val="5"/>
  </w:num>
  <w:num w:numId="22">
    <w:abstractNumId w:val="12"/>
  </w:num>
  <w:num w:numId="23">
    <w:abstractNumId w:val="19"/>
  </w:num>
  <w:num w:numId="24">
    <w:abstractNumId w:val="10"/>
  </w:num>
  <w:num w:numId="25">
    <w:abstractNumId w:val="3"/>
  </w:num>
  <w:num w:numId="2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4F3"/>
    <w:rsid w:val="000018FF"/>
    <w:rsid w:val="00007717"/>
    <w:rsid w:val="00010293"/>
    <w:rsid w:val="000117D3"/>
    <w:rsid w:val="000161C2"/>
    <w:rsid w:val="00024785"/>
    <w:rsid w:val="00033C6B"/>
    <w:rsid w:val="00035DE0"/>
    <w:rsid w:val="000408AC"/>
    <w:rsid w:val="00042355"/>
    <w:rsid w:val="00042C55"/>
    <w:rsid w:val="00043636"/>
    <w:rsid w:val="00043BC9"/>
    <w:rsid w:val="00052561"/>
    <w:rsid w:val="00055D6B"/>
    <w:rsid w:val="000563A2"/>
    <w:rsid w:val="00060D4C"/>
    <w:rsid w:val="00061B35"/>
    <w:rsid w:val="00061E88"/>
    <w:rsid w:val="000632D3"/>
    <w:rsid w:val="000778A9"/>
    <w:rsid w:val="00082C48"/>
    <w:rsid w:val="00083408"/>
    <w:rsid w:val="00084F39"/>
    <w:rsid w:val="00086650"/>
    <w:rsid w:val="00087C90"/>
    <w:rsid w:val="00090314"/>
    <w:rsid w:val="000918D8"/>
    <w:rsid w:val="00091921"/>
    <w:rsid w:val="0009199A"/>
    <w:rsid w:val="0009253B"/>
    <w:rsid w:val="00092AFE"/>
    <w:rsid w:val="00092D77"/>
    <w:rsid w:val="000935BE"/>
    <w:rsid w:val="00095A79"/>
    <w:rsid w:val="00096B4E"/>
    <w:rsid w:val="000A6F67"/>
    <w:rsid w:val="000A759B"/>
    <w:rsid w:val="000A7E4D"/>
    <w:rsid w:val="000A7F0B"/>
    <w:rsid w:val="000B098D"/>
    <w:rsid w:val="000B4491"/>
    <w:rsid w:val="000C4399"/>
    <w:rsid w:val="000C4BD1"/>
    <w:rsid w:val="000D27C7"/>
    <w:rsid w:val="000D35AF"/>
    <w:rsid w:val="000D6E67"/>
    <w:rsid w:val="000D7F57"/>
    <w:rsid w:val="000E630D"/>
    <w:rsid w:val="000E6E40"/>
    <w:rsid w:val="000F2459"/>
    <w:rsid w:val="000F28C4"/>
    <w:rsid w:val="000F3BC8"/>
    <w:rsid w:val="000F4693"/>
    <w:rsid w:val="000F4CF2"/>
    <w:rsid w:val="000F6BA9"/>
    <w:rsid w:val="000F7DB3"/>
    <w:rsid w:val="00104A23"/>
    <w:rsid w:val="00104FA0"/>
    <w:rsid w:val="001055F6"/>
    <w:rsid w:val="00110D9C"/>
    <w:rsid w:val="001127A8"/>
    <w:rsid w:val="001154E0"/>
    <w:rsid w:val="00121C3F"/>
    <w:rsid w:val="00127D0D"/>
    <w:rsid w:val="001300CA"/>
    <w:rsid w:val="00130281"/>
    <w:rsid w:val="00131723"/>
    <w:rsid w:val="00133FE7"/>
    <w:rsid w:val="001360D7"/>
    <w:rsid w:val="001448DE"/>
    <w:rsid w:val="001457B2"/>
    <w:rsid w:val="00146CD6"/>
    <w:rsid w:val="0014799C"/>
    <w:rsid w:val="001507D2"/>
    <w:rsid w:val="00150841"/>
    <w:rsid w:val="0015379D"/>
    <w:rsid w:val="001552CF"/>
    <w:rsid w:val="0015683A"/>
    <w:rsid w:val="001574F5"/>
    <w:rsid w:val="001577E4"/>
    <w:rsid w:val="00160621"/>
    <w:rsid w:val="001623DD"/>
    <w:rsid w:val="00164940"/>
    <w:rsid w:val="00165C93"/>
    <w:rsid w:val="0016691C"/>
    <w:rsid w:val="00166E65"/>
    <w:rsid w:val="00172D67"/>
    <w:rsid w:val="00173BBC"/>
    <w:rsid w:val="00175402"/>
    <w:rsid w:val="0017575A"/>
    <w:rsid w:val="00181628"/>
    <w:rsid w:val="001817BA"/>
    <w:rsid w:val="00192385"/>
    <w:rsid w:val="001937A0"/>
    <w:rsid w:val="001953EE"/>
    <w:rsid w:val="001A2D15"/>
    <w:rsid w:val="001A334B"/>
    <w:rsid w:val="001A4644"/>
    <w:rsid w:val="001A4933"/>
    <w:rsid w:val="001A616B"/>
    <w:rsid w:val="001B0D7C"/>
    <w:rsid w:val="001B1969"/>
    <w:rsid w:val="001B1A71"/>
    <w:rsid w:val="001B20B3"/>
    <w:rsid w:val="001B331B"/>
    <w:rsid w:val="001C038A"/>
    <w:rsid w:val="001C0E46"/>
    <w:rsid w:val="001C1FD7"/>
    <w:rsid w:val="001D2443"/>
    <w:rsid w:val="001D3EC2"/>
    <w:rsid w:val="001D6710"/>
    <w:rsid w:val="001F02BA"/>
    <w:rsid w:val="001F07DB"/>
    <w:rsid w:val="001F0C67"/>
    <w:rsid w:val="001F1881"/>
    <w:rsid w:val="001F332A"/>
    <w:rsid w:val="001F381A"/>
    <w:rsid w:val="001F3862"/>
    <w:rsid w:val="001F3E25"/>
    <w:rsid w:val="001F51B7"/>
    <w:rsid w:val="001F56D0"/>
    <w:rsid w:val="00202649"/>
    <w:rsid w:val="00204FDC"/>
    <w:rsid w:val="00205368"/>
    <w:rsid w:val="002128B1"/>
    <w:rsid w:val="002131BA"/>
    <w:rsid w:val="002133D7"/>
    <w:rsid w:val="00214932"/>
    <w:rsid w:val="00221E7B"/>
    <w:rsid w:val="00223BBA"/>
    <w:rsid w:val="00226CBA"/>
    <w:rsid w:val="00230D1D"/>
    <w:rsid w:val="0023205B"/>
    <w:rsid w:val="00232B45"/>
    <w:rsid w:val="0023339E"/>
    <w:rsid w:val="00233B41"/>
    <w:rsid w:val="002349F7"/>
    <w:rsid w:val="00235206"/>
    <w:rsid w:val="00235B28"/>
    <w:rsid w:val="002378A8"/>
    <w:rsid w:val="0024046F"/>
    <w:rsid w:val="002420F1"/>
    <w:rsid w:val="00243B55"/>
    <w:rsid w:val="002446A9"/>
    <w:rsid w:val="002452F2"/>
    <w:rsid w:val="00245723"/>
    <w:rsid w:val="0024580A"/>
    <w:rsid w:val="00245E5F"/>
    <w:rsid w:val="00253495"/>
    <w:rsid w:val="002564F8"/>
    <w:rsid w:val="00257747"/>
    <w:rsid w:val="0026004C"/>
    <w:rsid w:val="00262C6D"/>
    <w:rsid w:val="00264341"/>
    <w:rsid w:val="0026489A"/>
    <w:rsid w:val="00264DBC"/>
    <w:rsid w:val="00266EC4"/>
    <w:rsid w:val="00270247"/>
    <w:rsid w:val="0027207A"/>
    <w:rsid w:val="002741E5"/>
    <w:rsid w:val="0027496D"/>
    <w:rsid w:val="00282033"/>
    <w:rsid w:val="00285FE0"/>
    <w:rsid w:val="00291592"/>
    <w:rsid w:val="0029459A"/>
    <w:rsid w:val="002A271C"/>
    <w:rsid w:val="002A2EA7"/>
    <w:rsid w:val="002A33EB"/>
    <w:rsid w:val="002A43F2"/>
    <w:rsid w:val="002A787C"/>
    <w:rsid w:val="002B01FF"/>
    <w:rsid w:val="002B2466"/>
    <w:rsid w:val="002B55BE"/>
    <w:rsid w:val="002B5CF6"/>
    <w:rsid w:val="002B63F7"/>
    <w:rsid w:val="002B64F3"/>
    <w:rsid w:val="002B7EBE"/>
    <w:rsid w:val="002C28CB"/>
    <w:rsid w:val="002C3011"/>
    <w:rsid w:val="002D1368"/>
    <w:rsid w:val="002D30F6"/>
    <w:rsid w:val="002D49C7"/>
    <w:rsid w:val="002D5187"/>
    <w:rsid w:val="002D5F82"/>
    <w:rsid w:val="002D7310"/>
    <w:rsid w:val="002E0389"/>
    <w:rsid w:val="002E4B1C"/>
    <w:rsid w:val="002E4F25"/>
    <w:rsid w:val="002E6BE4"/>
    <w:rsid w:val="002F44CE"/>
    <w:rsid w:val="003008D1"/>
    <w:rsid w:val="00300EBC"/>
    <w:rsid w:val="00306617"/>
    <w:rsid w:val="00306822"/>
    <w:rsid w:val="003071B1"/>
    <w:rsid w:val="00307AF0"/>
    <w:rsid w:val="0031702F"/>
    <w:rsid w:val="00317F97"/>
    <w:rsid w:val="00320133"/>
    <w:rsid w:val="00322F75"/>
    <w:rsid w:val="00325C88"/>
    <w:rsid w:val="00326B28"/>
    <w:rsid w:val="0032798F"/>
    <w:rsid w:val="00327BA3"/>
    <w:rsid w:val="00330B16"/>
    <w:rsid w:val="003326CA"/>
    <w:rsid w:val="00334230"/>
    <w:rsid w:val="00335FBD"/>
    <w:rsid w:val="003376C7"/>
    <w:rsid w:val="00343B08"/>
    <w:rsid w:val="00346F20"/>
    <w:rsid w:val="00347780"/>
    <w:rsid w:val="00350D9A"/>
    <w:rsid w:val="00351612"/>
    <w:rsid w:val="00352AA4"/>
    <w:rsid w:val="00357105"/>
    <w:rsid w:val="00362159"/>
    <w:rsid w:val="00362F38"/>
    <w:rsid w:val="0036412C"/>
    <w:rsid w:val="00366CFD"/>
    <w:rsid w:val="003674B4"/>
    <w:rsid w:val="0037140A"/>
    <w:rsid w:val="0037746D"/>
    <w:rsid w:val="00377E36"/>
    <w:rsid w:val="00383542"/>
    <w:rsid w:val="00386768"/>
    <w:rsid w:val="0038754E"/>
    <w:rsid w:val="003906DC"/>
    <w:rsid w:val="003A0F03"/>
    <w:rsid w:val="003A4A42"/>
    <w:rsid w:val="003A518B"/>
    <w:rsid w:val="003B3AE5"/>
    <w:rsid w:val="003B6944"/>
    <w:rsid w:val="003B6A02"/>
    <w:rsid w:val="003B6DD3"/>
    <w:rsid w:val="003C19B7"/>
    <w:rsid w:val="003C3947"/>
    <w:rsid w:val="003C58C0"/>
    <w:rsid w:val="003C6CCC"/>
    <w:rsid w:val="003D59BE"/>
    <w:rsid w:val="003D5F78"/>
    <w:rsid w:val="003D7768"/>
    <w:rsid w:val="003E012F"/>
    <w:rsid w:val="003E0EB9"/>
    <w:rsid w:val="003E43C4"/>
    <w:rsid w:val="003E60CD"/>
    <w:rsid w:val="003E7652"/>
    <w:rsid w:val="003E778F"/>
    <w:rsid w:val="003F07B2"/>
    <w:rsid w:val="003F739B"/>
    <w:rsid w:val="003F7974"/>
    <w:rsid w:val="00400320"/>
    <w:rsid w:val="00404E24"/>
    <w:rsid w:val="00405651"/>
    <w:rsid w:val="00405A3B"/>
    <w:rsid w:val="004060A2"/>
    <w:rsid w:val="00407336"/>
    <w:rsid w:val="00410C13"/>
    <w:rsid w:val="00411BF9"/>
    <w:rsid w:val="00414250"/>
    <w:rsid w:val="00417298"/>
    <w:rsid w:val="0043484C"/>
    <w:rsid w:val="004421B8"/>
    <w:rsid w:val="00442B1E"/>
    <w:rsid w:val="00443A8F"/>
    <w:rsid w:val="00444A14"/>
    <w:rsid w:val="0044600E"/>
    <w:rsid w:val="0044637B"/>
    <w:rsid w:val="0044681E"/>
    <w:rsid w:val="00450787"/>
    <w:rsid w:val="00454B2C"/>
    <w:rsid w:val="004673AD"/>
    <w:rsid w:val="004713E6"/>
    <w:rsid w:val="00471D3E"/>
    <w:rsid w:val="004737FA"/>
    <w:rsid w:val="00477AAB"/>
    <w:rsid w:val="00481268"/>
    <w:rsid w:val="00481F1D"/>
    <w:rsid w:val="004836A8"/>
    <w:rsid w:val="004837D7"/>
    <w:rsid w:val="004846D1"/>
    <w:rsid w:val="00485B05"/>
    <w:rsid w:val="00490633"/>
    <w:rsid w:val="00490EB7"/>
    <w:rsid w:val="00491AB1"/>
    <w:rsid w:val="004952C6"/>
    <w:rsid w:val="004955A9"/>
    <w:rsid w:val="00495AA3"/>
    <w:rsid w:val="00496981"/>
    <w:rsid w:val="004A0AE5"/>
    <w:rsid w:val="004A0F64"/>
    <w:rsid w:val="004A387C"/>
    <w:rsid w:val="004A58A3"/>
    <w:rsid w:val="004B06AE"/>
    <w:rsid w:val="004B0B6F"/>
    <w:rsid w:val="004B262D"/>
    <w:rsid w:val="004B6213"/>
    <w:rsid w:val="004B6CA0"/>
    <w:rsid w:val="004C1322"/>
    <w:rsid w:val="004C2967"/>
    <w:rsid w:val="004C4E22"/>
    <w:rsid w:val="004D0A58"/>
    <w:rsid w:val="004D2DA4"/>
    <w:rsid w:val="004D32FD"/>
    <w:rsid w:val="004D3F44"/>
    <w:rsid w:val="004D5487"/>
    <w:rsid w:val="004D7F7F"/>
    <w:rsid w:val="004E1A58"/>
    <w:rsid w:val="004E2BF6"/>
    <w:rsid w:val="004E363B"/>
    <w:rsid w:val="004E39DB"/>
    <w:rsid w:val="004E67D3"/>
    <w:rsid w:val="004F0D77"/>
    <w:rsid w:val="004F5017"/>
    <w:rsid w:val="004F5BEB"/>
    <w:rsid w:val="004F662D"/>
    <w:rsid w:val="0050653C"/>
    <w:rsid w:val="00510189"/>
    <w:rsid w:val="0051021E"/>
    <w:rsid w:val="005116D0"/>
    <w:rsid w:val="005131DE"/>
    <w:rsid w:val="00515CC7"/>
    <w:rsid w:val="00520D93"/>
    <w:rsid w:val="005247FE"/>
    <w:rsid w:val="00525AC5"/>
    <w:rsid w:val="005321B4"/>
    <w:rsid w:val="005329B5"/>
    <w:rsid w:val="00535AE6"/>
    <w:rsid w:val="00535C89"/>
    <w:rsid w:val="005379F3"/>
    <w:rsid w:val="005408FF"/>
    <w:rsid w:val="00540D5E"/>
    <w:rsid w:val="00541EFD"/>
    <w:rsid w:val="005422B9"/>
    <w:rsid w:val="0054301E"/>
    <w:rsid w:val="00543A22"/>
    <w:rsid w:val="005500FD"/>
    <w:rsid w:val="0055074A"/>
    <w:rsid w:val="00554EE0"/>
    <w:rsid w:val="0055679C"/>
    <w:rsid w:val="005608D4"/>
    <w:rsid w:val="005673D0"/>
    <w:rsid w:val="00572AA0"/>
    <w:rsid w:val="0057694A"/>
    <w:rsid w:val="00576EC8"/>
    <w:rsid w:val="005775CB"/>
    <w:rsid w:val="005862EB"/>
    <w:rsid w:val="00586359"/>
    <w:rsid w:val="00587797"/>
    <w:rsid w:val="00587FAD"/>
    <w:rsid w:val="00590E70"/>
    <w:rsid w:val="005955EA"/>
    <w:rsid w:val="00596B42"/>
    <w:rsid w:val="005A2F36"/>
    <w:rsid w:val="005A5588"/>
    <w:rsid w:val="005B0D0B"/>
    <w:rsid w:val="005B1E8A"/>
    <w:rsid w:val="005B4807"/>
    <w:rsid w:val="005C0CFC"/>
    <w:rsid w:val="005C2221"/>
    <w:rsid w:val="005C74E5"/>
    <w:rsid w:val="005C75AB"/>
    <w:rsid w:val="005D0A2D"/>
    <w:rsid w:val="005D6181"/>
    <w:rsid w:val="005D6FD5"/>
    <w:rsid w:val="005E0595"/>
    <w:rsid w:val="005E0883"/>
    <w:rsid w:val="005E273A"/>
    <w:rsid w:val="005E36A9"/>
    <w:rsid w:val="005E4E8D"/>
    <w:rsid w:val="005E5830"/>
    <w:rsid w:val="005E65D8"/>
    <w:rsid w:val="005E71B5"/>
    <w:rsid w:val="005E7B1F"/>
    <w:rsid w:val="005F0A4E"/>
    <w:rsid w:val="005F208D"/>
    <w:rsid w:val="005F2219"/>
    <w:rsid w:val="005F36D9"/>
    <w:rsid w:val="005F3E59"/>
    <w:rsid w:val="005F524A"/>
    <w:rsid w:val="005F5711"/>
    <w:rsid w:val="00602B09"/>
    <w:rsid w:val="006039F1"/>
    <w:rsid w:val="0060497E"/>
    <w:rsid w:val="00605463"/>
    <w:rsid w:val="00606CBA"/>
    <w:rsid w:val="00611A67"/>
    <w:rsid w:val="00612472"/>
    <w:rsid w:val="0061326D"/>
    <w:rsid w:val="00616BEA"/>
    <w:rsid w:val="006214BF"/>
    <w:rsid w:val="00622227"/>
    <w:rsid w:val="0062665A"/>
    <w:rsid w:val="00627AA1"/>
    <w:rsid w:val="00633E37"/>
    <w:rsid w:val="00635B37"/>
    <w:rsid w:val="00644489"/>
    <w:rsid w:val="006447CE"/>
    <w:rsid w:val="00644E24"/>
    <w:rsid w:val="006537A8"/>
    <w:rsid w:val="00653BC9"/>
    <w:rsid w:val="00657217"/>
    <w:rsid w:val="0066195F"/>
    <w:rsid w:val="00662E2E"/>
    <w:rsid w:val="0066446E"/>
    <w:rsid w:val="0066461E"/>
    <w:rsid w:val="00665EF2"/>
    <w:rsid w:val="006666DC"/>
    <w:rsid w:val="00672421"/>
    <w:rsid w:val="00676321"/>
    <w:rsid w:val="006776F8"/>
    <w:rsid w:val="006805E4"/>
    <w:rsid w:val="0068146F"/>
    <w:rsid w:val="0068431E"/>
    <w:rsid w:val="00684948"/>
    <w:rsid w:val="00686818"/>
    <w:rsid w:val="0068787E"/>
    <w:rsid w:val="006913CF"/>
    <w:rsid w:val="0069304C"/>
    <w:rsid w:val="00693296"/>
    <w:rsid w:val="00693351"/>
    <w:rsid w:val="0069427F"/>
    <w:rsid w:val="0069472B"/>
    <w:rsid w:val="00696106"/>
    <w:rsid w:val="006A0CE7"/>
    <w:rsid w:val="006A32E3"/>
    <w:rsid w:val="006A399C"/>
    <w:rsid w:val="006A3B96"/>
    <w:rsid w:val="006B09AA"/>
    <w:rsid w:val="006B1FB2"/>
    <w:rsid w:val="006B33A8"/>
    <w:rsid w:val="006C0093"/>
    <w:rsid w:val="006C116B"/>
    <w:rsid w:val="006C49FD"/>
    <w:rsid w:val="006C5632"/>
    <w:rsid w:val="006D0164"/>
    <w:rsid w:val="006D18D1"/>
    <w:rsid w:val="006D2DA5"/>
    <w:rsid w:val="006D76BB"/>
    <w:rsid w:val="006D77D1"/>
    <w:rsid w:val="006E0E93"/>
    <w:rsid w:val="006E49B0"/>
    <w:rsid w:val="006E56D8"/>
    <w:rsid w:val="006E6F8A"/>
    <w:rsid w:val="006F0B93"/>
    <w:rsid w:val="006F0C2B"/>
    <w:rsid w:val="006F0D0F"/>
    <w:rsid w:val="006F126B"/>
    <w:rsid w:val="006F1AB2"/>
    <w:rsid w:val="006F1BA8"/>
    <w:rsid w:val="006F3C95"/>
    <w:rsid w:val="006F6031"/>
    <w:rsid w:val="00703E58"/>
    <w:rsid w:val="00704E09"/>
    <w:rsid w:val="00705DC7"/>
    <w:rsid w:val="0070616F"/>
    <w:rsid w:val="00707AD3"/>
    <w:rsid w:val="007103F2"/>
    <w:rsid w:val="00710428"/>
    <w:rsid w:val="007136B7"/>
    <w:rsid w:val="007140C5"/>
    <w:rsid w:val="0071416B"/>
    <w:rsid w:val="00716590"/>
    <w:rsid w:val="007229BD"/>
    <w:rsid w:val="0072602F"/>
    <w:rsid w:val="00727A79"/>
    <w:rsid w:val="00733176"/>
    <w:rsid w:val="007345C3"/>
    <w:rsid w:val="007374C7"/>
    <w:rsid w:val="00744F99"/>
    <w:rsid w:val="00745A81"/>
    <w:rsid w:val="00745E63"/>
    <w:rsid w:val="0074744E"/>
    <w:rsid w:val="00747A0E"/>
    <w:rsid w:val="00754093"/>
    <w:rsid w:val="00755E35"/>
    <w:rsid w:val="00755FEC"/>
    <w:rsid w:val="007564AB"/>
    <w:rsid w:val="0076070D"/>
    <w:rsid w:val="00761EF2"/>
    <w:rsid w:val="0076394A"/>
    <w:rsid w:val="0076406F"/>
    <w:rsid w:val="0076502B"/>
    <w:rsid w:val="00767441"/>
    <w:rsid w:val="007739B2"/>
    <w:rsid w:val="007751B5"/>
    <w:rsid w:val="007760A5"/>
    <w:rsid w:val="00780EBA"/>
    <w:rsid w:val="00780ED4"/>
    <w:rsid w:val="00781E76"/>
    <w:rsid w:val="00781F92"/>
    <w:rsid w:val="00787E90"/>
    <w:rsid w:val="00790DF1"/>
    <w:rsid w:val="00793E91"/>
    <w:rsid w:val="00796921"/>
    <w:rsid w:val="007976A6"/>
    <w:rsid w:val="0079777E"/>
    <w:rsid w:val="007A1FD9"/>
    <w:rsid w:val="007A43ED"/>
    <w:rsid w:val="007B195A"/>
    <w:rsid w:val="007B1C48"/>
    <w:rsid w:val="007B2FBB"/>
    <w:rsid w:val="007C0637"/>
    <w:rsid w:val="007C0A4D"/>
    <w:rsid w:val="007C36FB"/>
    <w:rsid w:val="007C3C73"/>
    <w:rsid w:val="007C53CD"/>
    <w:rsid w:val="007C6B24"/>
    <w:rsid w:val="007D0F3D"/>
    <w:rsid w:val="007D2282"/>
    <w:rsid w:val="007D602D"/>
    <w:rsid w:val="007E5E2A"/>
    <w:rsid w:val="007E667F"/>
    <w:rsid w:val="007F0BFE"/>
    <w:rsid w:val="007F7DC1"/>
    <w:rsid w:val="008014BE"/>
    <w:rsid w:val="0080162D"/>
    <w:rsid w:val="00802490"/>
    <w:rsid w:val="00805135"/>
    <w:rsid w:val="00810E55"/>
    <w:rsid w:val="00811AF9"/>
    <w:rsid w:val="00813D0F"/>
    <w:rsid w:val="008144A5"/>
    <w:rsid w:val="00815B6B"/>
    <w:rsid w:val="00817D8F"/>
    <w:rsid w:val="0082045E"/>
    <w:rsid w:val="00826978"/>
    <w:rsid w:val="00826E97"/>
    <w:rsid w:val="0083079B"/>
    <w:rsid w:val="008335E7"/>
    <w:rsid w:val="00833784"/>
    <w:rsid w:val="0083477B"/>
    <w:rsid w:val="0084019E"/>
    <w:rsid w:val="00841601"/>
    <w:rsid w:val="00841688"/>
    <w:rsid w:val="0084352F"/>
    <w:rsid w:val="0084380F"/>
    <w:rsid w:val="00843D4D"/>
    <w:rsid w:val="00846FED"/>
    <w:rsid w:val="00850A2E"/>
    <w:rsid w:val="0085246D"/>
    <w:rsid w:val="00854A42"/>
    <w:rsid w:val="00854D72"/>
    <w:rsid w:val="0086222D"/>
    <w:rsid w:val="00863735"/>
    <w:rsid w:val="008709E6"/>
    <w:rsid w:val="00873A72"/>
    <w:rsid w:val="00876603"/>
    <w:rsid w:val="00880396"/>
    <w:rsid w:val="008810F9"/>
    <w:rsid w:val="00881D1D"/>
    <w:rsid w:val="008861F2"/>
    <w:rsid w:val="00886BCD"/>
    <w:rsid w:val="008908BB"/>
    <w:rsid w:val="0089125E"/>
    <w:rsid w:val="008917E8"/>
    <w:rsid w:val="00894FEE"/>
    <w:rsid w:val="008957AC"/>
    <w:rsid w:val="00897131"/>
    <w:rsid w:val="008A0C2E"/>
    <w:rsid w:val="008A15AE"/>
    <w:rsid w:val="008A37B1"/>
    <w:rsid w:val="008A3EE3"/>
    <w:rsid w:val="008A4A00"/>
    <w:rsid w:val="008A7091"/>
    <w:rsid w:val="008B4188"/>
    <w:rsid w:val="008B5124"/>
    <w:rsid w:val="008B706D"/>
    <w:rsid w:val="008C574D"/>
    <w:rsid w:val="008C7898"/>
    <w:rsid w:val="008E05EF"/>
    <w:rsid w:val="008E1497"/>
    <w:rsid w:val="008E54BA"/>
    <w:rsid w:val="008E74FE"/>
    <w:rsid w:val="008E7BE7"/>
    <w:rsid w:val="008F16AB"/>
    <w:rsid w:val="008F18A6"/>
    <w:rsid w:val="008F2E3D"/>
    <w:rsid w:val="008F364B"/>
    <w:rsid w:val="008F3BD2"/>
    <w:rsid w:val="008F3D14"/>
    <w:rsid w:val="008F4E83"/>
    <w:rsid w:val="008F646D"/>
    <w:rsid w:val="008F6647"/>
    <w:rsid w:val="00901B73"/>
    <w:rsid w:val="00906A6C"/>
    <w:rsid w:val="00907A38"/>
    <w:rsid w:val="00907A62"/>
    <w:rsid w:val="00907DA2"/>
    <w:rsid w:val="00914A4D"/>
    <w:rsid w:val="00916722"/>
    <w:rsid w:val="009179D1"/>
    <w:rsid w:val="00922520"/>
    <w:rsid w:val="00926B2C"/>
    <w:rsid w:val="00930252"/>
    <w:rsid w:val="00934729"/>
    <w:rsid w:val="00934D5B"/>
    <w:rsid w:val="00936AB7"/>
    <w:rsid w:val="00937267"/>
    <w:rsid w:val="00937ED0"/>
    <w:rsid w:val="00942997"/>
    <w:rsid w:val="009439CA"/>
    <w:rsid w:val="009442AA"/>
    <w:rsid w:val="0094526C"/>
    <w:rsid w:val="009460BB"/>
    <w:rsid w:val="0094689D"/>
    <w:rsid w:val="00946BC0"/>
    <w:rsid w:val="009474D3"/>
    <w:rsid w:val="00950BFA"/>
    <w:rsid w:val="00951411"/>
    <w:rsid w:val="009514AA"/>
    <w:rsid w:val="00952DBE"/>
    <w:rsid w:val="0095352A"/>
    <w:rsid w:val="009557F2"/>
    <w:rsid w:val="00956E42"/>
    <w:rsid w:val="009619BC"/>
    <w:rsid w:val="00966798"/>
    <w:rsid w:val="009728F9"/>
    <w:rsid w:val="0097317F"/>
    <w:rsid w:val="00980518"/>
    <w:rsid w:val="00982CA3"/>
    <w:rsid w:val="009857C8"/>
    <w:rsid w:val="009962DB"/>
    <w:rsid w:val="00997BA6"/>
    <w:rsid w:val="009A0514"/>
    <w:rsid w:val="009A0CB4"/>
    <w:rsid w:val="009A39BF"/>
    <w:rsid w:val="009A3CDD"/>
    <w:rsid w:val="009A40F7"/>
    <w:rsid w:val="009A7067"/>
    <w:rsid w:val="009B1914"/>
    <w:rsid w:val="009B4015"/>
    <w:rsid w:val="009B59EF"/>
    <w:rsid w:val="009C00E6"/>
    <w:rsid w:val="009C1B86"/>
    <w:rsid w:val="009C1C3B"/>
    <w:rsid w:val="009C53D0"/>
    <w:rsid w:val="009C6010"/>
    <w:rsid w:val="009C687A"/>
    <w:rsid w:val="009C6D30"/>
    <w:rsid w:val="009C6FD4"/>
    <w:rsid w:val="009D25AD"/>
    <w:rsid w:val="009D33C4"/>
    <w:rsid w:val="009D4095"/>
    <w:rsid w:val="009D44EA"/>
    <w:rsid w:val="009E1365"/>
    <w:rsid w:val="009E32EC"/>
    <w:rsid w:val="009E336C"/>
    <w:rsid w:val="009E4F27"/>
    <w:rsid w:val="009F1EFE"/>
    <w:rsid w:val="009F245F"/>
    <w:rsid w:val="009F2F9F"/>
    <w:rsid w:val="009F436A"/>
    <w:rsid w:val="009F5778"/>
    <w:rsid w:val="00A01A42"/>
    <w:rsid w:val="00A020E0"/>
    <w:rsid w:val="00A10745"/>
    <w:rsid w:val="00A13619"/>
    <w:rsid w:val="00A147C6"/>
    <w:rsid w:val="00A149A4"/>
    <w:rsid w:val="00A1551E"/>
    <w:rsid w:val="00A21501"/>
    <w:rsid w:val="00A22ECF"/>
    <w:rsid w:val="00A32851"/>
    <w:rsid w:val="00A37A82"/>
    <w:rsid w:val="00A41615"/>
    <w:rsid w:val="00A4622B"/>
    <w:rsid w:val="00A52436"/>
    <w:rsid w:val="00A5360C"/>
    <w:rsid w:val="00A547A5"/>
    <w:rsid w:val="00A548AA"/>
    <w:rsid w:val="00A5656C"/>
    <w:rsid w:val="00A609A0"/>
    <w:rsid w:val="00A60CA7"/>
    <w:rsid w:val="00A6108C"/>
    <w:rsid w:val="00A62A3E"/>
    <w:rsid w:val="00A652A7"/>
    <w:rsid w:val="00A70DBD"/>
    <w:rsid w:val="00A73062"/>
    <w:rsid w:val="00A7356B"/>
    <w:rsid w:val="00A77C8B"/>
    <w:rsid w:val="00A805D2"/>
    <w:rsid w:val="00A82D71"/>
    <w:rsid w:val="00A862FD"/>
    <w:rsid w:val="00A86CC5"/>
    <w:rsid w:val="00A86E70"/>
    <w:rsid w:val="00A9007C"/>
    <w:rsid w:val="00A90F94"/>
    <w:rsid w:val="00A92ABD"/>
    <w:rsid w:val="00A96D3E"/>
    <w:rsid w:val="00A9717D"/>
    <w:rsid w:val="00AA0CAD"/>
    <w:rsid w:val="00AA2B91"/>
    <w:rsid w:val="00AA3F54"/>
    <w:rsid w:val="00AA4204"/>
    <w:rsid w:val="00AA5081"/>
    <w:rsid w:val="00AA5468"/>
    <w:rsid w:val="00AA65FA"/>
    <w:rsid w:val="00AA6B2C"/>
    <w:rsid w:val="00AB0AE6"/>
    <w:rsid w:val="00AB50EA"/>
    <w:rsid w:val="00AB52F5"/>
    <w:rsid w:val="00AB57B1"/>
    <w:rsid w:val="00AB6F98"/>
    <w:rsid w:val="00AC29B2"/>
    <w:rsid w:val="00AC2EFA"/>
    <w:rsid w:val="00AC32AE"/>
    <w:rsid w:val="00AC5C9F"/>
    <w:rsid w:val="00AD0492"/>
    <w:rsid w:val="00AE1B0B"/>
    <w:rsid w:val="00AE2BE9"/>
    <w:rsid w:val="00AE4025"/>
    <w:rsid w:val="00AE6A78"/>
    <w:rsid w:val="00AE6F2B"/>
    <w:rsid w:val="00AF0414"/>
    <w:rsid w:val="00AF147B"/>
    <w:rsid w:val="00AF188B"/>
    <w:rsid w:val="00AF3373"/>
    <w:rsid w:val="00AF3514"/>
    <w:rsid w:val="00AF57F1"/>
    <w:rsid w:val="00B009F8"/>
    <w:rsid w:val="00B00A10"/>
    <w:rsid w:val="00B01D5E"/>
    <w:rsid w:val="00B04FE7"/>
    <w:rsid w:val="00B061E1"/>
    <w:rsid w:val="00B074FD"/>
    <w:rsid w:val="00B07A8F"/>
    <w:rsid w:val="00B07D36"/>
    <w:rsid w:val="00B21356"/>
    <w:rsid w:val="00B23FE0"/>
    <w:rsid w:val="00B26227"/>
    <w:rsid w:val="00B269FE"/>
    <w:rsid w:val="00B2715D"/>
    <w:rsid w:val="00B27B30"/>
    <w:rsid w:val="00B30AFA"/>
    <w:rsid w:val="00B3449F"/>
    <w:rsid w:val="00B42943"/>
    <w:rsid w:val="00B42D4F"/>
    <w:rsid w:val="00B46396"/>
    <w:rsid w:val="00B465E2"/>
    <w:rsid w:val="00B46B58"/>
    <w:rsid w:val="00B5356F"/>
    <w:rsid w:val="00B53E58"/>
    <w:rsid w:val="00B54DDE"/>
    <w:rsid w:val="00B553BD"/>
    <w:rsid w:val="00B566B7"/>
    <w:rsid w:val="00B57FBD"/>
    <w:rsid w:val="00B61F82"/>
    <w:rsid w:val="00B6340C"/>
    <w:rsid w:val="00B63C11"/>
    <w:rsid w:val="00B65038"/>
    <w:rsid w:val="00B65BD5"/>
    <w:rsid w:val="00B67782"/>
    <w:rsid w:val="00B70E9B"/>
    <w:rsid w:val="00B71EB6"/>
    <w:rsid w:val="00B74A80"/>
    <w:rsid w:val="00B75FE7"/>
    <w:rsid w:val="00B767F9"/>
    <w:rsid w:val="00B775B7"/>
    <w:rsid w:val="00B855BC"/>
    <w:rsid w:val="00B86C42"/>
    <w:rsid w:val="00B902ED"/>
    <w:rsid w:val="00B92F26"/>
    <w:rsid w:val="00B947C6"/>
    <w:rsid w:val="00B95B0C"/>
    <w:rsid w:val="00B96126"/>
    <w:rsid w:val="00B96BF9"/>
    <w:rsid w:val="00BA2187"/>
    <w:rsid w:val="00BA5825"/>
    <w:rsid w:val="00BA6380"/>
    <w:rsid w:val="00BB1820"/>
    <w:rsid w:val="00BB2AD0"/>
    <w:rsid w:val="00BB4A6E"/>
    <w:rsid w:val="00BB5019"/>
    <w:rsid w:val="00BC0200"/>
    <w:rsid w:val="00BC3BEE"/>
    <w:rsid w:val="00BC3EC2"/>
    <w:rsid w:val="00BC4538"/>
    <w:rsid w:val="00BC4AD3"/>
    <w:rsid w:val="00BC4BCA"/>
    <w:rsid w:val="00BD0C56"/>
    <w:rsid w:val="00BD2724"/>
    <w:rsid w:val="00BD50FE"/>
    <w:rsid w:val="00BD6DAD"/>
    <w:rsid w:val="00BE22B3"/>
    <w:rsid w:val="00BE3787"/>
    <w:rsid w:val="00BF260E"/>
    <w:rsid w:val="00BF3218"/>
    <w:rsid w:val="00BF4439"/>
    <w:rsid w:val="00BF528C"/>
    <w:rsid w:val="00C01FCB"/>
    <w:rsid w:val="00C020DA"/>
    <w:rsid w:val="00C021CB"/>
    <w:rsid w:val="00C043AE"/>
    <w:rsid w:val="00C048E0"/>
    <w:rsid w:val="00C0495D"/>
    <w:rsid w:val="00C058C9"/>
    <w:rsid w:val="00C0692A"/>
    <w:rsid w:val="00C07D6C"/>
    <w:rsid w:val="00C10A51"/>
    <w:rsid w:val="00C11D14"/>
    <w:rsid w:val="00C12DF9"/>
    <w:rsid w:val="00C1619F"/>
    <w:rsid w:val="00C168E5"/>
    <w:rsid w:val="00C22123"/>
    <w:rsid w:val="00C221FC"/>
    <w:rsid w:val="00C27299"/>
    <w:rsid w:val="00C309B8"/>
    <w:rsid w:val="00C31715"/>
    <w:rsid w:val="00C3189A"/>
    <w:rsid w:val="00C31B36"/>
    <w:rsid w:val="00C35162"/>
    <w:rsid w:val="00C37060"/>
    <w:rsid w:val="00C37D33"/>
    <w:rsid w:val="00C4229C"/>
    <w:rsid w:val="00C4533D"/>
    <w:rsid w:val="00C52572"/>
    <w:rsid w:val="00C532A2"/>
    <w:rsid w:val="00C54A13"/>
    <w:rsid w:val="00C553F8"/>
    <w:rsid w:val="00C56F48"/>
    <w:rsid w:val="00C66CB2"/>
    <w:rsid w:val="00C7023E"/>
    <w:rsid w:val="00C7170F"/>
    <w:rsid w:val="00C77BE5"/>
    <w:rsid w:val="00C8087C"/>
    <w:rsid w:val="00C857BB"/>
    <w:rsid w:val="00C87FE8"/>
    <w:rsid w:val="00C900D9"/>
    <w:rsid w:val="00CA1C9A"/>
    <w:rsid w:val="00CA2101"/>
    <w:rsid w:val="00CA29DB"/>
    <w:rsid w:val="00CB2AD4"/>
    <w:rsid w:val="00CB2F05"/>
    <w:rsid w:val="00CB4928"/>
    <w:rsid w:val="00CB60D0"/>
    <w:rsid w:val="00CB73A0"/>
    <w:rsid w:val="00CB7414"/>
    <w:rsid w:val="00CC054D"/>
    <w:rsid w:val="00CC4FA8"/>
    <w:rsid w:val="00CC6C43"/>
    <w:rsid w:val="00CC79CA"/>
    <w:rsid w:val="00CD08FB"/>
    <w:rsid w:val="00CD0E5A"/>
    <w:rsid w:val="00CD183C"/>
    <w:rsid w:val="00CD33A3"/>
    <w:rsid w:val="00CD3D2C"/>
    <w:rsid w:val="00CD3FFC"/>
    <w:rsid w:val="00CD4A64"/>
    <w:rsid w:val="00CD7F3C"/>
    <w:rsid w:val="00CE4E23"/>
    <w:rsid w:val="00CF29FD"/>
    <w:rsid w:val="00CF2FF9"/>
    <w:rsid w:val="00CF3A7E"/>
    <w:rsid w:val="00CF4DAD"/>
    <w:rsid w:val="00CF5038"/>
    <w:rsid w:val="00CF5EB0"/>
    <w:rsid w:val="00CF6D64"/>
    <w:rsid w:val="00D02FEA"/>
    <w:rsid w:val="00D0712F"/>
    <w:rsid w:val="00D07815"/>
    <w:rsid w:val="00D101B4"/>
    <w:rsid w:val="00D12E29"/>
    <w:rsid w:val="00D13155"/>
    <w:rsid w:val="00D17DBE"/>
    <w:rsid w:val="00D201EA"/>
    <w:rsid w:val="00D22F02"/>
    <w:rsid w:val="00D23FD4"/>
    <w:rsid w:val="00D24601"/>
    <w:rsid w:val="00D32F16"/>
    <w:rsid w:val="00D35540"/>
    <w:rsid w:val="00D35F36"/>
    <w:rsid w:val="00D36944"/>
    <w:rsid w:val="00D3698A"/>
    <w:rsid w:val="00D36D4C"/>
    <w:rsid w:val="00D36FD6"/>
    <w:rsid w:val="00D40692"/>
    <w:rsid w:val="00D428F0"/>
    <w:rsid w:val="00D4326A"/>
    <w:rsid w:val="00D506F7"/>
    <w:rsid w:val="00D530AD"/>
    <w:rsid w:val="00D5415E"/>
    <w:rsid w:val="00D54A6C"/>
    <w:rsid w:val="00D55987"/>
    <w:rsid w:val="00D56308"/>
    <w:rsid w:val="00D57AC9"/>
    <w:rsid w:val="00D657EA"/>
    <w:rsid w:val="00D733C3"/>
    <w:rsid w:val="00D741AB"/>
    <w:rsid w:val="00D7716F"/>
    <w:rsid w:val="00D8332E"/>
    <w:rsid w:val="00D87019"/>
    <w:rsid w:val="00DA5F88"/>
    <w:rsid w:val="00DA79CE"/>
    <w:rsid w:val="00DB2501"/>
    <w:rsid w:val="00DB2873"/>
    <w:rsid w:val="00DB4BCD"/>
    <w:rsid w:val="00DB722C"/>
    <w:rsid w:val="00DC0E43"/>
    <w:rsid w:val="00DC4F15"/>
    <w:rsid w:val="00DC6C88"/>
    <w:rsid w:val="00DD0F69"/>
    <w:rsid w:val="00DD400F"/>
    <w:rsid w:val="00DD5124"/>
    <w:rsid w:val="00DD5D5D"/>
    <w:rsid w:val="00DD7BB0"/>
    <w:rsid w:val="00DE0D50"/>
    <w:rsid w:val="00DE11DE"/>
    <w:rsid w:val="00DE12A9"/>
    <w:rsid w:val="00DE186E"/>
    <w:rsid w:val="00DE1985"/>
    <w:rsid w:val="00DE2FA1"/>
    <w:rsid w:val="00DE680A"/>
    <w:rsid w:val="00DE73A6"/>
    <w:rsid w:val="00DE782B"/>
    <w:rsid w:val="00DF09AE"/>
    <w:rsid w:val="00DF2983"/>
    <w:rsid w:val="00DF48F6"/>
    <w:rsid w:val="00DF5310"/>
    <w:rsid w:val="00DF7062"/>
    <w:rsid w:val="00DF79AB"/>
    <w:rsid w:val="00DF7B5C"/>
    <w:rsid w:val="00E00585"/>
    <w:rsid w:val="00E042FD"/>
    <w:rsid w:val="00E04B9C"/>
    <w:rsid w:val="00E04F68"/>
    <w:rsid w:val="00E12A9C"/>
    <w:rsid w:val="00E2104F"/>
    <w:rsid w:val="00E23DF5"/>
    <w:rsid w:val="00E25081"/>
    <w:rsid w:val="00E25F85"/>
    <w:rsid w:val="00E26875"/>
    <w:rsid w:val="00E273B5"/>
    <w:rsid w:val="00E3609D"/>
    <w:rsid w:val="00E4074C"/>
    <w:rsid w:val="00E4083C"/>
    <w:rsid w:val="00E42243"/>
    <w:rsid w:val="00E42F68"/>
    <w:rsid w:val="00E44D5C"/>
    <w:rsid w:val="00E47042"/>
    <w:rsid w:val="00E51CC4"/>
    <w:rsid w:val="00E525D9"/>
    <w:rsid w:val="00E63731"/>
    <w:rsid w:val="00E65623"/>
    <w:rsid w:val="00E678C1"/>
    <w:rsid w:val="00E7216A"/>
    <w:rsid w:val="00E72FB6"/>
    <w:rsid w:val="00E749A5"/>
    <w:rsid w:val="00E75E25"/>
    <w:rsid w:val="00E76C76"/>
    <w:rsid w:val="00E77A83"/>
    <w:rsid w:val="00E805F7"/>
    <w:rsid w:val="00E822D9"/>
    <w:rsid w:val="00E824E3"/>
    <w:rsid w:val="00E85F2E"/>
    <w:rsid w:val="00E86A79"/>
    <w:rsid w:val="00E928F7"/>
    <w:rsid w:val="00E95E61"/>
    <w:rsid w:val="00E95E6A"/>
    <w:rsid w:val="00EA0AB9"/>
    <w:rsid w:val="00EA1A2B"/>
    <w:rsid w:val="00EA6B5D"/>
    <w:rsid w:val="00EB1766"/>
    <w:rsid w:val="00EB567E"/>
    <w:rsid w:val="00EB7D38"/>
    <w:rsid w:val="00EC3D79"/>
    <w:rsid w:val="00EC55B9"/>
    <w:rsid w:val="00ED4957"/>
    <w:rsid w:val="00ED6499"/>
    <w:rsid w:val="00ED6B92"/>
    <w:rsid w:val="00EE3BE3"/>
    <w:rsid w:val="00EE3DF1"/>
    <w:rsid w:val="00EE45FB"/>
    <w:rsid w:val="00EE49A5"/>
    <w:rsid w:val="00EE5B40"/>
    <w:rsid w:val="00EF06C4"/>
    <w:rsid w:val="00EF4B34"/>
    <w:rsid w:val="00EF4B54"/>
    <w:rsid w:val="00F048CF"/>
    <w:rsid w:val="00F06041"/>
    <w:rsid w:val="00F077CD"/>
    <w:rsid w:val="00F078BF"/>
    <w:rsid w:val="00F10C44"/>
    <w:rsid w:val="00F168AB"/>
    <w:rsid w:val="00F23273"/>
    <w:rsid w:val="00F27966"/>
    <w:rsid w:val="00F30553"/>
    <w:rsid w:val="00F318BA"/>
    <w:rsid w:val="00F31A4F"/>
    <w:rsid w:val="00F322C4"/>
    <w:rsid w:val="00F33260"/>
    <w:rsid w:val="00F340FF"/>
    <w:rsid w:val="00F349E1"/>
    <w:rsid w:val="00F35C61"/>
    <w:rsid w:val="00F36764"/>
    <w:rsid w:val="00F374F5"/>
    <w:rsid w:val="00F40F80"/>
    <w:rsid w:val="00F4236A"/>
    <w:rsid w:val="00F46F99"/>
    <w:rsid w:val="00F47207"/>
    <w:rsid w:val="00F47569"/>
    <w:rsid w:val="00F52C9E"/>
    <w:rsid w:val="00F53960"/>
    <w:rsid w:val="00F53F1C"/>
    <w:rsid w:val="00F54491"/>
    <w:rsid w:val="00F578AB"/>
    <w:rsid w:val="00F57E9E"/>
    <w:rsid w:val="00F604B3"/>
    <w:rsid w:val="00F61016"/>
    <w:rsid w:val="00F652C8"/>
    <w:rsid w:val="00F663BE"/>
    <w:rsid w:val="00F748E4"/>
    <w:rsid w:val="00F75159"/>
    <w:rsid w:val="00F76247"/>
    <w:rsid w:val="00F76E39"/>
    <w:rsid w:val="00F819F4"/>
    <w:rsid w:val="00F82345"/>
    <w:rsid w:val="00F923D3"/>
    <w:rsid w:val="00F95A36"/>
    <w:rsid w:val="00F96BE1"/>
    <w:rsid w:val="00F97F46"/>
    <w:rsid w:val="00FA0073"/>
    <w:rsid w:val="00FA431E"/>
    <w:rsid w:val="00FB029B"/>
    <w:rsid w:val="00FB23D8"/>
    <w:rsid w:val="00FB7DE6"/>
    <w:rsid w:val="00FC210F"/>
    <w:rsid w:val="00FC3AF3"/>
    <w:rsid w:val="00FC55F6"/>
    <w:rsid w:val="00FD09F0"/>
    <w:rsid w:val="00FD12F3"/>
    <w:rsid w:val="00FD1DA8"/>
    <w:rsid w:val="00FD2451"/>
    <w:rsid w:val="00FD286D"/>
    <w:rsid w:val="00FD3B14"/>
    <w:rsid w:val="00FD7F8D"/>
    <w:rsid w:val="00FE0A7E"/>
    <w:rsid w:val="00FE19D9"/>
    <w:rsid w:val="00FE2E33"/>
    <w:rsid w:val="00FE5090"/>
    <w:rsid w:val="00FE7440"/>
    <w:rsid w:val="00FF13FD"/>
    <w:rsid w:val="00FF1B68"/>
    <w:rsid w:val="00FF1D4B"/>
    <w:rsid w:val="00FF1D6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0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443A8F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443A8F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75402"/>
    <w:pPr>
      <w:ind w:left="720"/>
      <w:contextualSpacing/>
    </w:pPr>
  </w:style>
  <w:style w:customStyle="true" w:styleId="ZaglavljeChar" w:type="character">
    <w:name w:val="Zaglavlje Char"/>
    <w:link w:val="Zaglavlje"/>
    <w:rsid w:val="001F381A"/>
    <w:rPr>
      <w:sz w:val="24"/>
      <w:szCs w:val="24"/>
    </w:rPr>
  </w:style>
  <w:style w:styleId="Bezproreda" w:type="paragraph">
    <w:name w:val="No Spacing"/>
    <w:uiPriority w:val="1"/>
    <w:qFormat/>
    <w:rsid w:val="00C857BB"/>
    <w:rPr>
      <w:rFonts w:eastAsia="Calibri" w:hAnsi="Calibri" w:asci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1F56D0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1F56D0"/>
    <w:rPr>
      <w:sz w:val="24"/>
      <w:szCs w:val="24"/>
    </w:rPr>
  </w:style>
  <w:style w:customStyle="true" w:styleId="T-98-2" w:type="paragraph">
    <w:name w:val="T-9/8-2"/>
    <w:rsid w:val="0044600E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2D1368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D1368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62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443A8F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443A8F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75402"/>
    <w:pPr>
      <w:ind w:left="720"/>
      <w:contextualSpacing/>
    </w:pPr>
  </w:style>
  <w:style w:customStyle="1" w:styleId="ZaglavljeChar" w:type="character">
    <w:name w:val="Zaglavlje Char"/>
    <w:link w:val="Zaglavlje"/>
    <w:rsid w:val="001F381A"/>
    <w:rPr>
      <w:sz w:val="24"/>
      <w:szCs w:val="24"/>
    </w:rPr>
  </w:style>
  <w:style w:styleId="Bezproreda" w:type="paragraph">
    <w:name w:val="No Spacing"/>
    <w:uiPriority w:val="1"/>
    <w:qFormat/>
    <w:rsid w:val="00C857BB"/>
    <w:rPr>
      <w:rFonts w:ascii="Calibri" w:eastAsia="Calibri" w:hAns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1F56D0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1F56D0"/>
    <w:rPr>
      <w:sz w:val="24"/>
      <w:szCs w:val="24"/>
    </w:rPr>
  </w:style>
  <w:style w:customStyle="1" w:styleId="T-98-2" w:type="paragraph">
    <w:name w:val="T-9/8-2"/>
    <w:rsid w:val="0044600E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2D1368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D1368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862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2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38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0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30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3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19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88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55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176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93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8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8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562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732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43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71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66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95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394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11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6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758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5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8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1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50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51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47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18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113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1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03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15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68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402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84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043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97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92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52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313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594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0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53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711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632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88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36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42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062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91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74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437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27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3354</izvorni_sadrzaj>
    <derivirana_varijabla naziv="DomainObject.Predmet.Broj_1">3354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St-3354/2015</izvorni_sadrzaj>
    <derivirana_varijabla naziv="DomainObject.Predmet.OznakaBroj_1">St-3354/2015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MAVELUS d.o.o.</izvorni_sadrzaj>
    <derivirana_varijabla naziv="DomainObject.Predmet.ProtustrankaFormated_1">  MAVELUS d.o.o.</derivirana_varijabla>
  </DomainObject.Predmet.ProtustrankaFormated>
  <DomainObject.Predmet.ProtustrankaFormatedOIB>
    <izvorni_sadrzaj>  MAVELUS d.o.o., OIB 34857925207</izvorni_sadrzaj>
    <derivirana_varijabla naziv="DomainObject.Predmet.ProtustrankaFormatedOIB_1">  MAVELUS d.o.o., OIB 34857925207</derivirana_varijabla>
  </DomainObject.Predmet.ProtustrankaFormatedOIB>
  <DomainObject.Predmet.ProtustrankaFormatedWithAdress>
    <izvorni_sadrzaj> MAVELUS d.o.o., Gradišćanska 14, 10000 Zagreb</izvorni_sadrzaj>
    <derivirana_varijabla naziv="DomainObject.Predmet.ProtustrankaFormatedWithAdress_1"> MAVELUS d.o.o., Gradišćanska 14, 10000 Zagreb</derivirana_varijabla>
  </DomainObject.Predmet.ProtustrankaFormatedWithAdress>
  <DomainObject.Predmet.ProtustrankaFormatedWithAdressOIB>
    <izvorni_sadrzaj> MAVELUS d.o.o., OIB 34857925207, Gradišćanska 14, 10000 Zagreb</izvorni_sadrzaj>
    <derivirana_varijabla naziv="DomainObject.Predmet.ProtustrankaFormatedWithAdressOIB_1"> MAVELUS d.o.o., OIB 34857925207, Gradišćanska 14, 10000 Zagreb</derivirana_varijabla>
  </DomainObject.Predmet.ProtustrankaFormatedWithAdressOIB>
  <DomainObject.Predmet.ProtustrankaWithAdress>
    <izvorni_sadrzaj>MAVELUS d.o.o. Gradišćanska 14, 10000 Zagreb</izvorni_sadrzaj>
    <derivirana_varijabla naziv="DomainObject.Predmet.ProtustrankaWithAdress_1">MAVELUS d.o.o. Gradišćanska 14, 10000 Zagreb</derivirana_varijabla>
  </DomainObject.Predmet.ProtustrankaWithAdress>
  <DomainObject.Predmet.ProtustrankaWithAdressOIB>
    <izvorni_sadrzaj>MAVELUS d.o.o., OIB 34857925207, Gradišćanska 14, 10000 Zagreb</izvorni_sadrzaj>
    <derivirana_varijabla naziv="DomainObject.Predmet.ProtustrankaWithAdressOIB_1">MAVELUS d.o.o., OIB 34857925207, Gradišćanska 14, 10000 Zagreb</derivirana_varijabla>
  </DomainObject.Predmet.ProtustrankaWithAdressOIB>
  <DomainObject.Predmet.ProtustrankaNazivFormated>
    <izvorni_sadrzaj>MAVELUS d.o.o.</izvorni_sadrzaj>
    <derivirana_varijabla naziv="DomainObject.Predmet.ProtustrankaNazivFormated_1">MAVELUS d.o.o.</derivirana_varijabla>
  </DomainObject.Predmet.ProtustrankaNazivFormated>
  <DomainObject.Predmet.ProtustrankaNazivFormatedOIB>
    <izvorni_sadrzaj>MAVELUS d.o.o., OIB 34857925207</izvorni_sadrzaj>
    <derivirana_varijabla naziv="DomainObject.Predmet.ProtustrankaNazivFormatedOIB_1">MAVELUS d.o.o., OIB 34857925207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MAVELUS d.o.o.</item>
    </izvorni_sadrzaj>
    <derivirana_varijabla naziv="DomainObject.Predmet.ProtuStrankaListFormated_1">
      <item>MAVELUS d.o.o.</item>
    </derivirana_varijabla>
  </DomainObject.Predmet.ProtuStrankaListFormated>
  <DomainObject.Predmet.ProtuStrankaListFormatedOIB>
    <izvorni_sadrzaj>
      <item>MAVELUS d.o.o., OIB 34857925207</item>
    </izvorni_sadrzaj>
    <derivirana_varijabla naziv="DomainObject.Predmet.ProtuStrankaListFormatedOIB_1">
      <item>MAVELUS d.o.o., OIB 34857925207</item>
    </derivirana_varijabla>
  </DomainObject.Predmet.ProtuStrankaListFormatedOIB>
  <DomainObject.Predmet.ProtuStrankaListFormatedWithAdress>
    <izvorni_sadrzaj>
      <item>MAVELUS d.o.o., Gradišćanska 14, 10000 Zagreb</item>
    </izvorni_sadrzaj>
    <derivirana_varijabla naziv="DomainObject.Predmet.ProtuStrankaListFormatedWithAdress_1">
      <item>MAVELUS d.o.o., Gradišćanska 14, 10000 Zagreb</item>
    </derivirana_varijabla>
  </DomainObject.Predmet.ProtuStrankaListFormatedWithAdress>
  <DomainObject.Predmet.ProtuStrankaListFormatedWithAdressOIB>
    <izvorni_sadrzaj>
      <item>MAVELUS d.o.o., OIB 34857925207, Gradišćanska 14, 10000 Zagreb</item>
    </izvorni_sadrzaj>
    <derivirana_varijabla naziv="DomainObject.Predmet.ProtuStrankaListFormatedWithAdressOIB_1">
      <item>MAVELUS d.o.o., OIB 34857925207, Gradišćanska 14, 10000 Zagreb</item>
    </derivirana_varijabla>
  </DomainObject.Predmet.ProtuStrankaListFormatedWithAdressOIB>
  <DomainObject.Predmet.ProtuStrankaListNazivFormated>
    <izvorni_sadrzaj>
      <item>MAVELUS d.o.o.</item>
    </izvorni_sadrzaj>
    <derivirana_varijabla naziv="DomainObject.Predmet.ProtuStrankaListNazivFormated_1">
      <item>MAVELUS d.o.o.</item>
    </derivirana_varijabla>
  </DomainObject.Predmet.ProtuStrankaListNazivFormated>
  <DomainObject.Predmet.ProtuStrankaListNazivFormatedOIB>
    <izvorni_sadrzaj>
      <item>MAVELUS d.o.o., OIB 34857925207</item>
    </izvorni_sadrzaj>
    <derivirana_varijabla naziv="DomainObject.Predmet.ProtuStrankaListNazivFormatedOIB_1">
      <item>MAVELUS d.o.o., OIB 34857925207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MAVELUS d.o.o.</izvorni_sadrzaj>
    <derivirana_varijabla naziv="DomainObject.Predmet.ProtustrankaIDrugi_1">MAVELUS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MAVELUS d.o.o., OIB 34857925207, Gradišćanska 14, 10000 Zagreb</izvorni_sadrzaj>
    <derivirana_varijabla naziv="DomainObject.Predmet.ProtustrankaIDrugiAdressOIB_1">MAVELUS d.o.o., OIB 34857925207, Gradišćanska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MAVELUS d.o.o.</item>
    </izvorni_sadrzaj>
    <derivirana_varijabla naziv="DomainObject.Predmet.SudioniciListNaziv_1">
      <item>FINA Regionalni centar Zagreb</item>
      <item>MAVELUS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MAVELUS d.o.o., OIB 34857925207, Gradišćanska 14,10000 Zagreb</item>
    </izvorni_sadrzaj>
    <derivirana_varijabla naziv="DomainObject.Predmet.SudioniciListAdressOIB_1">
      <item>FINA Regionalni centar Zagreb, OIB 85821130368, Trg svibanjskih žrtava 1995. 1,10000 Zagreb</item>
      <item>MAVELUS d.o.o., OIB 34857925207, Gradišćanska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34857925207</item>
    </izvorni_sadrzaj>
    <derivirana_varijabla naziv="DomainObject.Predmet.SudioniciListNazivOIB_1">
      <item>, OIB 85821130368</item>
      <item>, OIB 34857925207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FBB61-7047-42B3-A033-459BAE245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287</properties:Words>
  <properties:Characters>1491</properties:Characters>
  <properties:Lines>50</properties:Lines>
  <properties:Paragraphs>22</properties:Paragraphs>
  <properties:TotalTime>2017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2014-12-02T08:41:00Z</dcterms:created>
  <dc:creator>Korisnik</dc:creator>
  <cp:lastModifiedBy>Valentina Delač</cp:lastModifiedBy>
  <cp:lastPrinted>2015-11-11T13:35:00Z</cp:lastPrinted>
  <dcterms:modified xmlns:xsi="http://www.w3.org/2001/XMLSchema-instance" xsi:type="dcterms:W3CDTF">2015-11-11T13:38:00Z</dcterms:modified>
  <cp:revision>629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