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9cff8" w14:paraId="cf9cff8" w:rsidRDefault="0093536D" w:rsidP="00120463" w:rsidR="0093536D">
      <w:pPr>
        <w15:collapsed w:val="false"/>
        <w:rPr>
          <w:b/>
        </w:rPr>
      </w:pPr>
      <w:bookmarkStart w:name="_GoBack" w:id="0"/>
      <w:bookmarkEnd w:id="0"/>
    </w:p>
    <w:p w:rsidRDefault="0093536D" w:rsidP="00120463" w:rsidR="0093536D">
      <w:pPr>
        <w:rPr>
          <w:b/>
        </w:rPr>
      </w:pPr>
    </w:p>
    <w:p w:rsidRDefault="0093536D" w:rsidP="00120463" w:rsidR="0093536D">
      <w:pPr>
        <w:rPr>
          <w:b/>
        </w:rPr>
      </w:pPr>
    </w:p>
    <w:p w:rsidRDefault="00D33BA4" w:rsidP="00120463" w:rsidR="00120463" w:rsidRPr="005F002B">
      <w:pPr>
        <w:rPr>
          <w:b/>
        </w:rPr>
      </w:pPr>
      <w:r w:rsidRPr="005F002B">
        <w:rPr>
          <w:b/>
        </w:rPr>
        <w:t>REPUBLIKA HRVATSKA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>TRGOVAČKI SUD U ZADRU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 xml:space="preserve">Ulica dr. Franje Tuđmana 35 </w:t>
      </w:r>
    </w:p>
    <w:p w:rsidRDefault="00120463" w:rsidP="00120463" w:rsidR="00120463" w:rsidRPr="005F002B"/>
    <w:p w:rsidRDefault="00120463" w:rsidP="00120463" w:rsidR="00120463" w:rsidRPr="005F002B">
      <w:pPr>
        <w:rPr>
          <w:b/>
        </w:rPr>
      </w:pPr>
    </w:p>
    <w:p w:rsidRDefault="00C6342D" w:rsidP="00120463" w:rsidR="00C6342D" w:rsidRPr="005F002B">
      <w:pPr>
        <w:ind w:left="5040"/>
        <w:rPr>
          <w:b/>
        </w:rPr>
      </w:pPr>
    </w:p>
    <w:p w:rsidRDefault="00DD0A7B" w:rsidP="00093C24" w:rsidR="00DD0A7B">
      <w:pPr>
        <w:ind w:firstLine="360"/>
        <w:jc w:val="right"/>
        <w:rPr>
          <w:b/>
        </w:rPr>
      </w:pPr>
      <w:r>
        <w:rPr>
          <w:b/>
        </w:rPr>
        <w:t>ŽAKLINA KUTIJA</w:t>
      </w:r>
      <w:r w:rsidRPr="00DD0A7B">
        <w:rPr>
          <w:b/>
        </w:rPr>
        <w:t xml:space="preserve"> </w:t>
      </w:r>
    </w:p>
    <w:p w:rsidRDefault="00DD0A7B" w:rsidP="00093C24" w:rsidR="006519EA">
      <w:pPr>
        <w:ind w:firstLine="360"/>
        <w:jc w:val="right"/>
        <w:rPr>
          <w:b/>
        </w:rPr>
      </w:pPr>
      <w:r w:rsidRPr="00DD0A7B">
        <w:rPr>
          <w:b/>
        </w:rPr>
        <w:t>Zadarska  60</w:t>
      </w:r>
    </w:p>
    <w:p w:rsidRDefault="00DD0A7B" w:rsidP="00093C24" w:rsidR="006519EA" w:rsidRPr="00093C24">
      <w:pPr>
        <w:ind w:firstLine="360"/>
        <w:jc w:val="right"/>
        <w:rPr>
          <w:b/>
        </w:rPr>
      </w:pPr>
      <w:r w:rsidRPr="00DD0A7B">
        <w:rPr>
          <w:b/>
        </w:rPr>
        <w:t>Drage</w:t>
      </w:r>
      <w:r w:rsidR="006519EA">
        <w:rPr>
          <w:b/>
        </w:rPr>
        <w:t xml:space="preserve"> </w:t>
      </w:r>
    </w:p>
    <w:p w:rsidRDefault="00093C24" w:rsidP="00A75CA0" w:rsidR="00093C24" w:rsidRPr="00093C24">
      <w:pPr>
        <w:ind w:firstLine="360"/>
        <w:jc w:val="both"/>
        <w:rPr>
          <w:b/>
        </w:rPr>
      </w:pPr>
    </w:p>
    <w:p w:rsidRDefault="00120463" w:rsidP="00A75CA0" w:rsidR="00120463" w:rsidRPr="005F002B">
      <w:pPr>
        <w:ind w:firstLine="360"/>
        <w:jc w:val="both"/>
      </w:pPr>
      <w:r w:rsidRPr="005F002B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5F002B">
          <w:t>u Zadru</w:t>
        </w:r>
      </w:smartTag>
      <w:r w:rsidR="00753F74" w:rsidRPr="005F002B">
        <w:t xml:space="preserve"> </w:t>
      </w:r>
      <w:r w:rsidR="00A75CA0" w:rsidRPr="005F002B">
        <w:t xml:space="preserve">poslovni </w:t>
      </w:r>
      <w:r w:rsidR="00753F74" w:rsidRPr="005F002B">
        <w:t>br</w:t>
      </w:r>
      <w:r w:rsidR="00A75CA0" w:rsidRPr="005F002B">
        <w:t>oj</w:t>
      </w:r>
      <w:r w:rsidR="00753F74" w:rsidRPr="005F002B">
        <w:t xml:space="preserve"> </w:t>
      </w:r>
      <w:r w:rsidR="00D33BA4" w:rsidRPr="005F002B">
        <w:t>2</w:t>
      </w:r>
      <w:r w:rsidR="00753F74" w:rsidRPr="005F002B">
        <w:t xml:space="preserve"> </w:t>
      </w:r>
      <w:r w:rsidRPr="005F002B">
        <w:t>St-</w:t>
      </w:r>
      <w:r w:rsidR="006519EA">
        <w:t>11</w:t>
      </w:r>
      <w:r w:rsidR="00DD0A7B">
        <w:t>63</w:t>
      </w:r>
      <w:r w:rsidR="006519EA">
        <w:t>/16-5</w:t>
      </w:r>
      <w:r w:rsidR="001A7D41" w:rsidRPr="005F002B">
        <w:t xml:space="preserve"> </w:t>
      </w:r>
      <w:r w:rsidRPr="005F002B">
        <w:t xml:space="preserve">od </w:t>
      </w:r>
      <w:r w:rsidR="00EB474B">
        <w:t>24</w:t>
      </w:r>
      <w:r w:rsidR="00A73523">
        <w:t xml:space="preserve">. </w:t>
      </w:r>
      <w:r w:rsidR="007B5F3F">
        <w:t xml:space="preserve">siječnja </w:t>
      </w:r>
      <w:r w:rsidR="003C5A68">
        <w:t>2017</w:t>
      </w:r>
      <w:r w:rsidRPr="005F002B">
        <w:t>. pokrenut je prethodni postupak radi utvrđivanja uvjeta za otvaranje stečajnog postupka nad</w:t>
      </w:r>
      <w:r w:rsidR="001B7DF8" w:rsidRPr="005F002B">
        <w:t xml:space="preserve"> stečajnim dužnikom</w:t>
      </w:r>
      <w:r w:rsidRPr="005F002B">
        <w:t xml:space="preserve"> </w:t>
      </w:r>
      <w:r w:rsidR="00DD0A7B" w:rsidRPr="00DD0A7B">
        <w:rPr>
          <w:lang w:val="en-AU"/>
        </w:rPr>
        <w:t>ZADARSKA PRIVATNA GIMNAZIJA</w:t>
      </w:r>
      <w:r w:rsidR="000A26AF">
        <w:t xml:space="preserve"> </w:t>
      </w:r>
      <w:r w:rsidR="00530E80">
        <w:t xml:space="preserve">S </w:t>
      </w:r>
      <w:r w:rsidR="000A26AF">
        <w:t>PRAVOM JAVNOSTI</w:t>
      </w:r>
      <w:r w:rsidR="00DD0A7B" w:rsidRPr="00DD0A7B">
        <w:rPr>
          <w:lang w:val="en-AU"/>
        </w:rPr>
        <w:t xml:space="preserve">, </w:t>
      </w:r>
      <w:proofErr w:type="spellStart"/>
      <w:r w:rsidR="00DD0A7B" w:rsidRPr="00DD0A7B">
        <w:rPr>
          <w:lang w:val="en-AU"/>
        </w:rPr>
        <w:t>Zadar</w:t>
      </w:r>
      <w:proofErr w:type="spellEnd"/>
      <w:r w:rsidR="00DD0A7B" w:rsidRPr="00DD0A7B">
        <w:rPr>
          <w:lang w:val="en-AU"/>
        </w:rPr>
        <w:t xml:space="preserve">, </w:t>
      </w:r>
      <w:proofErr w:type="spellStart"/>
      <w:r w:rsidR="00DD0A7B" w:rsidRPr="00DD0A7B">
        <w:rPr>
          <w:lang w:val="en-AU"/>
        </w:rPr>
        <w:t>Splitska</w:t>
      </w:r>
      <w:proofErr w:type="spellEnd"/>
      <w:r w:rsidR="00DD0A7B" w:rsidRPr="00DD0A7B">
        <w:rPr>
          <w:lang w:val="en-AU"/>
        </w:rPr>
        <w:t xml:space="preserve"> </w:t>
      </w:r>
      <w:proofErr w:type="spellStart"/>
      <w:r w:rsidR="00DD0A7B" w:rsidRPr="00DD0A7B">
        <w:rPr>
          <w:lang w:val="en-AU"/>
        </w:rPr>
        <w:t>ulica</w:t>
      </w:r>
      <w:proofErr w:type="spellEnd"/>
      <w:r w:rsidR="00DD0A7B" w:rsidRPr="00DD0A7B">
        <w:rPr>
          <w:lang w:val="en-AU"/>
        </w:rPr>
        <w:t xml:space="preserve"> 1, OIB: 13265301756</w:t>
      </w:r>
      <w:r w:rsidR="00582529" w:rsidRPr="005F002B">
        <w:t>.</w:t>
      </w:r>
      <w:r w:rsidR="00D55EFA" w:rsidRPr="005F002B">
        <w:t xml:space="preserve"> </w:t>
      </w:r>
    </w:p>
    <w:p w:rsidRDefault="00120463" w:rsidP="00A75CA0" w:rsidR="00120463" w:rsidRPr="005F002B">
      <w:pPr>
        <w:ind w:left="360"/>
        <w:jc w:val="both"/>
      </w:pPr>
    </w:p>
    <w:p w:rsidRDefault="00120463" w:rsidP="0093536D" w:rsidR="00120463" w:rsidRPr="005F002B">
      <w:pPr>
        <w:ind w:firstLine="360"/>
        <w:jc w:val="both"/>
      </w:pPr>
      <w:r w:rsidRPr="005F002B">
        <w:t xml:space="preserve">Ročište radi </w:t>
      </w:r>
      <w:r w:rsidR="001B7DF8" w:rsidRPr="005F002B">
        <w:t xml:space="preserve">utvrđivanja pretpostavki za otvaranje stečajnog postupka </w:t>
      </w:r>
      <w:r w:rsidRPr="005F002B">
        <w:t xml:space="preserve">određeno je kod ovog suda za </w:t>
      </w:r>
      <w:r w:rsidR="00EB474B" w:rsidRPr="0087578F">
        <w:rPr>
          <w:b/>
          <w:lang w:eastAsia="hr-HR"/>
        </w:rPr>
        <w:t>14. veljače 2017. u 10,00</w:t>
      </w:r>
      <w:r w:rsidR="00EB474B" w:rsidRPr="005C3C78">
        <w:rPr>
          <w:b/>
          <w:bCs/>
          <w:lang w:eastAsia="hr-HR"/>
        </w:rPr>
        <w:t xml:space="preserve"> sati</w:t>
      </w:r>
      <w:r w:rsidRPr="005F002B">
        <w:t xml:space="preserve">, sudnica br. </w:t>
      </w:r>
      <w:r w:rsidR="00D33BA4" w:rsidRPr="005F002B">
        <w:t>14</w:t>
      </w:r>
      <w:r w:rsidRPr="005F002B">
        <w:t xml:space="preserve">/I, pa </w:t>
      </w:r>
      <w:r w:rsidR="00D55EFA" w:rsidRPr="005F002B">
        <w:t>Vas stoga pozivamo</w:t>
      </w:r>
      <w:r w:rsidRPr="005F002B">
        <w:t xml:space="preserve"> na ročište.</w:t>
      </w:r>
    </w:p>
    <w:p w:rsidRDefault="00120463" w:rsidP="00A75CA0" w:rsidR="00120463" w:rsidRPr="005F002B">
      <w:pPr>
        <w:jc w:val="both"/>
      </w:pPr>
    </w:p>
    <w:p w:rsidRDefault="008B1A21" w:rsidP="0093536D" w:rsidR="008B1A21" w:rsidRPr="005F002B">
      <w:pPr>
        <w:tabs>
          <w:tab w:pos="5795" w:val="left"/>
        </w:tabs>
        <w:jc w:val="both"/>
      </w:pPr>
      <w:r w:rsidRPr="005F002B">
        <w:t xml:space="preserve">       Ročište radi </w:t>
      </w:r>
      <w:r w:rsidR="001B7DF8" w:rsidRPr="005F002B">
        <w:t xml:space="preserve">očitovanja o prijedlogu </w:t>
      </w:r>
      <w:r w:rsidR="00BE7BE4" w:rsidRPr="005F002B">
        <w:t>za otvaranje stečajnog postupka</w:t>
      </w:r>
      <w:r w:rsidR="001B7DF8" w:rsidRPr="005F002B">
        <w:t xml:space="preserve"> </w:t>
      </w:r>
      <w:r w:rsidRPr="005F002B">
        <w:t>određeno je kod ovog suda za dan</w:t>
      </w:r>
      <w:r w:rsidR="003B4926">
        <w:t xml:space="preserve"> </w:t>
      </w:r>
      <w:r w:rsidR="00EB474B">
        <w:rPr>
          <w:b/>
          <w:lang w:eastAsia="hr-HR"/>
        </w:rPr>
        <w:t>14. veljače 2017. u 10,</w:t>
      </w:r>
      <w:proofErr w:type="spellStart"/>
      <w:r w:rsidR="00EB474B">
        <w:rPr>
          <w:b/>
          <w:lang w:eastAsia="hr-HR"/>
        </w:rPr>
        <w:t>1</w:t>
      </w:r>
      <w:r w:rsidR="00EB474B" w:rsidRPr="0087578F">
        <w:rPr>
          <w:b/>
          <w:lang w:eastAsia="hr-HR"/>
        </w:rPr>
        <w:t>0</w:t>
      </w:r>
      <w:proofErr w:type="spellEnd"/>
      <w:r w:rsidR="00EB474B" w:rsidRPr="005C3C78">
        <w:rPr>
          <w:b/>
          <w:bCs/>
          <w:lang w:eastAsia="hr-HR"/>
        </w:rPr>
        <w:t xml:space="preserve"> sati</w:t>
      </w:r>
      <w:r w:rsidRPr="005F002B">
        <w:t xml:space="preserve">, sudnica br. </w:t>
      </w:r>
      <w:r w:rsidR="00D33BA4" w:rsidRPr="005F002B">
        <w:t>14</w:t>
      </w:r>
      <w:r w:rsidRPr="005F002B">
        <w:t>/I,</w:t>
      </w:r>
      <w:r w:rsidR="003C14A3" w:rsidRPr="005F002B">
        <w:t xml:space="preserve"> </w:t>
      </w:r>
      <w:r w:rsidRPr="005F002B">
        <w:t xml:space="preserve"> pa Vas stoga pozivamo na ročište.</w:t>
      </w:r>
    </w:p>
    <w:p w:rsidRDefault="008B1A21" w:rsidP="00A75CA0" w:rsidR="008B1A21" w:rsidRPr="005F002B">
      <w:pPr>
        <w:jc w:val="both"/>
        <w:rPr>
          <w:b/>
        </w:rPr>
      </w:pPr>
    </w:p>
    <w:p w:rsidRDefault="001B7DF8" w:rsidP="001B7DF8" w:rsidR="001B7DF8" w:rsidRPr="005F002B">
      <w:pPr>
        <w:ind w:firstLine="360"/>
        <w:jc w:val="both"/>
      </w:pPr>
      <w:r w:rsidRPr="005F002B"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5F002B">
      <w:pPr>
        <w:ind w:left="360"/>
        <w:jc w:val="both"/>
      </w:pPr>
    </w:p>
    <w:p w:rsidRDefault="00120463" w:rsidP="0093536D" w:rsidR="00120463" w:rsidRPr="005F002B">
      <w:pPr>
        <w:ind w:left="360"/>
        <w:jc w:val="center"/>
      </w:pPr>
      <w:r w:rsidRPr="005F002B">
        <w:t>U Zadru</w:t>
      </w:r>
      <w:r w:rsidR="003B4926">
        <w:t xml:space="preserve"> </w:t>
      </w:r>
      <w:r w:rsidR="00EB474B">
        <w:t>24</w:t>
      </w:r>
      <w:r w:rsidR="00A73523">
        <w:t xml:space="preserve">. </w:t>
      </w:r>
      <w:r w:rsidR="003C5A68">
        <w:t>siječnja</w:t>
      </w:r>
      <w:r w:rsidR="006519EA">
        <w:t xml:space="preserve"> </w:t>
      </w:r>
      <w:r w:rsidR="003C5A68">
        <w:t>2017</w:t>
      </w:r>
      <w:r w:rsidRPr="005F002B">
        <w:t>.</w:t>
      </w:r>
    </w:p>
    <w:p w:rsidRDefault="00120463" w:rsidP="00120463" w:rsidR="00120463" w:rsidRPr="005F002B">
      <w:pPr>
        <w:ind w:left="360"/>
        <w:jc w:val="both"/>
      </w:pPr>
    </w:p>
    <w:p w:rsidRDefault="00120463" w:rsidP="00120463" w:rsidR="00120463" w:rsidRPr="005F002B">
      <w:pPr>
        <w:ind w:left="360"/>
        <w:jc w:val="both"/>
      </w:pPr>
    </w:p>
    <w:p w:rsidRDefault="003C5A68" w:rsidP="007E01CA" w:rsidR="003B4926" w:rsidRPr="00DE4EDD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3B4926" w:rsidRPr="00DE4EDD">
        <w:t>Sutkinja</w:t>
      </w:r>
    </w:p>
    <w:p w:rsidRDefault="003B4926" w:rsidP="007E01CA" w:rsidR="003B4926" w:rsidRPr="00DE4EDD">
      <w:pPr>
        <w:jc w:val="right"/>
      </w:pPr>
      <w:r w:rsidRPr="00DE4EDD">
        <w:tab/>
      </w:r>
      <w:r w:rsidRPr="00DE4EDD">
        <w:tab/>
      </w:r>
      <w:r w:rsidRPr="00DE4EDD">
        <w:tab/>
        <w:t xml:space="preserve">                 </w:t>
      </w:r>
      <w:r w:rsidR="00BA1C13">
        <w:t xml:space="preserve">                       </w:t>
      </w:r>
      <w:r w:rsidR="003C5A68">
        <w:t xml:space="preserve">             </w:t>
      </w:r>
      <w:r w:rsidRPr="00DE4EDD">
        <w:t xml:space="preserve">Ana </w:t>
      </w:r>
      <w:proofErr w:type="spellStart"/>
      <w:r w:rsidRPr="00DE4EDD">
        <w:t>Markač</w:t>
      </w:r>
      <w:proofErr w:type="spellEnd"/>
    </w:p>
    <w:p w:rsidRDefault="004E23A2" w:rsidP="007E01CA" w:rsidR="004E23A2">
      <w:pPr>
        <w:jc w:val="right"/>
      </w:pPr>
    </w:p>
    <w:p w:rsidRDefault="00BA1C13" w:rsidP="007E01CA" w:rsidR="00BA1C13">
      <w:pPr>
        <w:jc w:val="right"/>
      </w:pPr>
    </w:p>
    <w:p w:rsidRDefault="00BA1C13" w:rsidP="004E23A2" w:rsidR="00BA1C13"/>
    <w:p w:rsidRDefault="003B4926" w:rsidP="000A26AF" w:rsidR="003B4926">
      <w:pPr>
        <w:tabs>
          <w:tab w:pos="1190" w:val="left"/>
        </w:tabs>
      </w:pPr>
      <w:r>
        <w:t>DNA:</w:t>
      </w:r>
      <w:r w:rsidR="000A26AF">
        <w:tab/>
      </w:r>
    </w:p>
    <w:p w:rsidRDefault="003B4926" w:rsidP="004E23A2" w:rsidR="003B4926" w:rsidRPr="005F002B">
      <w:r>
        <w:t>i putem e-Oglasne ploče</w:t>
      </w:r>
    </w:p>
    <w:p w:rsidRDefault="00506F5D" w:rsidP="00A75CA0" w:rsidR="00506F5D" w:rsidRPr="005F002B">
      <w:pPr>
        <w:ind w:firstLine="360" w:left="5400"/>
        <w:jc w:val="right"/>
      </w:pPr>
    </w:p>
    <w:p w:rsidRDefault="00120463" w:rsidP="00120463" w:rsidR="00120463" w:rsidRPr="005F002B">
      <w:pPr>
        <w:ind w:firstLine="360" w:left="5400"/>
        <w:jc w:val="right"/>
      </w:pPr>
    </w:p>
    <w:p w:rsidRDefault="00120463" w:rsidP="003160CC" w:rsidR="00120463" w:rsidRPr="005F002B">
      <w:r w:rsidRPr="005F002B">
        <w:t xml:space="preserve">                   </w:t>
      </w:r>
    </w:p>
    <w:p w:rsidRDefault="00120463" w:rsidR="00120463" w:rsidRPr="005F002B"/>
    <w:p w:rsidRDefault="00D33BA4" w:rsidR="00D33BA4" w:rsidRPr="005F002B"/>
    <w:sectPr w:rsidSect="00A75CA0" w:rsidR="00D33BA4" w:rsidRPr="005F002B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459" w:rsidR="00D92459">
      <w:r>
        <w:separator/>
      </w:r>
    </w:p>
  </w:endnote>
  <w:endnote w:id="0" w:type="continuationSeparator">
    <w:p w:rsidRDefault="00D92459" w:rsidR="00D92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459" w:rsidR="00D92459">
      <w:r>
        <w:separator/>
      </w:r>
    </w:p>
  </w:footnote>
  <w:footnote w:id="0" w:type="continuationSeparator">
    <w:p w:rsidRDefault="00D92459" w:rsidR="00D924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DD0A7B">
      <w:t>1163</w:t>
    </w:r>
    <w:r w:rsidR="00EB474B">
      <w:t>/16-6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236D"/>
    <w:rsid w:val="00004018"/>
    <w:rsid w:val="000061FE"/>
    <w:rsid w:val="00036579"/>
    <w:rsid w:val="000604F5"/>
    <w:rsid w:val="000742F0"/>
    <w:rsid w:val="00081A73"/>
    <w:rsid w:val="00092648"/>
    <w:rsid w:val="00093C24"/>
    <w:rsid w:val="000978C4"/>
    <w:rsid w:val="000A26AF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B1A27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926"/>
    <w:rsid w:val="003B6C57"/>
    <w:rsid w:val="003C14A3"/>
    <w:rsid w:val="003C5A68"/>
    <w:rsid w:val="003C7806"/>
    <w:rsid w:val="003D6949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7337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506F5D"/>
    <w:rsid w:val="00510558"/>
    <w:rsid w:val="00510FCE"/>
    <w:rsid w:val="00521825"/>
    <w:rsid w:val="0053063B"/>
    <w:rsid w:val="00530E80"/>
    <w:rsid w:val="00532DEC"/>
    <w:rsid w:val="005530B3"/>
    <w:rsid w:val="005728BF"/>
    <w:rsid w:val="00576572"/>
    <w:rsid w:val="00582529"/>
    <w:rsid w:val="005828B8"/>
    <w:rsid w:val="00584C55"/>
    <w:rsid w:val="00585030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5F002B"/>
    <w:rsid w:val="005F1416"/>
    <w:rsid w:val="00603D3A"/>
    <w:rsid w:val="006129B1"/>
    <w:rsid w:val="00622150"/>
    <w:rsid w:val="0063095A"/>
    <w:rsid w:val="0063552E"/>
    <w:rsid w:val="006519EA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B5F3F"/>
    <w:rsid w:val="007E01CA"/>
    <w:rsid w:val="007E425C"/>
    <w:rsid w:val="0080429C"/>
    <w:rsid w:val="008416F7"/>
    <w:rsid w:val="0084577B"/>
    <w:rsid w:val="008547E6"/>
    <w:rsid w:val="00881FB3"/>
    <w:rsid w:val="00885AD5"/>
    <w:rsid w:val="0089281D"/>
    <w:rsid w:val="008B1A21"/>
    <w:rsid w:val="008C45E9"/>
    <w:rsid w:val="008C6A8E"/>
    <w:rsid w:val="008D6721"/>
    <w:rsid w:val="008E0DA0"/>
    <w:rsid w:val="00913AF3"/>
    <w:rsid w:val="00923BB6"/>
    <w:rsid w:val="0093459D"/>
    <w:rsid w:val="0093536D"/>
    <w:rsid w:val="00950D8B"/>
    <w:rsid w:val="00981238"/>
    <w:rsid w:val="00986CDC"/>
    <w:rsid w:val="009B07C8"/>
    <w:rsid w:val="009B4E9E"/>
    <w:rsid w:val="009C077F"/>
    <w:rsid w:val="009E384B"/>
    <w:rsid w:val="009E48AC"/>
    <w:rsid w:val="00A12246"/>
    <w:rsid w:val="00A137B4"/>
    <w:rsid w:val="00A52F25"/>
    <w:rsid w:val="00A60137"/>
    <w:rsid w:val="00A62539"/>
    <w:rsid w:val="00A66D04"/>
    <w:rsid w:val="00A73523"/>
    <w:rsid w:val="00A75CA0"/>
    <w:rsid w:val="00A82235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388D"/>
    <w:rsid w:val="00BA1C13"/>
    <w:rsid w:val="00BA556A"/>
    <w:rsid w:val="00BB1A7F"/>
    <w:rsid w:val="00BE7BE4"/>
    <w:rsid w:val="00BF4984"/>
    <w:rsid w:val="00C11E12"/>
    <w:rsid w:val="00C47314"/>
    <w:rsid w:val="00C55BC5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2459"/>
    <w:rsid w:val="00D93152"/>
    <w:rsid w:val="00D947D6"/>
    <w:rsid w:val="00DB4D46"/>
    <w:rsid w:val="00DC069A"/>
    <w:rsid w:val="00DD0A7B"/>
    <w:rsid w:val="00DF5870"/>
    <w:rsid w:val="00E051A2"/>
    <w:rsid w:val="00E069BC"/>
    <w:rsid w:val="00E073B9"/>
    <w:rsid w:val="00E27D91"/>
    <w:rsid w:val="00E57968"/>
    <w:rsid w:val="00E83C6A"/>
    <w:rsid w:val="00EA6402"/>
    <w:rsid w:val="00EB44F7"/>
    <w:rsid w:val="00EB474B"/>
    <w:rsid w:val="00EB7047"/>
    <w:rsid w:val="00ED01D6"/>
    <w:rsid w:val="00ED32D7"/>
    <w:rsid w:val="00EF21CE"/>
    <w:rsid w:val="00F2122B"/>
    <w:rsid w:val="00F275CA"/>
    <w:rsid w:val="00F43762"/>
    <w:rsid w:val="00F55D5C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9C07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77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77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77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77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9C07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77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77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77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77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1163</izvorni_sadrzaj>
    <derivirana_varijabla naziv="DomainObject.Predmet.Broj_1">1163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St-1163/2016</izvorni_sadrzaj>
    <derivirana_varijabla naziv="DomainObject.Predmet.OznakaBroj_1">St-1163/2016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Zadarska privatna gimnazija s pravom javnosti</izvorni_sadrzaj>
    <derivirana_varijabla naziv="DomainObject.Predmet.ProtustrankaFormated_1">  Zadarska privatna gimnazija s pravom javnosti</derivirana_varijabla>
  </DomainObject.Predmet.ProtustrankaFormated>
  <DomainObject.Predmet.ProtustrankaFormatedOIB>
    <izvorni_sadrzaj>  Zadarska privatna gimnazija s pravom javnosti, OIB 13265301756</izvorni_sadrzaj>
    <derivirana_varijabla naziv="DomainObject.Predmet.ProtustrankaFormatedOIB_1">  Zadarska privatna gimnazija s pravom javnosti, OIB 13265301756</derivirana_varijabla>
  </DomainObject.Predmet.ProtustrankaFormatedOIB>
  <DomainObject.Predmet.ProtustrankaFormatedWithAdress>
    <izvorni_sadrzaj> Zadarska privatna gimnazija s pravom javnosti, Splitska ulica 1, 23000 Zadar</izvorni_sadrzaj>
    <derivirana_varijabla naziv="DomainObject.Predmet.ProtustrankaFormatedWithAdress_1"> Zadarska privatna gimnazija s pravom javnosti, Splitska ulica 1, 23000 Zadar</derivirana_varijabla>
  </DomainObject.Predmet.ProtustrankaFormatedWithAdress>
  <DomainObject.Predmet.ProtustrankaFormatedWithAdressOIB>
    <izvorni_sadrzaj> Zadarska privatna gimnazija s pravom javnosti, OIB 13265301756, Splitska ulica 1, 23000 Zadar</izvorni_sadrzaj>
    <derivirana_varijabla naziv="DomainObject.Predmet.ProtustrankaFormatedWithAdressOIB_1"> Zadarska privatna gimnazija s pravom javnosti, OIB 13265301756, Splitska ulica 1, 23000 Zadar</derivirana_varijabla>
  </DomainObject.Predmet.ProtustrankaFormatedWithAdressOIB>
  <DomainObject.Predmet.ProtustrankaWithAdress>
    <izvorni_sadrzaj>Zadarska privatna gimnazija s pravom javnosti Splitska ulica 1, 23000 Zadar</izvorni_sadrzaj>
    <derivirana_varijabla naziv="DomainObject.Predmet.ProtustrankaWithAdress_1">Zadarska privatna gimnazija s pravom javnosti Splitska ulica 1, 23000 Zadar</derivirana_varijabla>
  </DomainObject.Predmet.ProtustrankaWithAdress>
  <DomainObject.Predmet.ProtustrankaWithAdressOIB>
    <izvorni_sadrzaj>Zadarska privatna gimnazija s pravom javnosti, OIB 13265301756, Splitska ulica 1, 23000 Zadar</izvorni_sadrzaj>
    <derivirana_varijabla naziv="DomainObject.Predmet.ProtustrankaWithAdressOIB_1">Zadarska privatna gimnazija s pravom javnosti, OIB 13265301756, Splitska ulica 1, 23000 Zadar</derivirana_varijabla>
  </DomainObject.Predmet.ProtustrankaWithAdressOIB>
  <DomainObject.Predmet.ProtustrankaNazivFormated>
    <izvorni_sadrzaj>Zadarska privatna gimnazija s pravom javnosti</izvorni_sadrzaj>
    <derivirana_varijabla naziv="DomainObject.Predmet.ProtustrankaNazivFormated_1">Zadarska privatna gimnazija s pravom javnosti</derivirana_varijabla>
  </DomainObject.Predmet.ProtustrankaNazivFormated>
  <DomainObject.Predmet.ProtustrankaNazivFormatedOIB>
    <izvorni_sadrzaj>Zadarska privatna gimnazija s pravom javnosti, OIB 13265301756</izvorni_sadrzaj>
    <derivirana_varijabla naziv="DomainObject.Predmet.ProtustrankaNazivFormatedOIB_1">Zadarska privatna gimnazija s pravom javnosti, OIB 13265301756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1034404.73</izvorni_sadrzaj>
    <derivirana_varijabla naziv="DomainObject.Predmet.TrenutnaVrijednost_1">1034404.73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Zadarska privatna gimnazija s pravom javnosti</item>
    </izvorni_sadrzaj>
    <derivirana_varijabla naziv="DomainObject.Predmet.ProtuStrankaListFormated_1">
      <item>Zadarska privatna gimnazija s pravom javnosti</item>
    </derivirana_varijabla>
  </DomainObject.Predmet.ProtuStrankaListFormated>
  <DomainObject.Predmet.ProtuStrankaListFormatedOIB>
    <izvorni_sadrzaj>
      <item>Zadarska privatna gimnazija s pravom javnosti, OIB 13265301756</item>
    </izvorni_sadrzaj>
    <derivirana_varijabla naziv="DomainObject.Predmet.ProtuStrankaListFormatedOIB_1">
      <item>Zadarska privatna gimnazija s pravom javnosti, OIB 13265301756</item>
    </derivirana_varijabla>
  </DomainObject.Predmet.ProtuStrankaListFormatedOIB>
  <DomainObject.Predmet.ProtuStrankaListFormatedWithAdress>
    <izvorni_sadrzaj>
      <item>Zadarska privatna gimnazija s pravom javnosti, Splitska ulica 1, 23000 Zadar</item>
    </izvorni_sadrzaj>
    <derivirana_varijabla naziv="DomainObject.Predmet.ProtuStrankaListFormatedWithAdress_1">
      <item>Zadarska privatna gimnazija s pravom javnosti, Splitska ulica 1, 23000 Zadar</item>
    </derivirana_varijabla>
  </DomainObject.Predmet.ProtuStrankaListFormatedWithAdress>
  <DomainObject.Predmet.ProtuStrankaListFormatedWithAdressOIB>
    <izvorni_sadrzaj>
      <item>Zadarska privatna gimnazija s pravom javnosti, OIB 13265301756, Splitska ulica 1, 23000 Zadar</item>
    </izvorni_sadrzaj>
    <derivirana_varijabla naziv="DomainObject.Predmet.ProtuStrankaListFormatedWithAdressOIB_1">
      <item>Zadarska privatna gimnazija s pravom javnosti, OIB 13265301756, Splitska ulica 1, 23000 Zadar</item>
    </derivirana_varijabla>
  </DomainObject.Predmet.ProtuStrankaListFormatedWithAdressOIB>
  <DomainObject.Predmet.ProtuStrankaListNazivFormated>
    <izvorni_sadrzaj>
      <item>Zadarska privatna gimnazija s pravom javnosti</item>
    </izvorni_sadrzaj>
    <derivirana_varijabla naziv="DomainObject.Predmet.ProtuStrankaListNazivFormated_1">
      <item>Zadarska privatna gimnazija s pravom javnosti</item>
    </derivirana_varijabla>
  </DomainObject.Predmet.ProtuStrankaListNazivFormated>
  <DomainObject.Predmet.ProtuStrankaListNazivFormatedOIB>
    <izvorni_sadrzaj>
      <item>Zadarska privatna gimnazija s pravom javnosti, OIB 13265301756</item>
    </izvorni_sadrzaj>
    <derivirana_varijabla naziv="DomainObject.Predmet.ProtuStrankaListNazivFormatedOIB_1">
      <item>Zadarska privatna gimnazija s pravom javnosti, OIB 13265301756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Zadarska privatna gimnazija s pravom javnosti</izvorni_sadrzaj>
    <derivirana_varijabla naziv="DomainObject.Predmet.ProtustrankaIDrugi_1">Zadarska privatna gimnazija s pravom javnosti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Zadarska privatna gimnazija s pravom javnosti, OIB 13265301756, Splitska ulica 1, 23000 Zadar</izvorni_sadrzaj>
    <derivirana_varijabla naziv="DomainObject.Predmet.ProtustrankaIDrugiAdressOIB_1">Zadarska privatna gimnazija s pravom javnosti, OIB 13265301756, Splitska ulica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Zadarska privatna gimnazija s pravom javnosti</item>
    </izvorni_sadrzaj>
    <derivirana_varijabla naziv="DomainObject.Predmet.SudioniciListNaziv_1">
      <item>FINA</item>
      <item>Zadarska privatna gimnazija s pravom javnosti</item>
    </derivirana_varijabla>
  </DomainObject.Predmet.SudioniciListNaziv>
  <DomainObject.Predmet.SudioniciListAdressOIB>
    <izvorni_sadrzaj>
      <item>FINA, OIB 85821130368</item>
      <item>Zadarska privatna gimnazija s pravom javnosti, OIB 13265301756, Splitska ulica 1,23000 Zadar</item>
    </izvorni_sadrzaj>
    <derivirana_varijabla naziv="DomainObject.Predmet.SudioniciListAdressOIB_1">
      <item>FINA, OIB 85821130368</item>
      <item>Zadarska privatna gimnazija s pravom javnosti, OIB 13265301756, Splitska ulica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13265301756</item>
    </izvorni_sadrzaj>
    <derivirana_varijabla naziv="DomainObject.Predmet.SudioniciListNazivOIB_1">
      <item>, OIB 85821130368</item>
      <item>, OIB 13265301756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5A66A1-230A-4B97-8F9F-0CE5761611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838</properties:Characters>
  <properties:Lines>43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2017-01-19T08:13:00Z</dcterms:created>
  <dc:creator>Ardena Bajlo</dc:creator>
  <cp:lastModifiedBy>Marijana Žuža</cp:lastModifiedBy>
  <cp:lastPrinted>2017-01-24T12:38:00Z</cp:lastPrinted>
  <dcterms:modified xmlns:xsi="http://www.w3.org/2001/XMLSchema-instance" xsi:type="dcterms:W3CDTF">2017-01-24T13:49:00Z</dcterms:modified>
  <cp:revision>10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