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e7a8" w14:paraId="50be7a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99314A">
        <w:t>KLJUČ GRADNJA d.o.o.</w:t>
      </w:r>
      <w:r w:rsidR="00B51EA5" w:rsidRPr="00703844">
        <w:t xml:space="preserve">, </w:t>
      </w:r>
      <w:r w:rsidR="0099314A">
        <w:t>Zadar, Ivana Mažuranića 15</w:t>
      </w:r>
      <w:r w:rsidR="00B51EA5" w:rsidRPr="00703844">
        <w:t xml:space="preserve">, OIB: </w:t>
      </w:r>
      <w:r w:rsidR="0099314A">
        <w:t>61031217002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99314A">
        <w:t>9</w:t>
      </w:r>
      <w:r>
        <w:t>.</w:t>
      </w:r>
      <w:r w:rsidR="00B51EA5">
        <w:t xml:space="preserve"> veljače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99314A">
        <w:t>21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9314A" w:rsidRPr="0099314A">
        <w:t>KLJUČ GRADNJA d.o.o., Zadar, Ivana Mažuranića 15, OIB: 61031217002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99314A">
        <w:t>136.969,91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A424B2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99314A">
        <w:t>Hrvoje Ivoš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99314A">
        <w:t>21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9733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99314A">
      <w:t>50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99314A">
      <w:t>50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9733B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KLJUČ GRADNJA d.o.o. za proizvodnju namještaja i usluga</izvorni_sadrzaj>
    <derivirana_varijabla naziv="DomainObject.Predmet.ProtustrankaFormated_1">  KLJUČ GRADNJA d.o.o. za proizvodnju namještaja i usluga</derivirana_varijabla>
  </DomainObject.Predmet.ProtustrankaFormated>
  <DomainObject.Predmet.ProtustrankaFormatedOIB>
    <izvorni_sadrzaj>  KLJUČ GRADNJA d.o.o. za proizvodnju namještaja i usluga, OIB 61031217002</izvorni_sadrzaj>
    <derivirana_varijabla naziv="DomainObject.Predmet.ProtustrankaFormatedOIB_1">  KLJUČ GRADNJA d.o.o. za proizvodnju namještaja i usluga, OIB 61031217002</derivirana_varijabla>
  </DomainObject.Predmet.ProtustrankaFormatedOIB>
  <DomainObject.Predmet.ProtustrankaFormatedWithAdress>
    <izvorni_sadrzaj> KLJUČ GRADNJA d.o.o. za proizvodnju namještaja i usluga, Ivana Mažuranića 15, 23000 Zadar</izvorni_sadrzaj>
    <derivirana_varijabla naziv="DomainObject.Predmet.ProtustrankaFormatedWithAdress_1"> KLJUČ GRADNJA d.o.o. za proizvodnju namještaja i usluga, Ivana Mažuranića 15, 23000 Zadar</derivirana_varijabla>
  </DomainObject.Predmet.ProtustrankaFormatedWithAdress>
  <DomainObject.Predmet.ProtustrankaFormatedWithAdressOIB>
    <izvorni_sadrzaj> KLJUČ GRADNJA d.o.o. za proizvodnju namještaja i usluga, OIB 61031217002, Ivana Mažuranića 15, 23000 Zadar</izvorni_sadrzaj>
    <derivirana_varijabla naziv="DomainObject.Predmet.ProtustrankaFormatedWithAdressOIB_1"> KLJUČ GRADNJA d.o.o. za proizvodnju namještaja i usluga, OIB 61031217002, Ivana Mažuranića 15, 23000 Zadar</derivirana_varijabla>
  </DomainObject.Predmet.ProtustrankaFormatedWithAdressOIB>
  <DomainObject.Predmet.ProtustrankaWithAdress>
    <izvorni_sadrzaj>KLJUČ GRADNJA d.o.o. za proizvodnju namještaja i usluga Ivana Mažuranića 15, 23000 Zadar</izvorni_sadrzaj>
    <derivirana_varijabla naziv="DomainObject.Predmet.ProtustrankaWithAdress_1">KLJUČ GRADNJA d.o.o. za proizvodnju namještaja i usluga Ivana Mažuranića 15, 23000 Zadar</derivirana_varijabla>
  </DomainObject.Predmet.ProtustrankaWithAdress>
  <DomainObject.Predmet.ProtustrankaWithAdressOIB>
    <izvorni_sadrzaj>KLJUČ GRADNJA d.o.o. za proizvodnju namještaja i usluga, OIB 61031217002, Ivana Mažuranića 15, 23000 Zadar</izvorni_sadrzaj>
    <derivirana_varijabla naziv="DomainObject.Predmet.ProtustrankaWithAdressOIB_1">KLJUČ GRADNJA d.o.o. za proizvodnju namještaja i usluga, OIB 61031217002, Ivana Mažuranića 15, 23000 Zadar</derivirana_varijabla>
  </DomainObject.Predmet.ProtustrankaWithAdressOIB>
  <DomainObject.Predmet.ProtustrankaNazivFormated>
    <izvorni_sadrzaj>KLJUČ GRADNJA d.o.o. za proizvodnju namještaja i usluga</izvorni_sadrzaj>
    <derivirana_varijabla naziv="DomainObject.Predmet.ProtustrankaNazivFormated_1">KLJUČ GRADNJA d.o.o. za proizvodnju namještaja i usluga</derivirana_varijabla>
  </DomainObject.Predmet.ProtustrankaNazivFormated>
  <DomainObject.Predmet.ProtustrankaNazivFormatedOIB>
    <izvorni_sadrzaj>KLJUČ GRADNJA d.o.o. za proizvodnju namještaja i usluga, OIB 61031217002</izvorni_sadrzaj>
    <derivirana_varijabla naziv="DomainObject.Predmet.ProtustrankaNazivFormatedOIB_1">KLJUČ GRADNJA d.o.o. za proizvodnju namještaja i usluga, OIB 61031217002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KLJUČ GRADNJA d.o.o. za proizvodnju namještaja i usluga</item>
    </izvorni_sadrzaj>
    <derivirana_varijabla naziv="DomainObject.Predmet.ProtuStrankaListFormated_1">
      <item>KLJUČ GRADNJA d.o.o. za proizvodnju namještaja i usluga</item>
    </derivirana_varijabla>
  </DomainObject.Predmet.ProtuStrankaListFormated>
  <DomainObject.Predmet.ProtuStrankaListFormatedOIB>
    <izvorni_sadrzaj>
      <item>KLJUČ GRADNJA d.o.o. za proizvodnju namještaja i usluga, OIB 61031217002</item>
    </izvorni_sadrzaj>
    <derivirana_varijabla naziv="DomainObject.Predmet.ProtuStrankaListFormatedOIB_1">
      <item>KLJUČ GRADNJA d.o.o. za proizvodnju namještaja i usluga, OIB 61031217002</item>
    </derivirana_varijabla>
  </DomainObject.Predmet.ProtuStrankaListFormatedOIB>
  <DomainObject.Predmet.ProtuStrankaListFormatedWithAdress>
    <izvorni_sadrzaj>
      <item>KLJUČ GRADNJA d.o.o. za proizvodnju namještaja i usluga, Ivana Mažuranića 15, 23000 Zadar</item>
    </izvorni_sadrzaj>
    <derivirana_varijabla naziv="DomainObject.Predmet.ProtuStrankaListFormatedWithAdress_1">
      <item>KLJUČ GRADNJA d.o.o. za proizvodnju namještaja i usluga, Ivana Mažuranića 15, 23000 Zadar</item>
    </derivirana_varijabla>
  </DomainObject.Predmet.ProtuStrankaListFormatedWithAdress>
  <DomainObject.Predmet.ProtuStrankaListFormatedWithAdressOIB>
    <izvorni_sadrzaj>
      <item>KLJUČ GRADNJA d.o.o. za proizvodnju namještaja i usluga, OIB 61031217002, Ivana Mažuranića 15, 23000 Zadar</item>
    </izvorni_sadrzaj>
    <derivirana_varijabla naziv="DomainObject.Predmet.ProtuStrankaListFormatedWithAdressOIB_1">
      <item>KLJUČ GRADNJA d.o.o. za proizvodnju namještaja i usluga, OIB 61031217002, Ivana Mažuranića 15, 23000 Zadar</item>
    </derivirana_varijabla>
  </DomainObject.Predmet.ProtuStrankaListFormatedWithAdressOIB>
  <DomainObject.Predmet.ProtuStrankaListNazivFormated>
    <izvorni_sadrzaj>
      <item>KLJUČ GRADNJA d.o.o. za proizvodnju namještaja i usluga</item>
    </izvorni_sadrzaj>
    <derivirana_varijabla naziv="DomainObject.Predmet.ProtuStrankaListNazivFormated_1">
      <item>KLJUČ GRADNJA d.o.o. za proizvodnju namještaja i usluga</item>
    </derivirana_varijabla>
  </DomainObject.Predmet.ProtuStrankaListNazivFormated>
  <DomainObject.Predmet.ProtuStrankaListNazivFormatedOIB>
    <izvorni_sadrzaj>
      <item>KLJUČ GRADNJA d.o.o. za proizvodnju namještaja i usluga, OIB 61031217002</item>
    </izvorni_sadrzaj>
    <derivirana_varijabla naziv="DomainObject.Predmet.ProtuStrankaListNazivFormatedOIB_1">
      <item>KLJUČ GRADNJA d.o.o. za proizvodnju namještaja i usluga, OIB 61031217002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KLJUČ GRADNJA d.o.o. za proizvodnju namještaja i usluga</izvorni_sadrzaj>
    <derivirana_varijabla naziv="DomainObject.Predmet.ProtustrankaIDrugi_1">KLJUČ GRADNJA d.o.o. za proizvodnju namještaja i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KLJUČ GRADNJA d.o.o. za proizvodnju namještaja i usluga, OIB 61031217002, Ivana Mažuranića 15, 23000 Zadar</izvorni_sadrzaj>
    <derivirana_varijabla naziv="DomainObject.Predmet.ProtustrankaIDrugiAdressOIB_1">KLJUČ GRADNJA d.o.o. za proizvodnju namještaja i usluga, OIB 61031217002, Ivana Mažuranića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KLJUČ GRADNJA d.o.o. za proizvodnju namještaja i usluga</item>
    </izvorni_sadrzaj>
    <derivirana_varijabla naziv="DomainObject.Predmet.SudioniciListNaziv_1">
      <item>FINA</item>
      <item>KLJUČ GRADNJA d.o.o. za proizvodnju namještaja i usluga</item>
    </derivirana_varijabla>
  </DomainObject.Predmet.SudioniciListNaziv>
  <DomainObject.Predmet.SudioniciListAdressOIB>
    <izvorni_sadrzaj>
      <item>FINA, OIB 85821130368</item>
      <item>KLJUČ GRADNJA d.o.o. za proizvodnju namještaja i usluga, OIB 61031217002, Ivana Mažuranića 15,23000 Zadar</item>
    </izvorni_sadrzaj>
    <derivirana_varijabla naziv="DomainObject.Predmet.SudioniciListAdressOIB_1">
      <item>FINA, OIB 85821130368</item>
      <item>KLJUČ GRADNJA d.o.o. za proizvodnju namještaja i usluga, OIB 61031217002, Ivana Mažuranića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61031217002</item>
    </izvorni_sadrzaj>
    <derivirana_varijabla naziv="DomainObject.Predmet.SudioniciListNazivOIB_1">
      <item>, OIB 85821130368</item>
      <item>, OIB 61031217002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1965</properties:Characters>
  <properties:Lines>63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2017-02-14T09:54:00Z</dcterms:created>
  <dc:creator>Tina Grgas</dc:creator>
  <cp:lastModifiedBy>Krešimir Torbarina</cp:lastModifiedBy>
  <cp:lastPrinted>2017-02-14T09:54:00Z</cp:lastPrinted>
  <dcterms:modified xmlns:xsi="http://www.w3.org/2001/XMLSchema-instance" xsi:type="dcterms:W3CDTF">2017-02-21T11:54:00Z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