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6b20" w14:paraId="fb56b20" w:rsidRDefault="00B676F2" w:rsidP="00143BD5" w:rsidR="00B676F2" w:rsidRPr="00B676F2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B676F2" w:rsidP="00143BD5" w:rsidR="00B676F2" w:rsidRPr="00B676F2">
      <w:pPr>
        <w:jc w:val="both"/>
        <w:rPr>
          <w:rFonts w:eastAsia="MS Mincho"/>
        </w:rPr>
      </w:pPr>
    </w:p>
    <w:p w:rsidRDefault="00B676F2" w:rsidP="00B676F2" w:rsidR="00B676F2" w:rsidRPr="00B676F2">
      <w:pPr>
        <w:ind w:firstLine="708"/>
      </w:pPr>
      <w:r w:rsidRPr="00B676F2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6F2" w:rsidP="00B676F2" w:rsidR="00B676F2" w:rsidRPr="00B676F2">
      <w:r w:rsidRPr="00B676F2">
        <w:rPr>
          <w:rFonts w:eastAsia="MS Mincho"/>
        </w:rPr>
        <w:t>REPUBLIKA HRVATSKA</w:t>
      </w:r>
    </w:p>
    <w:p w:rsidRDefault="00B676F2" w:rsidP="00B676F2" w:rsidR="00B676F2" w:rsidRPr="00B676F2">
      <w:r w:rsidRPr="00B676F2">
        <w:rPr>
          <w:rFonts w:eastAsia="MS Mincho"/>
        </w:rPr>
        <w:t>TRGOVAČKI SUD U RIJECI</w:t>
      </w:r>
    </w:p>
    <w:p w:rsidRDefault="00B676F2" w:rsidP="00B676F2" w:rsidR="00B676F2" w:rsidRPr="00B676F2">
      <w:pPr>
        <w:rPr>
          <w:rFonts w:eastAsia="MS Mincho"/>
        </w:rPr>
      </w:pPr>
      <w:r w:rsidRPr="00B676F2">
        <w:rPr>
          <w:rFonts w:eastAsia="MS Mincho"/>
        </w:rPr>
        <w:t xml:space="preserve">      Rijeka, Zadarska 1 i 3</w:t>
      </w:r>
    </w:p>
    <w:p w:rsidRDefault="00B676F2" w:rsidP="00143BD5" w:rsidR="00B676F2" w:rsidRPr="00B676F2">
      <w:pPr>
        <w:jc w:val="both"/>
        <w:rPr>
          <w:rFonts w:eastAsia="MS Mincho"/>
        </w:rPr>
      </w:pPr>
    </w:p>
    <w:p w:rsidRDefault="00B676F2" w:rsidP="00143BD5" w:rsidR="00B676F2" w:rsidRPr="00B676F2">
      <w:pPr>
        <w:jc w:val="both"/>
        <w:rPr>
          <w:rFonts w:eastAsia="MS Mincho"/>
        </w:rPr>
      </w:pPr>
    </w:p>
    <w:p w:rsidRDefault="00B676F2" w:rsidP="00143BD5" w:rsidR="00B676F2" w:rsidRPr="00B676F2">
      <w:pPr>
        <w:jc w:val="both"/>
        <w:rPr>
          <w:rFonts w:eastAsia="MS Mincho"/>
        </w:rPr>
      </w:pPr>
    </w:p>
    <w:p w:rsidRDefault="00841C94" w:rsidP="00B86F03" w:rsidR="00470AD6" w:rsidRPr="00B676F2">
      <w:pPr>
        <w:ind w:firstLine="708"/>
        <w:jc w:val="both"/>
        <w:rPr>
          <w:rFonts w:eastAsia="MS Mincho"/>
        </w:rPr>
      </w:pPr>
      <w:r w:rsidRPr="00B676F2">
        <w:rPr>
          <w:rFonts w:eastAsia="MS Mincho"/>
        </w:rPr>
        <w:t xml:space="preserve">Trgovački sud u Rijeci, po </w:t>
      </w:r>
      <w:proofErr w:type="spellStart"/>
      <w:r w:rsidRPr="00B676F2">
        <w:rPr>
          <w:rFonts w:eastAsia="MS Mincho"/>
        </w:rPr>
        <w:t>Liljan</w:t>
      </w:r>
      <w:r w:rsidR="003E1330" w:rsidRPr="00B676F2">
        <w:rPr>
          <w:rFonts w:eastAsia="MS Mincho"/>
        </w:rPr>
        <w:t>i</w:t>
      </w:r>
      <w:proofErr w:type="spellEnd"/>
      <w:r w:rsidRPr="00B676F2">
        <w:rPr>
          <w:rFonts w:eastAsia="MS Mincho"/>
        </w:rPr>
        <w:t xml:space="preserve"> Ugrin, stečajno</w:t>
      </w:r>
      <w:r w:rsidR="003E1330" w:rsidRPr="00B676F2">
        <w:rPr>
          <w:rFonts w:eastAsia="MS Mincho"/>
        </w:rPr>
        <w:t>m</w:t>
      </w:r>
      <w:r w:rsidRPr="00B676F2">
        <w:rPr>
          <w:rFonts w:eastAsia="MS Mincho"/>
        </w:rPr>
        <w:t xml:space="preserve"> suc</w:t>
      </w:r>
      <w:r w:rsidR="003E1330" w:rsidRPr="00B676F2">
        <w:rPr>
          <w:rFonts w:eastAsia="MS Mincho"/>
        </w:rPr>
        <w:t>u</w:t>
      </w:r>
      <w:r w:rsidRPr="00B676F2">
        <w:rPr>
          <w:rFonts w:eastAsia="MS Mincho"/>
        </w:rPr>
        <w:t xml:space="preserve"> u predmetu provođenja stečajnog postupka nad </w:t>
      </w:r>
      <w:r w:rsidR="002A2C9D" w:rsidRPr="00B676F2">
        <w:rPr>
          <w:rFonts w:eastAsia="MS Mincho"/>
        </w:rPr>
        <w:t xml:space="preserve">dužnikom </w:t>
      </w:r>
      <w:r w:rsidR="007B2F69" w:rsidRPr="00B676F2">
        <w:t xml:space="preserve">RI - GRADNJA d.o.o. za usluge i trgovinu Rijeka, Braće </w:t>
      </w:r>
      <w:proofErr w:type="spellStart"/>
      <w:r w:rsidR="007B2F69" w:rsidRPr="00B676F2">
        <w:t>Monjaca</w:t>
      </w:r>
      <w:proofErr w:type="spellEnd"/>
      <w:r w:rsidR="007B2F69" w:rsidRPr="00B676F2">
        <w:t xml:space="preserve"> 13 ( MBS: 040189898 - OIB: 11582071121 )</w:t>
      </w:r>
      <w:r w:rsidR="00A81F61" w:rsidRPr="00B676F2">
        <w:rPr>
          <w:rFonts w:eastAsia="MS Mincho"/>
        </w:rPr>
        <w:t xml:space="preserve"> </w:t>
      </w:r>
      <w:r w:rsidR="00E2796D" w:rsidRPr="00B676F2">
        <w:rPr>
          <w:rFonts w:eastAsia="MS Mincho"/>
        </w:rPr>
        <w:t xml:space="preserve">dana </w:t>
      </w:r>
      <w:r w:rsidR="00B047AC" w:rsidRPr="00B676F2">
        <w:t>1</w:t>
      </w:r>
      <w:r w:rsidR="00641082" w:rsidRPr="00B676F2">
        <w:t>8</w:t>
      </w:r>
      <w:r w:rsidR="00B047AC" w:rsidRPr="00B676F2">
        <w:t xml:space="preserve">. studenog </w:t>
      </w:r>
      <w:r w:rsidR="00BC2533" w:rsidRPr="00B676F2">
        <w:t>2</w:t>
      </w:r>
      <w:r w:rsidR="00EC4949" w:rsidRPr="00B676F2">
        <w:t>01</w:t>
      </w:r>
      <w:r w:rsidR="00BC2533" w:rsidRPr="00B676F2">
        <w:t>5</w:t>
      </w:r>
      <w:r w:rsidR="00EC4949" w:rsidRPr="00B676F2">
        <w:t>.</w:t>
      </w:r>
      <w:r w:rsidR="00143BD5" w:rsidRPr="00B676F2">
        <w:rPr>
          <w:rFonts w:eastAsia="MS Mincho"/>
        </w:rPr>
        <w:t xml:space="preserve"> </w:t>
      </w:r>
      <w:r w:rsidR="0091163D" w:rsidRPr="00B676F2">
        <w:t>donio je slijedeći</w:t>
      </w:r>
    </w:p>
    <w:p w:rsidRDefault="00D954AA" w:rsidP="00560F4A" w:rsidR="00D954AA">
      <w:pPr>
        <w:jc w:val="both"/>
        <w:rPr>
          <w:rFonts w:eastAsia="MS Mincho"/>
        </w:rPr>
      </w:pPr>
    </w:p>
    <w:p w:rsidRDefault="00B676F2" w:rsidP="00560F4A" w:rsidR="00B676F2" w:rsidRPr="00B676F2">
      <w:pPr>
        <w:jc w:val="both"/>
        <w:rPr>
          <w:rFonts w:eastAsia="MS Mincho"/>
        </w:rPr>
      </w:pPr>
    </w:p>
    <w:p w:rsidRDefault="0091163D" w:rsidP="00560F4A" w:rsidR="00560F4A" w:rsidRPr="00B676F2">
      <w:pPr>
        <w:jc w:val="center"/>
        <w:rPr>
          <w:rFonts w:eastAsia="MS Mincho"/>
        </w:rPr>
      </w:pPr>
      <w:r w:rsidRPr="00B676F2">
        <w:rPr>
          <w:rFonts w:eastAsia="MS Mincho"/>
        </w:rPr>
        <w:t>Z A K L J U Č A K</w:t>
      </w:r>
    </w:p>
    <w:p w:rsidRDefault="0091163D" w:rsidP="00560F4A" w:rsidR="0091163D" w:rsidRPr="00B676F2">
      <w:pPr>
        <w:jc w:val="center"/>
        <w:rPr>
          <w:rFonts w:eastAsia="MS Mincho"/>
        </w:rPr>
      </w:pPr>
    </w:p>
    <w:p w:rsidRDefault="00B86F03" w:rsidP="00B86F03" w:rsidR="00B86F03" w:rsidRPr="00B676F2">
      <w:pPr>
        <w:jc w:val="both"/>
      </w:pPr>
    </w:p>
    <w:p w:rsidRDefault="00B86F03" w:rsidP="00B86F03" w:rsidR="00B86F03" w:rsidRPr="00B676F2">
      <w:pPr>
        <w:jc w:val="both"/>
      </w:pPr>
      <w:r w:rsidRPr="00B676F2">
        <w:t>I.</w:t>
      </w:r>
      <w:r w:rsidRPr="00B676F2">
        <w:tab/>
        <w:t xml:space="preserve">Ročište za razdiobu </w:t>
      </w:r>
      <w:proofErr w:type="spellStart"/>
      <w:r w:rsidRPr="00B676F2">
        <w:t>kupovnine</w:t>
      </w:r>
      <w:proofErr w:type="spellEnd"/>
      <w:r w:rsidRPr="00B676F2">
        <w:t xml:space="preserve"> u iznosu od 350.000</w:t>
      </w:r>
      <w:r w:rsidRPr="00B676F2">
        <w:rPr>
          <w:iCs/>
        </w:rPr>
        <w:t xml:space="preserve">,00 </w:t>
      </w:r>
      <w:r w:rsidRPr="00B676F2">
        <w:rPr>
          <w:rFonts w:eastAsia="MS Mincho"/>
        </w:rPr>
        <w:t>kn</w:t>
      </w:r>
      <w:r w:rsidRPr="00B676F2">
        <w:t xml:space="preserve"> postignute sudskom prodajom nekretnine stečajnog dužnika upisane zemljišnim  knjigama </w:t>
      </w:r>
      <w:r w:rsidRPr="00B676F2">
        <w:rPr>
          <w:rFonts w:eastAsia="MS Mincho"/>
        </w:rPr>
        <w:t xml:space="preserve">zemljišnim knjigama </w:t>
      </w:r>
      <w:r w:rsidRPr="00B676F2">
        <w:t xml:space="preserve">Općinskog suda u Rijeci Zemljišnoknjižno odjel Mali Lošinj u z.k.ul. 651 k.o. </w:t>
      </w:r>
      <w:proofErr w:type="spellStart"/>
      <w:r w:rsidRPr="00B676F2">
        <w:t>Dragozetić</w:t>
      </w:r>
      <w:proofErr w:type="spellEnd"/>
      <w:r w:rsidRPr="00B676F2">
        <w:t xml:space="preserve"> na </w:t>
      </w:r>
      <w:proofErr w:type="spellStart"/>
      <w:r w:rsidRPr="00B676F2">
        <w:t>k.č</w:t>
      </w:r>
      <w:proofErr w:type="spellEnd"/>
      <w:r w:rsidRPr="00B676F2">
        <w:t xml:space="preserve">. 2841/4  određuje se za dan </w:t>
      </w:r>
    </w:p>
    <w:p w:rsidRDefault="00B86F03" w:rsidP="00B86F03" w:rsidR="00B86F03" w:rsidRPr="00B676F2">
      <w:pPr>
        <w:jc w:val="both"/>
      </w:pPr>
    </w:p>
    <w:p w:rsidRDefault="00B86F03" w:rsidP="00B86F03" w:rsidR="00B86F03" w:rsidRPr="00B676F2">
      <w:pPr>
        <w:jc w:val="center"/>
      </w:pPr>
      <w:r w:rsidRPr="00B676F2">
        <w:t>9. prosinca 2015. u 10,00 sati</w:t>
      </w:r>
    </w:p>
    <w:p w:rsidRDefault="00B86F03" w:rsidP="00B86F03" w:rsidR="00B86F03" w:rsidRPr="00B676F2">
      <w:pPr>
        <w:jc w:val="center"/>
      </w:pPr>
      <w:r w:rsidRPr="00B676F2">
        <w:t>u prostorijama ovog suda, soba 111.</w:t>
      </w:r>
    </w:p>
    <w:p w:rsidRDefault="00B86F03" w:rsidP="00B86F03" w:rsidR="00B86F03" w:rsidRPr="00B676F2">
      <w:pPr>
        <w:jc w:val="both"/>
      </w:pPr>
    </w:p>
    <w:p w:rsidRDefault="00B86F03" w:rsidP="00B86F03" w:rsidR="00B86F03" w:rsidRPr="00B676F2">
      <w:pPr>
        <w:jc w:val="both"/>
      </w:pPr>
      <w:r w:rsidRPr="00B676F2">
        <w:t xml:space="preserve">Na ročište se pozivaju stečajni  upravitelj i </w:t>
      </w:r>
      <w:proofErr w:type="spellStart"/>
      <w:r w:rsidRPr="00B676F2">
        <w:t>razlučni</w:t>
      </w:r>
      <w:proofErr w:type="spellEnd"/>
      <w:r w:rsidRPr="00B676F2">
        <w:t xml:space="preserve"> vjerovnik.</w:t>
      </w:r>
    </w:p>
    <w:p w:rsidRDefault="00B86F03" w:rsidP="00B86F03" w:rsidR="00B86F03" w:rsidRPr="00B676F2">
      <w:pPr>
        <w:jc w:val="both"/>
      </w:pPr>
    </w:p>
    <w:p w:rsidRDefault="00B86F03" w:rsidP="00B86F03" w:rsidR="00B86F03" w:rsidRPr="00B676F2">
      <w:pPr>
        <w:jc w:val="both"/>
      </w:pPr>
      <w:r w:rsidRPr="00B676F2">
        <w:t>II.</w:t>
      </w:r>
      <w:r w:rsidRPr="00B676F2">
        <w:tab/>
        <w:t>Ovaj zaključak objavit će se na mrežnoj stranici e-oglasne ploče suda.</w:t>
      </w:r>
    </w:p>
    <w:p w:rsidRDefault="00B86F03" w:rsidP="00B86F03" w:rsidR="00B86F03" w:rsidRPr="00B676F2">
      <w:pPr>
        <w:jc w:val="both"/>
      </w:pPr>
    </w:p>
    <w:p w:rsidRDefault="00B86F03" w:rsidP="00B86F03" w:rsidR="00B86F03" w:rsidRPr="00B676F2">
      <w:pPr>
        <w:jc w:val="both"/>
      </w:pPr>
    </w:p>
    <w:p w:rsidRDefault="00B676F2" w:rsidP="00B86F03" w:rsidR="00B86F03" w:rsidRPr="00B676F2">
      <w:pPr>
        <w:jc w:val="center"/>
      </w:pPr>
      <w:r>
        <w:t>U Rijeci</w:t>
      </w:r>
      <w:r w:rsidR="00B86F03" w:rsidRPr="00B676F2">
        <w:t>, 18. studenog 2015.</w:t>
      </w:r>
    </w:p>
    <w:p w:rsidRDefault="00B86F03" w:rsidP="00B86F03" w:rsidR="00B86F03" w:rsidRPr="00B676F2">
      <w:pPr>
        <w:jc w:val="right"/>
      </w:pPr>
      <w:r w:rsidRPr="00B676F2">
        <w:tab/>
      </w:r>
      <w:r w:rsidRPr="00B676F2">
        <w:tab/>
      </w:r>
      <w:r w:rsidRPr="00B676F2">
        <w:tab/>
      </w:r>
    </w:p>
    <w:p w:rsidRDefault="00B86F03" w:rsidP="00B86F03" w:rsidR="00B86F03" w:rsidRPr="00B676F2">
      <w:pPr>
        <w:jc w:val="right"/>
      </w:pPr>
      <w:r w:rsidRPr="00B676F2">
        <w:t xml:space="preserve">Stečajni sudac </w:t>
      </w:r>
    </w:p>
    <w:p w:rsidRDefault="00B86F03" w:rsidP="00B86F03" w:rsidR="00B86F03" w:rsidRPr="00B676F2">
      <w:pPr>
        <w:jc w:val="right"/>
      </w:pPr>
    </w:p>
    <w:p w:rsidRDefault="00B676F2" w:rsidP="00B676F2" w:rsidR="00B86F03">
      <w:pPr>
        <w:ind w:firstLine="708" w:left="7080"/>
        <w:jc w:val="center"/>
      </w:pPr>
      <w:r>
        <w:t xml:space="preserve">   </w:t>
      </w:r>
      <w:r w:rsidR="00B86F03" w:rsidRPr="00B676F2">
        <w:t>Liljana Ugrin</w:t>
      </w:r>
    </w:p>
    <w:p w:rsidRDefault="00B676F2" w:rsidP="00B676F2" w:rsidR="00B676F2" w:rsidRPr="00B676F2">
      <w:pPr>
        <w:jc w:val="right"/>
      </w:pPr>
    </w:p>
    <w:p w:rsidRDefault="00B86F03" w:rsidP="00B86F03" w:rsidR="00B86F03" w:rsidRPr="00B676F2">
      <w:r w:rsidRPr="00B676F2">
        <w:t xml:space="preserve">UPUTA O PRAVNOM LIJEKU </w:t>
      </w:r>
    </w:p>
    <w:p w:rsidRDefault="00B86F03" w:rsidP="00B86F03" w:rsidR="00B86F03" w:rsidRPr="00B676F2">
      <w:r w:rsidRPr="00B676F2">
        <w:t>Protiv ovog zaključka nije dopušten pravni lijek ( članak  11.  stavak 9. SZ ).</w:t>
      </w:r>
    </w:p>
    <w:p w:rsidRDefault="00B86F03" w:rsidP="00B86F03" w:rsidR="00B86F03" w:rsidRPr="00B676F2">
      <w:pPr>
        <w:jc w:val="both"/>
      </w:pPr>
    </w:p>
    <w:p w:rsidRDefault="00B86F03" w:rsidP="00B86F03" w:rsidR="00B86F03" w:rsidRPr="00B676F2">
      <w:pPr>
        <w:jc w:val="both"/>
      </w:pPr>
      <w:r w:rsidRPr="00B676F2">
        <w:t>DNA</w:t>
      </w:r>
    </w:p>
    <w:p w:rsidRDefault="00B86F03" w:rsidP="00B86F03" w:rsidR="00B86F03" w:rsidRPr="00B676F2">
      <w:pPr>
        <w:jc w:val="both"/>
      </w:pPr>
      <w:r w:rsidRPr="00B676F2">
        <w:t>Rješenje dostaviti</w:t>
      </w:r>
    </w:p>
    <w:p w:rsidRDefault="00B86F03" w:rsidP="00B86F03" w:rsidR="00B86F03" w:rsidRPr="00B676F2">
      <w:pPr>
        <w:jc w:val="both"/>
      </w:pPr>
      <w:r w:rsidRPr="00B676F2">
        <w:tab/>
        <w:t xml:space="preserve">stečajnom upravitelju </w:t>
      </w:r>
    </w:p>
    <w:p w:rsidRDefault="00B86F03" w:rsidP="00B86F03" w:rsidR="00B86F03" w:rsidRPr="00B676F2">
      <w:pPr>
        <w:jc w:val="both"/>
      </w:pPr>
      <w:r w:rsidRPr="00B676F2">
        <w:t xml:space="preserve">           </w:t>
      </w:r>
      <w:proofErr w:type="spellStart"/>
      <w:r w:rsidRPr="00B676F2">
        <w:t>razlučnom</w:t>
      </w:r>
      <w:proofErr w:type="spellEnd"/>
      <w:r w:rsidRPr="00B676F2">
        <w:t xml:space="preserve"> vjerovniku Republika Hrvatska, ŽDO   </w:t>
      </w:r>
    </w:p>
    <w:p w:rsidRDefault="00B86F03" w:rsidP="00167FD3" w:rsidR="00F33D33" w:rsidRPr="00B676F2">
      <w:pPr>
        <w:jc w:val="both"/>
        <w:rPr>
          <w:rFonts w:eastAsia="MS Mincho"/>
        </w:rPr>
      </w:pPr>
      <w:r w:rsidRPr="00B676F2">
        <w:t>U Rijeci, 18. studenog 2015.</w:t>
      </w:r>
    </w:p>
    <w:sectPr w:rsidSect="00B676F2" w:rsidR="00F33D33" w:rsidRPr="00B676F2">
      <w:headerReference w:type="default" r:id="rId11"/>
      <w:footerReference w:type="even" r:id="rId12"/>
      <w:footerReference w:type="default" r:id="rId13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E57" w:rsidR="00347E57">
      <w:r>
        <w:separator/>
      </w:r>
    </w:p>
  </w:endnote>
  <w:endnote w:id="0" w:type="continuationSeparator">
    <w:p w:rsidRDefault="00347E57" w:rsidR="00347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736C70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E57" w:rsidR="00347E57">
      <w:r>
        <w:separator/>
      </w:r>
    </w:p>
  </w:footnote>
  <w:footnote w:id="0" w:type="continuationSeparator">
    <w:p w:rsidRDefault="00347E57" w:rsidR="00347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F69" w:rsidP="007B2F69" w:rsidR="006029A7" w:rsidRPr="007B2F69">
    <w:pPr>
      <w:pStyle w:val="Zaglavlje"/>
      <w:tabs>
        <w:tab w:pos="6200" w:val="left"/>
        <w:tab w:pos="8646" w:val="right"/>
      </w:tabs>
      <w:rPr>
        <w:rFonts w:eastAsia="MS Mincho"/>
      </w:rPr>
    </w:pPr>
    <w:r w:rsidRPr="007B2F69">
      <w:tab/>
    </w:r>
    <w:r w:rsidR="00B676F2">
      <w:tab/>
    </w:r>
    <w:r w:rsidR="00B676F2">
      <w:tab/>
    </w:r>
    <w:proofErr w:type="spellStart"/>
    <w:r w:rsidR="00B676F2">
      <w:t>Posl</w:t>
    </w:r>
    <w:proofErr w:type="spellEnd"/>
    <w:r w:rsidR="00B676F2">
      <w:t>. br. 7  St-673/13-98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41BFB"/>
    <w:rsid w:val="00060A07"/>
    <w:rsid w:val="00096CC9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67FD3"/>
    <w:rsid w:val="00173D9F"/>
    <w:rsid w:val="00182D59"/>
    <w:rsid w:val="0018627F"/>
    <w:rsid w:val="00191468"/>
    <w:rsid w:val="0019484A"/>
    <w:rsid w:val="00195225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15C3D"/>
    <w:rsid w:val="00216A28"/>
    <w:rsid w:val="00240134"/>
    <w:rsid w:val="00247EBE"/>
    <w:rsid w:val="00255AB6"/>
    <w:rsid w:val="002703D8"/>
    <w:rsid w:val="00277C97"/>
    <w:rsid w:val="002811C6"/>
    <w:rsid w:val="0028439F"/>
    <w:rsid w:val="0028452A"/>
    <w:rsid w:val="002960AE"/>
    <w:rsid w:val="002A2C9D"/>
    <w:rsid w:val="002A3573"/>
    <w:rsid w:val="002B31D3"/>
    <w:rsid w:val="002B490A"/>
    <w:rsid w:val="002B6D2C"/>
    <w:rsid w:val="002C5497"/>
    <w:rsid w:val="002E50CC"/>
    <w:rsid w:val="002F6D00"/>
    <w:rsid w:val="00306CC2"/>
    <w:rsid w:val="00306FA7"/>
    <w:rsid w:val="00312303"/>
    <w:rsid w:val="003156FD"/>
    <w:rsid w:val="00320A17"/>
    <w:rsid w:val="00340779"/>
    <w:rsid w:val="00340EBE"/>
    <w:rsid w:val="0034338B"/>
    <w:rsid w:val="00347E57"/>
    <w:rsid w:val="003531A6"/>
    <w:rsid w:val="00355E0A"/>
    <w:rsid w:val="0035752D"/>
    <w:rsid w:val="00362F32"/>
    <w:rsid w:val="00366F33"/>
    <w:rsid w:val="00371E30"/>
    <w:rsid w:val="00373EA4"/>
    <w:rsid w:val="003833E2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1632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26C0B"/>
    <w:rsid w:val="00434D4E"/>
    <w:rsid w:val="00440644"/>
    <w:rsid w:val="00441E76"/>
    <w:rsid w:val="00446AA5"/>
    <w:rsid w:val="00461D2F"/>
    <w:rsid w:val="00465154"/>
    <w:rsid w:val="00470AD6"/>
    <w:rsid w:val="004772A5"/>
    <w:rsid w:val="0048429E"/>
    <w:rsid w:val="004A1983"/>
    <w:rsid w:val="004A1BE4"/>
    <w:rsid w:val="004B1373"/>
    <w:rsid w:val="004C040D"/>
    <w:rsid w:val="004C1E4E"/>
    <w:rsid w:val="004D5E1F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29E8"/>
    <w:rsid w:val="005B5957"/>
    <w:rsid w:val="005B74C7"/>
    <w:rsid w:val="005C3461"/>
    <w:rsid w:val="005C5C5D"/>
    <w:rsid w:val="005C62EE"/>
    <w:rsid w:val="005D2021"/>
    <w:rsid w:val="005F0319"/>
    <w:rsid w:val="006029A7"/>
    <w:rsid w:val="006055E7"/>
    <w:rsid w:val="00615190"/>
    <w:rsid w:val="006314A2"/>
    <w:rsid w:val="00641082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5E52"/>
    <w:rsid w:val="0072656B"/>
    <w:rsid w:val="00736C70"/>
    <w:rsid w:val="00742B34"/>
    <w:rsid w:val="00746B83"/>
    <w:rsid w:val="00750791"/>
    <w:rsid w:val="00755503"/>
    <w:rsid w:val="0076347E"/>
    <w:rsid w:val="00765816"/>
    <w:rsid w:val="00773B48"/>
    <w:rsid w:val="00775364"/>
    <w:rsid w:val="0078063F"/>
    <w:rsid w:val="007841AE"/>
    <w:rsid w:val="0079051A"/>
    <w:rsid w:val="0079377B"/>
    <w:rsid w:val="007A5639"/>
    <w:rsid w:val="007A5A94"/>
    <w:rsid w:val="007B1256"/>
    <w:rsid w:val="007B2F69"/>
    <w:rsid w:val="007C3990"/>
    <w:rsid w:val="007F0FFD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A245C"/>
    <w:rsid w:val="008A3581"/>
    <w:rsid w:val="008A3EF6"/>
    <w:rsid w:val="008B07C7"/>
    <w:rsid w:val="008B0997"/>
    <w:rsid w:val="008B4CEB"/>
    <w:rsid w:val="008B7C14"/>
    <w:rsid w:val="008F5D52"/>
    <w:rsid w:val="008F5F99"/>
    <w:rsid w:val="008F7746"/>
    <w:rsid w:val="00910B82"/>
    <w:rsid w:val="0091163D"/>
    <w:rsid w:val="009125F4"/>
    <w:rsid w:val="00923AFD"/>
    <w:rsid w:val="00931CA2"/>
    <w:rsid w:val="00932992"/>
    <w:rsid w:val="0093765B"/>
    <w:rsid w:val="009551C6"/>
    <w:rsid w:val="0095698C"/>
    <w:rsid w:val="00987DFF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8193A"/>
    <w:rsid w:val="00A81F61"/>
    <w:rsid w:val="00A928E2"/>
    <w:rsid w:val="00A947DA"/>
    <w:rsid w:val="00AA44F6"/>
    <w:rsid w:val="00AC1568"/>
    <w:rsid w:val="00AD01ED"/>
    <w:rsid w:val="00AE281A"/>
    <w:rsid w:val="00AE4B73"/>
    <w:rsid w:val="00AF50D2"/>
    <w:rsid w:val="00B0314E"/>
    <w:rsid w:val="00B047AC"/>
    <w:rsid w:val="00B23E83"/>
    <w:rsid w:val="00B266F6"/>
    <w:rsid w:val="00B316AA"/>
    <w:rsid w:val="00B402B6"/>
    <w:rsid w:val="00B50A69"/>
    <w:rsid w:val="00B50ABF"/>
    <w:rsid w:val="00B530AB"/>
    <w:rsid w:val="00B676F2"/>
    <w:rsid w:val="00B80D94"/>
    <w:rsid w:val="00B83015"/>
    <w:rsid w:val="00B86F03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B53D0"/>
    <w:rsid w:val="00CC153B"/>
    <w:rsid w:val="00CC1908"/>
    <w:rsid w:val="00CC39A9"/>
    <w:rsid w:val="00CC56A1"/>
    <w:rsid w:val="00CD1A75"/>
    <w:rsid w:val="00CE70F7"/>
    <w:rsid w:val="00CF0C42"/>
    <w:rsid w:val="00CF36A6"/>
    <w:rsid w:val="00D34550"/>
    <w:rsid w:val="00D43763"/>
    <w:rsid w:val="00D51CBD"/>
    <w:rsid w:val="00D549A5"/>
    <w:rsid w:val="00D63C96"/>
    <w:rsid w:val="00D6561C"/>
    <w:rsid w:val="00D7451F"/>
    <w:rsid w:val="00D751C3"/>
    <w:rsid w:val="00D83834"/>
    <w:rsid w:val="00D83E4A"/>
    <w:rsid w:val="00D954AA"/>
    <w:rsid w:val="00D97C39"/>
    <w:rsid w:val="00DA040B"/>
    <w:rsid w:val="00DA0DD3"/>
    <w:rsid w:val="00DA75DA"/>
    <w:rsid w:val="00DB72B5"/>
    <w:rsid w:val="00DB739D"/>
    <w:rsid w:val="00DC3B94"/>
    <w:rsid w:val="00DC4797"/>
    <w:rsid w:val="00DD3865"/>
    <w:rsid w:val="00DD4606"/>
    <w:rsid w:val="00DE1D3F"/>
    <w:rsid w:val="00DE2FC7"/>
    <w:rsid w:val="00DE7AA5"/>
    <w:rsid w:val="00DE7CDC"/>
    <w:rsid w:val="00E00DED"/>
    <w:rsid w:val="00E20120"/>
    <w:rsid w:val="00E2796D"/>
    <w:rsid w:val="00E354F9"/>
    <w:rsid w:val="00E37C24"/>
    <w:rsid w:val="00E63A81"/>
    <w:rsid w:val="00E66B18"/>
    <w:rsid w:val="00E70277"/>
    <w:rsid w:val="00E737C3"/>
    <w:rsid w:val="00E73980"/>
    <w:rsid w:val="00E74441"/>
    <w:rsid w:val="00E82997"/>
    <w:rsid w:val="00E835A0"/>
    <w:rsid w:val="00E84165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2110"/>
    <w:rsid w:val="00EF474A"/>
    <w:rsid w:val="00EF5562"/>
    <w:rsid w:val="00F21C77"/>
    <w:rsid w:val="00F23C4C"/>
    <w:rsid w:val="00F33D33"/>
    <w:rsid w:val="00F54E30"/>
    <w:rsid w:val="00F5529E"/>
    <w:rsid w:val="00F80886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B676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76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C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C7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C7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C7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C7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B676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76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C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C7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C7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C7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C7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D79CE-B1F7-4E2C-BA3C-893EFAFF0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178</properties:Words>
  <properties:Characters>935</properties:Characters>
  <properties:Lines>44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2015-11-19T06:46:00Z</dcterms:created>
  <dc:creator>ministarstvo pravosuđa rh</dc:creator>
  <cp:lastModifiedBy>Sonja Krapić</cp:lastModifiedBy>
  <cp:lastPrinted>2015-05-27T11:05:00Z</cp:lastPrinted>
  <dcterms:modified xmlns:xsi="http://www.w3.org/2001/XMLSchema-instance" xsi:type="dcterms:W3CDTF">2015-11-19T06:55:00Z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