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c937" w14:paraId="365c937" w:rsidRDefault="00B419CB" w:rsidP="00B35A0B" w:rsidR="00B419CB">
      <w:pPr>
        <w:ind w:left="54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EE028C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>
        <w:rPr>
          <w:sz w:val="22"/>
          <w:szCs w:val="22"/>
        </w:rPr>
        <w:t xml:space="preserve"> </w:t>
      </w:r>
      <w:r w:rsidR="00EE028C" w:rsidRPr="007A750B">
        <w:t>02310872315</w:t>
      </w:r>
      <w:r w:rsidR="0082107F">
        <w:t>,</w:t>
      </w:r>
      <w:r w:rsidR="00A83B11">
        <w:t xml:space="preserve"> dana </w:t>
      </w:r>
      <w:r w:rsidR="00D67376">
        <w:t xml:space="preserve">19. siječnja 2018. </w:t>
      </w:r>
      <w:r w:rsidR="00EE028C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3A2DBE" w:rsidR="008B7A19">
      <w:pPr>
        <w:pStyle w:val="Odlomakpopisa"/>
        <w:numPr>
          <w:ilvl w:val="0"/>
          <w:numId w:val="28"/>
        </w:numPr>
        <w:ind w:hanging="709" w:left="709"/>
        <w:jc w:val="both"/>
      </w:pPr>
      <w:r>
        <w:t>U stečajnom postupku koji se vodi nad stečajnim dužnikom</w:t>
      </w:r>
      <w:r w:rsidR="0082107F">
        <w:t xml:space="preserve"> </w:t>
      </w:r>
      <w:r w:rsidR="00EE028C" w:rsidRPr="007A750B">
        <w:t>ZOVKO-ZAGREB d.o.o. za trgovinu i transport - u stečaju</w:t>
      </w:r>
      <w:r w:rsidR="00EE028C">
        <w:t xml:space="preserve">, Sesvete, Slavonska avenija 63, OIB </w:t>
      </w:r>
      <w:r w:rsidR="00EE028C" w:rsidRPr="003A2DBE">
        <w:rPr>
          <w:sz w:val="22"/>
          <w:szCs w:val="22"/>
        </w:rPr>
        <w:t xml:space="preserve"> </w:t>
      </w:r>
      <w:r w:rsidR="00EE028C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67376">
        <w:rPr>
          <w:b/>
        </w:rPr>
        <w:t xml:space="preserve">dvadeseto </w:t>
      </w:r>
      <w:r w:rsidRPr="003A2DBE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6D4DB7" w:rsidRPr="00903C04">
        <w:t xml:space="preserve">uz odgovarajuću primjenu </w:t>
      </w:r>
      <w:r w:rsidR="006D4DB7">
        <w:t xml:space="preserve">pravila </w:t>
      </w:r>
      <w:r w:rsidR="00E92A0B">
        <w:t>o ovrsi na nekretninama upisanim u zemljišnim knjigama Općinskog suda</w:t>
      </w:r>
      <w:r w:rsidR="0082107F">
        <w:t xml:space="preserve"> Beli Manastir</w:t>
      </w:r>
      <w:r w:rsidR="006D4DB7" w:rsidRPr="00903C04">
        <w:t>:</w:t>
      </w:r>
    </w:p>
    <w:p w:rsidRDefault="00A24C9D" w:rsidP="008B7A19" w:rsidR="00A24C9D">
      <w:pPr>
        <w:ind w:firstLine="708"/>
        <w:jc w:val="both"/>
      </w:pPr>
    </w:p>
    <w:p w:rsidRDefault="00882E6B" w:rsidP="0082107F" w:rsidR="0082107F">
      <w:pPr>
        <w:rPr>
          <w:b/>
        </w:rPr>
      </w:pPr>
      <w:r>
        <w:tab/>
      </w:r>
      <w:r w:rsidR="0082107F" w:rsidRPr="006C2E6F">
        <w:rPr>
          <w:b/>
        </w:rPr>
        <w:t xml:space="preserve">upisanim u zk.ul br. </w:t>
      </w:r>
      <w:r w:rsidR="0082107F">
        <w:rPr>
          <w:b/>
        </w:rPr>
        <w:t xml:space="preserve">1406 poduložak 1, k.o. Branjin Vrh </w:t>
      </w:r>
    </w:p>
    <w:p w:rsidRDefault="0082107F" w:rsidP="0082107F" w:rsidR="0082107F">
      <w:pPr>
        <w:rPr>
          <w:b/>
        </w:rPr>
      </w:pPr>
    </w:p>
    <w:p w:rsidRDefault="0061565E" w:rsidP="0082107F" w:rsidR="0082107F">
      <w:r>
        <w:rPr>
          <w:b/>
        </w:rPr>
        <w:t xml:space="preserve">           </w:t>
      </w:r>
      <w:r w:rsidR="0082107F">
        <w:rPr>
          <w:b/>
        </w:rPr>
        <w:t xml:space="preserve"> </w:t>
      </w:r>
      <w:r w:rsidR="0082107F" w:rsidRPr="008C0D78">
        <w:t>koje se sast</w:t>
      </w:r>
      <w:r w:rsidR="0082107F">
        <w:t xml:space="preserve">oje </w:t>
      </w:r>
      <w:r w:rsidR="0082107F" w:rsidRPr="008C0D78">
        <w:rPr>
          <w:b/>
        </w:rPr>
        <w:t>iz posebnog dijela</w:t>
      </w:r>
      <w:r w:rsidR="0082107F">
        <w:t xml:space="preserve"> </w:t>
      </w:r>
    </w:p>
    <w:p w:rsidRDefault="00A24C9D" w:rsidP="0082107F" w:rsidR="00A24C9D"/>
    <w:tbl>
      <w:tblPr>
        <w:tblStyle w:val="Reetkatablice"/>
        <w:tblW w:type="auto" w:w="0"/>
        <w:tblInd w:type="dxa" w:w="158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1276"/>
      </w:tblGrid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 kat.č</w:t>
            </w:r>
            <w:r w:rsidRPr="008C0D78">
              <w:t>est.br.</w:t>
            </w:r>
            <w:r>
              <w:rPr>
                <w:b/>
              </w:rPr>
              <w:t xml:space="preserve"> </w:t>
            </w:r>
            <w:r w:rsidRPr="002124EF">
              <w:rPr>
                <w:b/>
              </w:rPr>
              <w:t>867/1</w:t>
            </w:r>
            <w:r>
              <w:rPr>
                <w:b/>
              </w:rPr>
              <w:t xml:space="preserve">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vertAlign w:val="superscript"/>
              </w:rPr>
            </w:pPr>
            <w:r w:rsidRPr="00FC3E05">
              <w:rPr>
                <w:sz w:val="32"/>
                <w:vertAlign w:val="superscript"/>
              </w:rPr>
              <w:t>m2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UL. ING. MIRKA MARKOVIĆA 3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221.588</w:t>
            </w:r>
            <w:r>
              <w:rPr>
                <w:b/>
              </w:rPr>
              <w:t xml:space="preserve">                       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UPRAVNA ZGRADA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303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MATERIJALA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594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SJEMENA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581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GOSPODARSKA ZGRADA                                          </w:t>
            </w:r>
          </w:p>
        </w:tc>
        <w:tc>
          <w:tcPr>
            <w:tcW w:type="dxa" w:w="1276"/>
          </w:tcPr>
          <w:p w:rsidRDefault="00A24C9D" w:rsidP="00D52C84" w:rsidR="00A24C9D" w:rsidRPr="00FC3E05">
            <w:pPr>
              <w:jc w:val="right"/>
              <w:rPr>
                <w:sz w:val="32"/>
                <w:vertAlign w:val="superscript"/>
              </w:rPr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TVORNIČKA HALA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6.187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1.539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2 REZERVOARA ZA GUSTI SOK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2.944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SOK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TALOŽNIK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4.681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LABORATORIJ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GARAŽA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PUMPNA STANICA TALOŽNIKA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KOMPRESORSKA 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DIMNJAK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TRAFOSTANICA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HANGAR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 xml:space="preserve">   411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lastRenderedPageBreak/>
              <w:t xml:space="preserve">AMBULANTA UL M.MARKOVIĆA  10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379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ŠEĆERA KOCKA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2.847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SKLADIŠTE UGLJA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154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ZGRADA TOPLANE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VAGA ZA SIROVE REZANCE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SKLADIŠTA ZAPALJIVE TEKUĆINE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PUMPNA STANICA ZA VODU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2 REZERVOARA</w:t>
            </w:r>
            <w:r>
              <w:tab/>
              <w:t xml:space="preserve">ZA VODU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212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REZERVOAR ZA MAZUT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305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KOTLOVNICA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441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3 RADIONICE                    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1.274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>DVORIŠTE</w:t>
            </w:r>
            <w:r>
              <w:tab/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190.307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2.567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109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1.046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69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206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18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28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52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310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25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  <w:tr w:rsidTr="00A24C9D" w:rsidR="00A24C9D">
        <w:tc>
          <w:tcPr>
            <w:tcW w:type="dxa" w:w="4644"/>
          </w:tcPr>
          <w:p w:rsidRDefault="00A24C9D" w:rsidP="00D52C84" w:rsidR="00A24C9D">
            <w:r>
              <w:t xml:space="preserve">IZGRAĐENO ZEMLJIŠTE                               </w:t>
            </w:r>
          </w:p>
        </w:tc>
        <w:tc>
          <w:tcPr>
            <w:tcW w:type="dxa" w:w="1276"/>
          </w:tcPr>
          <w:p w:rsidRDefault="00A24C9D" w:rsidP="00D52C84" w:rsidR="00A24C9D">
            <w:pPr>
              <w:jc w:val="right"/>
            </w:pPr>
            <w:r>
              <w:t>9</w:t>
            </w:r>
          </w:p>
        </w:tc>
      </w:tr>
    </w:tbl>
    <w:p w:rsidRDefault="0082107F" w:rsidP="0082107F" w:rsidR="006A186F">
      <w:r>
        <w:tab/>
      </w:r>
    </w:p>
    <w:p w:rsidRDefault="006A186F" w:rsidP="0082107F" w:rsidR="006A186F"/>
    <w:p w:rsidRDefault="006A186F" w:rsidP="006A186F" w:rsidR="0082107F">
      <w:pPr>
        <w:ind w:left="709"/>
      </w:pPr>
      <w:r>
        <w:t xml:space="preserve">- </w:t>
      </w:r>
      <w:r w:rsidR="0082107F" w:rsidRPr="00990FCC">
        <w:rPr>
          <w:b/>
        </w:rPr>
        <w:t>u 1776/10000 dijela</w:t>
      </w:r>
      <w:r w:rsidR="0082107F">
        <w:t xml:space="preserve"> - povezano s vlasništvom posebnog dijela:</w:t>
      </w:r>
    </w:p>
    <w:p w:rsidRDefault="006A186F" w:rsidP="006A186F" w:rsidR="006A186F">
      <w:pPr>
        <w:ind w:left="709"/>
      </w:pPr>
    </w:p>
    <w:p w:rsidRDefault="0082107F" w:rsidP="006A186F" w:rsidR="0082107F" w:rsidRPr="006A186F">
      <w:pPr>
        <w:pStyle w:val="Odlomakpopisa"/>
        <w:numPr>
          <w:ilvl w:val="0"/>
          <w:numId w:val="26"/>
        </w:numPr>
        <w:jc w:val="both"/>
        <w:rPr>
          <w:u w:val="single"/>
        </w:rPr>
      </w:pPr>
      <w:r w:rsidRPr="00990FCC">
        <w:t>POSLOVNI PROSTOR br. 1</w:t>
      </w:r>
      <w:r w:rsidRPr="000B6F93">
        <w:t xml:space="preserve"> </w:t>
      </w:r>
      <w:r>
        <w:t>u</w:t>
      </w:r>
      <w:r w:rsidRPr="000B6F93">
        <w:t xml:space="preserve"> </w:t>
      </w:r>
      <w:r>
        <w:t>prizemlju</w:t>
      </w:r>
      <w:r w:rsidRPr="000B6F93">
        <w:t xml:space="preserve"> </w:t>
      </w:r>
      <w:r>
        <w:t>ozna</w:t>
      </w:r>
      <w:r w:rsidRPr="000B6F93">
        <w:t>č</w:t>
      </w:r>
      <w:r>
        <w:t>en</w:t>
      </w:r>
      <w:r w:rsidRPr="000B6F93">
        <w:t xml:space="preserve"> </w:t>
      </w:r>
      <w:r>
        <w:t>plavom</w:t>
      </w:r>
      <w:r w:rsidRPr="000B6F93">
        <w:t xml:space="preserve"> </w:t>
      </w:r>
      <w:r>
        <w:t>bojom</w:t>
      </w:r>
      <w:r w:rsidRPr="000B6F93">
        <w:t xml:space="preserve"> </w:t>
      </w:r>
      <w:r>
        <w:t>u</w:t>
      </w:r>
      <w:r w:rsidRPr="000B6F93">
        <w:t xml:space="preserve"> </w:t>
      </w:r>
      <w:r>
        <w:t>diobnom</w:t>
      </w:r>
      <w:r w:rsidRPr="000B6F93">
        <w:t xml:space="preserve"> </w:t>
      </w:r>
      <w:r>
        <w:t>planu</w:t>
      </w:r>
      <w:r w:rsidRPr="000B6F93">
        <w:t xml:space="preserve">, </w:t>
      </w:r>
      <w:r>
        <w:t>a</w:t>
      </w:r>
      <w:r w:rsidRPr="000B6F93">
        <w:t xml:space="preserve"> </w:t>
      </w:r>
      <w:r>
        <w:t>koji</w:t>
      </w:r>
      <w:r w:rsidRPr="000B6F93">
        <w:t xml:space="preserve"> </w:t>
      </w:r>
      <w:r>
        <w:t>PU se</w:t>
      </w:r>
      <w:r w:rsidRPr="000B6F93">
        <w:t xml:space="preserve"> </w:t>
      </w:r>
      <w:r>
        <w:t>sastoji</w:t>
      </w:r>
      <w:r w:rsidRPr="000B6F93">
        <w:t xml:space="preserve"> </w:t>
      </w:r>
      <w:r>
        <w:t>od</w:t>
      </w:r>
      <w:r w:rsidRPr="006A186F">
        <w:rPr>
          <w:u w:val="single"/>
        </w:rPr>
        <w:t>:</w:t>
      </w:r>
    </w:p>
    <w:p w:rsidRDefault="006A186F" w:rsidP="006A186F" w:rsidR="006A186F" w:rsidRPr="006A186F">
      <w:pPr>
        <w:pStyle w:val="Odlomakpopisa"/>
        <w:ind w:left="1069"/>
        <w:jc w:val="both"/>
        <w:rPr>
          <w:u w:val="single"/>
        </w:rPr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PRIZEMLJE: pp 1/1 sa 2.524,22 m2, pp ½ sa 238,86 m2, pp 1/3 sa 23,20 m2, pp 1/4  sa 26,50 m2, pp 1/5 sa 43,50 m2, pp 1/6 sa 22,25 m2, pp 1/7 sa 22,25 m2,  pp 1/8 sa 22,25 m2, pp 1/9 sa 22,25 m2, pp 1/10 sa 42,28 m2, pp 1/11 sa 42,30 m2 , pp 1/12 sa 13,65 m2, pp 1/13 sa 21,10 m2, pp 1/14 sa 43,70 m2, pp 1/15 sa 6,94 m2, ukupno prizemlje: 3.086,06 m2.</w:t>
      </w:r>
    </w:p>
    <w:p w:rsidRDefault="006A186F" w:rsidP="006A186F" w:rsidR="006A186F" w:rsidRPr="006A186F">
      <w:pPr>
        <w:pStyle w:val="Odlomakpopisa"/>
        <w:ind w:left="1069"/>
        <w:jc w:val="both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 KAT: pp 1/16 sa 2.610,00 m2, pp 1/17 sa 442,72 m2, pp 1/18 sa 48,28 m2, pp 1/19 sa 13,65 m2, pp 1/20 sa 14,59 m2, pp 1/21 sa 7,87 m2, pp 1/22 sa 5,66 m2, pp 1/23 sa 15,41 m2, pp 1/24 sa 7.54 m2, ukupno I. kat: 3.165,72 m2.</w:t>
      </w:r>
    </w:p>
    <w:p w:rsidRDefault="006A186F" w:rsidP="006A186F" w:rsidR="006A186F">
      <w:pPr>
        <w:pStyle w:val="Odlomakpopisa"/>
      </w:pPr>
    </w:p>
    <w:p w:rsidRDefault="0082107F" w:rsidP="006A186F" w:rsidR="0082107F">
      <w:pPr>
        <w:pStyle w:val="Odlomakpopisa"/>
        <w:numPr>
          <w:ilvl w:val="0"/>
          <w:numId w:val="27"/>
        </w:numPr>
        <w:jc w:val="both"/>
      </w:pPr>
      <w:r w:rsidRPr="006A186F">
        <w:t>II KAT: pp 1/25 sa 197,02 m2, pp 1/26 sa 13,65 m2, pp 1/27 sa 21,10 m2, pp 1/28 sa 43,70 m2, pp 1/29 sa 6,94 m2, pp 1/30 sa 212,65 m2, ukupno II. kat: 495,06 m2</w:t>
      </w:r>
    </w:p>
    <w:p w:rsidRDefault="006A186F" w:rsidP="006A186F" w:rsidR="006A186F">
      <w:pPr>
        <w:pStyle w:val="Odlomakpopisa"/>
      </w:pPr>
    </w:p>
    <w:p w:rsidRDefault="0082107F" w:rsidP="006A186F" w:rsidR="0082107F" w:rsidRPr="006A186F">
      <w:pPr>
        <w:pStyle w:val="Odlomakpopisa"/>
        <w:numPr>
          <w:ilvl w:val="0"/>
          <w:numId w:val="27"/>
        </w:numPr>
        <w:jc w:val="both"/>
      </w:pPr>
      <w:r w:rsidRPr="006A186F">
        <w:lastRenderedPageBreak/>
        <w:t>III KAT: pp 1/31 sa 197,02 m2, pp 1/32 sa 20,74 m2, pp 1/33 sa 6,24 m2, pp 1/34 sa 14,49 m2, pp 1/35 sa 43,70 m2, pp 1/36 sa 6.94 m2, pp 1/37 sa 212,65 m2, ukupno III. Kat: 501,78 m2.</w:t>
      </w:r>
    </w:p>
    <w:p w:rsidRDefault="006A186F" w:rsidP="0082107F" w:rsidR="006A186F">
      <w:pPr>
        <w:ind w:left="709"/>
        <w:jc w:val="both"/>
      </w:pPr>
    </w:p>
    <w:p w:rsidRDefault="0082107F" w:rsidP="006A186F" w:rsidR="0082107F">
      <w:pPr>
        <w:ind w:firstLine="709"/>
        <w:jc w:val="both"/>
      </w:pPr>
      <w:r w:rsidRPr="00990FCC">
        <w:t>Ukupna površina poslovnog prostora br. 1 je 7.248,62 m</w:t>
      </w:r>
      <w:r w:rsidRPr="00990FCC">
        <w:rPr>
          <w:vertAlign w:val="superscript"/>
        </w:rPr>
        <w:t>2</w:t>
      </w:r>
      <w:r w:rsidRPr="00990FCC">
        <w:t>, a isti se nalazi u zgradi u ul. M. Markovića</w:t>
      </w:r>
      <w:r>
        <w:t xml:space="preserve"> br. 1, na k.č.br. 867/1.</w:t>
      </w:r>
    </w:p>
    <w:p w:rsidRDefault="006A186F" w:rsidP="00C96D83" w:rsidR="006A186F">
      <w:pPr>
        <w:ind w:firstLine="708"/>
        <w:jc w:val="both"/>
      </w:pPr>
    </w:p>
    <w:p w:rsidRDefault="00516D2E" w:rsidP="00C96D83" w:rsidR="00D92D22">
      <w:pPr>
        <w:ind w:firstLine="708"/>
        <w:jc w:val="both"/>
      </w:pPr>
      <w:r w:rsidRPr="00A724D5">
        <w:t>Na navedenim nekretninama upisan</w:t>
      </w:r>
      <w:r>
        <w:t>a</w:t>
      </w:r>
      <w:r w:rsidRPr="00A724D5">
        <w:t xml:space="preserve"> </w:t>
      </w:r>
      <w:r w:rsidR="00D92D22">
        <w:t xml:space="preserve">su razlučna prava: </w:t>
      </w:r>
    </w:p>
    <w:p w:rsidRDefault="00C96D83" w:rsidP="00C96D83" w:rsidR="00C96D83">
      <w:pPr>
        <w:ind w:firstLine="708"/>
        <w:jc w:val="both"/>
      </w:pPr>
    </w:p>
    <w:p w:rsidRDefault="003F2381" w:rsidP="00EE028C" w:rsidR="003F2381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</w:t>
      </w:r>
      <w:r w:rsidR="00E46425">
        <w:t>ZOVKO DRAGAN, Zagreb, Petrine 29, OIB: 68879506642,</w:t>
      </w:r>
      <w:r>
        <w:t xml:space="preserve"> temeljem sporazuma o osiguranju novčane tražbine zasnivanjem založnog prava na nekretninama od 27. svibnja 2010. godine koji je solemniziran kod javnog bilježnika Ignaca Vuger iz Sesveta pod brojem Ov. 6130/10</w:t>
      </w:r>
      <w:r w:rsidR="00BA6DB0">
        <w:t xml:space="preserve"> i to </w:t>
      </w:r>
      <w:r>
        <w:t>radi osiguranja novčane tražbine u iznosu 14.047.973,64 kn</w:t>
      </w:r>
      <w:r w:rsidR="00DF6799">
        <w:t>.</w:t>
      </w:r>
      <w:r>
        <w:t xml:space="preserve"> (Z. 1709/10)</w:t>
      </w:r>
    </w:p>
    <w:p w:rsidRDefault="003F2381" w:rsidP="00DF7F87" w:rsidR="003F2381">
      <w:pPr>
        <w:jc w:val="both"/>
      </w:pPr>
    </w:p>
    <w:p w:rsidRDefault="003F2381" w:rsidP="00EE028C" w:rsidR="00DF7F87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</w:t>
      </w:r>
      <w:r w:rsidR="00DF6799">
        <w:t xml:space="preserve">IVICA, Zagreb, Petrine 29, OIB: 54196104128 </w:t>
      </w:r>
      <w:r>
        <w:t>temeljem sporazuma o osiguranju novčane tražbine zasnivanjem založnog prava od 27. svibnja 2010. godine koji je solemniziran kod javnog bilježnika Ignaca Vuger iz Sesveta pod brojem Ov.</w:t>
      </w:r>
      <w:r w:rsidR="00DF6799">
        <w:t xml:space="preserve"> 6136</w:t>
      </w:r>
      <w:r>
        <w:t>/10</w:t>
      </w:r>
      <w:r w:rsidR="00BA6DB0">
        <w:t xml:space="preserve"> i to</w:t>
      </w:r>
      <w:r>
        <w:t xml:space="preserve"> radi osiguranja novčane tražbine u iznosu </w:t>
      </w:r>
      <w:r w:rsidR="00DF6799">
        <w:t>15</w:t>
      </w:r>
      <w:r>
        <w:t>.</w:t>
      </w:r>
      <w:r w:rsidR="00DF6799">
        <w:t>149</w:t>
      </w:r>
      <w:r>
        <w:t>.</w:t>
      </w:r>
      <w:r w:rsidR="00DF6799">
        <w:t>999</w:t>
      </w:r>
      <w:r>
        <w:t>,</w:t>
      </w:r>
      <w:r w:rsidR="00DF6799">
        <w:t xml:space="preserve">27 kn, uvećano za pripadajuće kamate, naknade i ostale troškove. </w:t>
      </w:r>
      <w:r>
        <w:t xml:space="preserve">(Z. </w:t>
      </w:r>
      <w:r w:rsidR="00DF6799">
        <w:t>1710</w:t>
      </w:r>
      <w:r>
        <w:t>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MARINKO, Zagreb, Petrine 29, OIB: 56189269298 temeljem sporazuma o osiguranju novčane tražbine zasnivanjem založnog prava na nekretninama od 27. svibnja 2010. godine koji je solemniziran kod javnog bilježnika Ignaca Vuger iz Sesveta pod brojem Ov. 6134/10 </w:t>
      </w:r>
      <w:r w:rsidR="00BA6DB0">
        <w:t xml:space="preserve">i to </w:t>
      </w:r>
      <w:r>
        <w:t>radi osiguranja novčane tražbine u iznosu 1.341.527,84 kn, uvećano za pripadajuće kama</w:t>
      </w:r>
      <w:r w:rsidR="00BA6DB0">
        <w:t>t</w:t>
      </w:r>
      <w:r>
        <w:t>e, naknade i ostale troškove. (Z. 1711/10)</w:t>
      </w:r>
    </w:p>
    <w:p w:rsidRDefault="00DF6799" w:rsidP="00DF7F87" w:rsidR="00DF6799">
      <w:pPr>
        <w:jc w:val="both"/>
      </w:pPr>
    </w:p>
    <w:p w:rsidRDefault="00DF6799" w:rsidP="00EE028C" w:rsidR="00DF6799">
      <w:pPr>
        <w:pStyle w:val="Odlomakpopisa"/>
        <w:numPr>
          <w:ilvl w:val="0"/>
          <w:numId w:val="24"/>
        </w:numPr>
        <w:jc w:val="both"/>
      </w:pPr>
      <w:r>
        <w:t xml:space="preserve">Založno pravo u korist založnog vjerovnika ZOVKO DANICA, Zagreb, Petrine 29, OIB: 40467015056 temeljem sporazuma o osiguranju novčane tražbine zasnivanjem založnog prava na nekretninama od 27. svibnja 2010. godine koji je solemniziran kod javnog bilježnika Ignaca Vuger iz Sesveta pod brojem Ov. 6135/10 </w:t>
      </w:r>
      <w:r w:rsidR="00BA6DB0">
        <w:t xml:space="preserve">i to </w:t>
      </w:r>
      <w:r>
        <w:t>radi osiguranja novčane tražbine u iznosu 5.155.272,33 kn (Z. 1712/10)</w:t>
      </w:r>
    </w:p>
    <w:p w:rsidRDefault="00DF6799" w:rsidP="00DF7F87" w:rsidR="00DF6799">
      <w:pPr>
        <w:jc w:val="both"/>
      </w:pPr>
    </w:p>
    <w:p w:rsidRDefault="00BA6DB0" w:rsidP="00EE028C" w:rsidR="00DF6799">
      <w:pPr>
        <w:pStyle w:val="Odlomakpopisa"/>
        <w:numPr>
          <w:ilvl w:val="0"/>
          <w:numId w:val="24"/>
        </w:numPr>
        <w:jc w:val="both"/>
      </w:pPr>
      <w:r>
        <w:t>Založno pravo u korist založnog vjerovnika REPUBLIKA HRVATSKA, MINISTARSTVO FINANCIJA, POREZNA UPRAVA temeljem rješenja o ovrsi br. Ovr-1081/10 od 22. rujna 2010 radi osiguranja novčane tražbine u iznosu 4.933.536,19 kn s kamatama i troškovima. (Z. 2785/10)</w:t>
      </w:r>
    </w:p>
    <w:p w:rsidRDefault="003F2381" w:rsidP="00DF7F87" w:rsidR="003F2381">
      <w:pPr>
        <w:jc w:val="both"/>
      </w:pPr>
    </w:p>
    <w:p w:rsidRDefault="00165B0A" w:rsidP="003A2DBE" w:rsidR="00EE028C" w:rsidRPr="003A2DBE">
      <w:pPr>
        <w:pStyle w:val="Odlomakpopisa"/>
        <w:numPr>
          <w:ilvl w:val="0"/>
          <w:numId w:val="28"/>
        </w:numPr>
        <w:ind w:hanging="709" w:left="709"/>
        <w:jc w:val="both"/>
        <w:rPr>
          <w:i/>
        </w:rPr>
      </w:pPr>
      <w:r w:rsidRPr="00EE028C">
        <w:t xml:space="preserve">Utvrđena vrijednost </w:t>
      </w:r>
      <w:r w:rsidR="00DF7F87" w:rsidRPr="00EE028C">
        <w:t xml:space="preserve"> </w:t>
      </w:r>
      <w:r w:rsidRPr="00EE028C">
        <w:t>iznosi</w:t>
      </w:r>
      <w:r w:rsidRPr="003A2DBE">
        <w:rPr>
          <w:b/>
          <w:i/>
        </w:rPr>
        <w:t xml:space="preserve"> </w:t>
      </w:r>
    </w:p>
    <w:p w:rsidRDefault="00516D2E" w:rsidP="009B322D" w:rsidR="00165B0A" w:rsidRPr="0061565E">
      <w:pPr>
        <w:pStyle w:val="Odlomakpopisa"/>
        <w:ind w:left="709"/>
        <w:jc w:val="center"/>
        <w:rPr>
          <w:i/>
        </w:rPr>
      </w:pPr>
      <w:r w:rsidRPr="0061565E">
        <w:rPr>
          <w:b/>
          <w:i/>
        </w:rPr>
        <w:t xml:space="preserve">24.824.022,58 </w:t>
      </w:r>
      <w:r w:rsidR="00165B0A" w:rsidRPr="0061565E">
        <w:rPr>
          <w:b/>
          <w:i/>
        </w:rPr>
        <w:t>kuna</w:t>
      </w:r>
    </w:p>
    <w:p w:rsidRDefault="00165B0A" w:rsidP="009B322D" w:rsidR="0061565E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(slovima:</w:t>
      </w:r>
      <w:r w:rsidR="00D83D67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milijuna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osamsto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četiri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tisuće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dvadeset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dvije</w:t>
      </w:r>
      <w:r w:rsidR="009B322D">
        <w:rPr>
          <w:b/>
          <w:i/>
        </w:rPr>
        <w:t xml:space="preserve"> </w:t>
      </w:r>
      <w:r w:rsidR="00516D2E" w:rsidRPr="00D83D67">
        <w:rPr>
          <w:b/>
          <w:i/>
        </w:rPr>
        <w:t>kune</w:t>
      </w:r>
    </w:p>
    <w:p w:rsidRDefault="00516D2E" w:rsidP="009B322D" w:rsidR="00DA1DB6" w:rsidRPr="00D83D67">
      <w:pPr>
        <w:ind w:hanging="709" w:left="709"/>
        <w:jc w:val="center"/>
        <w:rPr>
          <w:b/>
          <w:i/>
        </w:rPr>
      </w:pPr>
      <w:r w:rsidRPr="00D83D67">
        <w:rPr>
          <w:b/>
          <w:i/>
        </w:rPr>
        <w:t>i pedeset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osam</w:t>
      </w:r>
      <w:r w:rsidR="009B322D">
        <w:rPr>
          <w:b/>
          <w:i/>
        </w:rPr>
        <w:t xml:space="preserve"> </w:t>
      </w:r>
      <w:r w:rsidRPr="00D83D67">
        <w:rPr>
          <w:b/>
          <w:i/>
        </w:rPr>
        <w:t>lipa</w:t>
      </w:r>
      <w:r w:rsidR="00165B0A" w:rsidRPr="00D83D67">
        <w:rPr>
          <w:b/>
          <w:i/>
        </w:rPr>
        <w:t>)</w:t>
      </w:r>
    </w:p>
    <w:p w:rsidRDefault="00165B0A" w:rsidP="00DA1DB6" w:rsidR="00165B0A">
      <w:pPr>
        <w:jc w:val="both"/>
        <w:rPr>
          <w:b/>
        </w:rPr>
      </w:pPr>
    </w:p>
    <w:p w:rsidRDefault="00DA1DB6" w:rsidP="003A2DBE" w:rsidR="00DA1DB6" w:rsidRPr="00C840B0">
      <w:pPr>
        <w:pStyle w:val="Odlomakpopisa"/>
        <w:numPr>
          <w:ilvl w:val="0"/>
          <w:numId w:val="28"/>
        </w:numPr>
        <w:ind w:left="709"/>
        <w:jc w:val="both"/>
      </w:pPr>
      <w:r w:rsidRPr="00C840B0">
        <w:t>NAČIN PRODAJE:</w:t>
      </w:r>
    </w:p>
    <w:p w:rsidRDefault="00C96D83" w:rsidP="00DA1DB6" w:rsidR="00C96D83">
      <w:pPr>
        <w:jc w:val="both"/>
      </w:pPr>
    </w:p>
    <w:p w:rsidRDefault="00DA1DB6" w:rsidP="00EE028C" w:rsidR="00DA1DB6">
      <w:pPr>
        <w:pStyle w:val="Odlomakpopisa"/>
        <w:numPr>
          <w:ilvl w:val="0"/>
          <w:numId w:val="24"/>
        </w:numPr>
        <w:jc w:val="both"/>
      </w:pPr>
      <w:r>
        <w:t>Nekretnine iz točke I</w:t>
      </w:r>
      <w:r w:rsidR="00425B0C">
        <w:t>)</w:t>
      </w:r>
      <w:r>
        <w:t xml:space="preserve"> ovog rješenja prodavat će se u stečajnom postupku usmenom javnom dražbom.</w:t>
      </w:r>
    </w:p>
    <w:p w:rsidRDefault="00753E18" w:rsidP="00DA1DB6" w:rsidR="00753E18">
      <w:pPr>
        <w:ind w:firstLine="708"/>
        <w:jc w:val="both"/>
      </w:pPr>
    </w:p>
    <w:p w:rsidRDefault="001F57A3" w:rsidP="00EE028C" w:rsidR="00EE028C">
      <w:pPr>
        <w:ind w:left="709"/>
        <w:jc w:val="both"/>
      </w:pPr>
      <w:r>
        <w:lastRenderedPageBreak/>
        <w:t>Ovo</w:t>
      </w:r>
      <w:r w:rsidR="00DA1DB6">
        <w:t xml:space="preserve"> ročište za javnu dražbu održat će se pred stečajnim sucem u zgradi Trgovačkog suda u Zagrebu, soba broj 94/II (ulična zgrada), dana</w:t>
      </w:r>
    </w:p>
    <w:p w:rsidRDefault="00EE028C" w:rsidP="00EE028C" w:rsidR="00EE028C">
      <w:pPr>
        <w:ind w:left="709"/>
        <w:jc w:val="both"/>
      </w:pPr>
    </w:p>
    <w:p w:rsidRDefault="00D67376" w:rsidP="00EE028C" w:rsidR="00DA1DB6" w:rsidRPr="0046665A">
      <w:pPr>
        <w:jc w:val="center"/>
        <w:rPr>
          <w:b/>
          <w:u w:val="single"/>
        </w:rPr>
      </w:pPr>
      <w:r>
        <w:rPr>
          <w:b/>
          <w:u w:val="single"/>
        </w:rPr>
        <w:t>27. veljače</w:t>
      </w:r>
      <w:r w:rsidR="00677DAE" w:rsidRPr="0046665A">
        <w:rPr>
          <w:b/>
          <w:u w:val="single"/>
        </w:rPr>
        <w:t xml:space="preserve"> </w:t>
      </w:r>
      <w:r w:rsidR="002D3A46">
        <w:rPr>
          <w:b/>
          <w:u w:val="single"/>
        </w:rPr>
        <w:t>2018</w:t>
      </w:r>
      <w:r w:rsidR="00677DAE" w:rsidRPr="0046665A">
        <w:rPr>
          <w:b/>
          <w:u w:val="single"/>
        </w:rPr>
        <w:t>. godine u</w:t>
      </w:r>
      <w:r w:rsidR="00E46425" w:rsidRPr="0046665A">
        <w:rPr>
          <w:b/>
          <w:u w:val="single"/>
        </w:rPr>
        <w:t xml:space="preserve"> </w:t>
      </w:r>
      <w:r w:rsidR="00DF3392">
        <w:rPr>
          <w:b/>
          <w:u w:val="single"/>
        </w:rPr>
        <w:t>11</w:t>
      </w:r>
      <w:r w:rsidR="00677DAE" w:rsidRPr="0046665A">
        <w:rPr>
          <w:b/>
          <w:u w:val="single"/>
        </w:rPr>
        <w:t>,</w:t>
      </w:r>
      <w:r w:rsidR="00911B89">
        <w:rPr>
          <w:b/>
          <w:u w:val="single"/>
        </w:rPr>
        <w:t>0</w:t>
      </w:r>
      <w:r w:rsidR="00FC4ADB" w:rsidRPr="0046665A">
        <w:rPr>
          <w:b/>
          <w:u w:val="single"/>
        </w:rPr>
        <w:t>0</w:t>
      </w:r>
      <w:r w:rsidR="00677DAE" w:rsidRPr="0046665A">
        <w:rPr>
          <w:b/>
          <w:u w:val="single"/>
        </w:rPr>
        <w:t xml:space="preserve"> sati</w:t>
      </w:r>
    </w:p>
    <w:p w:rsidRDefault="00753E18" w:rsidP="00DA1DB6" w:rsidR="00753E18" w:rsidRPr="00E12A9B">
      <w:pPr>
        <w:ind w:firstLine="708"/>
        <w:jc w:val="both"/>
        <w:rPr>
          <w:color w:val="FF0000"/>
        </w:rPr>
      </w:pPr>
    </w:p>
    <w:p w:rsidRDefault="00DA1DB6" w:rsidP="00DA1DB6" w:rsidR="00DA1DB6">
      <w:pPr>
        <w:ind w:firstLine="708"/>
        <w:jc w:val="both"/>
      </w:pPr>
      <w:r>
        <w:t>Ročište će se održati i ako na njemu sudjeluje samo jedan ponuditelj.</w:t>
      </w:r>
    </w:p>
    <w:p w:rsidRDefault="00C96D83" w:rsidP="00DA1DB6" w:rsidR="00C96D83">
      <w:pPr>
        <w:ind w:firstLine="708"/>
        <w:jc w:val="both"/>
      </w:pPr>
    </w:p>
    <w:p w:rsidRDefault="00391F73" w:rsidP="003A2DBE" w:rsidR="00391F73">
      <w:pPr>
        <w:pStyle w:val="Odlomakpopisa"/>
        <w:numPr>
          <w:ilvl w:val="0"/>
          <w:numId w:val="28"/>
        </w:numPr>
        <w:ind w:left="709"/>
        <w:jc w:val="both"/>
      </w:pPr>
      <w:r>
        <w:t>O</w:t>
      </w:r>
      <w:r w:rsidR="00C96D83">
        <w:t xml:space="preserve">vaj zaključak o prodaji objavit </w:t>
      </w:r>
      <w:r>
        <w:t xml:space="preserve">će se na </w:t>
      </w:r>
      <w:r w:rsidR="00EE028C">
        <w:t>mrežnoj stranici e-Oglasna</w:t>
      </w:r>
      <w:r>
        <w:t xml:space="preserve"> pl</w:t>
      </w:r>
      <w:r w:rsidR="00EE028C">
        <w:t>oča</w:t>
      </w:r>
      <w:r w:rsidR="00C96D83">
        <w:t xml:space="preserve"> Trgovačkog suda u Zagrebu, </w:t>
      </w:r>
      <w:r>
        <w:t>na web stranici Visokog trgovačkog s</w:t>
      </w:r>
      <w:r w:rsidR="00753E18">
        <w:t>uda RH</w:t>
      </w:r>
      <w:r>
        <w:t>, a razlučni vjerovnik može ga objaviti i u jednom od javnih glasila.</w:t>
      </w:r>
    </w:p>
    <w:p w:rsidRDefault="0061565E" w:rsidP="0061565E" w:rsidR="0061565E">
      <w:pPr>
        <w:jc w:val="both"/>
      </w:pPr>
    </w:p>
    <w:p w:rsidRDefault="00391F73" w:rsidP="003A2DBE" w:rsidR="00391F73" w:rsidRPr="00C840B0">
      <w:pPr>
        <w:pStyle w:val="Odlomakpopisa"/>
        <w:numPr>
          <w:ilvl w:val="0"/>
          <w:numId w:val="28"/>
        </w:numPr>
        <w:ind w:hanging="709" w:left="709"/>
        <w:jc w:val="both"/>
      </w:pPr>
      <w:r w:rsidRPr="00C840B0">
        <w:t>UVJETI PRODAJE:</w:t>
      </w:r>
    </w:p>
    <w:p w:rsidRDefault="00391F73" w:rsidP="00391F73" w:rsidR="00391F73">
      <w:pPr>
        <w:ind w:firstLine="708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Prodaju s</w:t>
      </w:r>
      <w:r w:rsidR="003A2DBE">
        <w:t>e nekretnine navedene u točci I</w:t>
      </w:r>
      <w:r>
        <w:t>) ovog zaključka.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Vrijednost nekretnina utvrđen</w:t>
      </w:r>
      <w:r w:rsidR="003A2DBE">
        <w:t>a je u iznosu kao pod točkom II</w:t>
      </w:r>
      <w:r>
        <w:t>) ovog rješenja.</w:t>
      </w:r>
    </w:p>
    <w:p w:rsidRDefault="00425B0C" w:rsidP="0061565E" w:rsidR="00425B0C">
      <w:pPr>
        <w:ind w:hanging="426" w:left="567"/>
        <w:jc w:val="both"/>
      </w:pPr>
    </w:p>
    <w:p w:rsidRDefault="003A2DBE" w:rsidP="0061565E" w:rsidR="00425B0C" w:rsidRPr="00043CEC">
      <w:pPr>
        <w:numPr>
          <w:ilvl w:val="0"/>
          <w:numId w:val="17"/>
        </w:numPr>
        <w:ind w:hanging="426" w:left="567"/>
        <w:jc w:val="both"/>
      </w:pPr>
      <w:r>
        <w:t>Nekretnine iz točke I</w:t>
      </w:r>
      <w:r w:rsidR="00425B0C">
        <w:t xml:space="preserve">) ovog zaključka prodavat će se na ovom ročištu za javnu dražbu po prodajnoj </w:t>
      </w:r>
      <w:r w:rsidR="00425B0C" w:rsidRPr="000D5535">
        <w:t xml:space="preserve">cijeni od </w:t>
      </w:r>
      <w:r w:rsidR="00D67376">
        <w:rPr>
          <w:b/>
          <w:u w:val="single"/>
        </w:rPr>
        <w:t>550.000,00</w:t>
      </w:r>
      <w:r w:rsidR="00425B0C" w:rsidRPr="00E17302">
        <w:rPr>
          <w:b/>
        </w:rPr>
        <w:t xml:space="preserve"> </w:t>
      </w:r>
      <w:r w:rsidR="00425B0C" w:rsidRPr="000D5535">
        <w:rPr>
          <w:b/>
        </w:rPr>
        <w:t>kn</w:t>
      </w:r>
      <w:r w:rsidR="00925FCE">
        <w:rPr>
          <w:b/>
        </w:rPr>
        <w:t xml:space="preserve"> (</w:t>
      </w:r>
      <w:r w:rsidR="00D67376">
        <w:rPr>
          <w:b/>
        </w:rPr>
        <w:t>petstopedesettisuća</w:t>
      </w:r>
      <w:r w:rsidR="002D3A46">
        <w:rPr>
          <w:b/>
        </w:rPr>
        <w:t xml:space="preserve"> kuna</w:t>
      </w:r>
      <w:r w:rsidR="00386DC3">
        <w:rPr>
          <w:b/>
        </w:rPr>
        <w:t>)</w:t>
      </w:r>
      <w:r w:rsidR="00925FCE">
        <w:rPr>
          <w:b/>
        </w:rPr>
        <w:t>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7"/>
        </w:numPr>
        <w:ind w:hanging="426" w:left="567"/>
        <w:jc w:val="both"/>
      </w:pPr>
      <w:r>
        <w:t>Sve poreze i pristojbe u svezi s prodajom nekretnina snosi kupac.</w:t>
      </w:r>
    </w:p>
    <w:p w:rsidRDefault="00425B0C" w:rsidP="0061565E" w:rsidR="00425B0C">
      <w:pPr>
        <w:ind w:hanging="426" w:left="567"/>
        <w:jc w:val="both"/>
      </w:pPr>
    </w:p>
    <w:p w:rsidRDefault="00425B0C" w:rsidP="0019189B" w:rsidR="00425B0C">
      <w:pPr>
        <w:numPr>
          <w:ilvl w:val="0"/>
          <w:numId w:val="17"/>
        </w:numPr>
        <w:ind w:hanging="426" w:left="567"/>
        <w:jc w:val="both"/>
      </w:pPr>
      <w:r w:rsidRPr="002048C5">
        <w:t xml:space="preserve">Kao kupci mogu sudjelovati samo osobe koje su </w:t>
      </w:r>
      <w:r w:rsidR="0061565E">
        <w:t xml:space="preserve">najkasnije dva dana prije dana </w:t>
      </w:r>
      <w:r>
        <w:t xml:space="preserve">održavanja ročišta za dražbu uplatile  jamčevinu </w:t>
      </w:r>
      <w:r w:rsidRPr="002048C5">
        <w:t xml:space="preserve">u iznosu od </w:t>
      </w:r>
      <w:r w:rsidRPr="0019189B">
        <w:rPr>
          <w:b/>
          <w:u w:val="single"/>
        </w:rPr>
        <w:t>10 %</w:t>
      </w:r>
      <w:r w:rsidR="00925FCE">
        <w:rPr>
          <w:b/>
          <w:u w:val="single"/>
        </w:rPr>
        <w:t xml:space="preserve"> od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prodajne</w:t>
      </w:r>
      <w:r w:rsidRPr="0019189B">
        <w:rPr>
          <w:b/>
          <w:u w:val="single"/>
        </w:rPr>
        <w:t xml:space="preserve"> </w:t>
      </w:r>
      <w:r w:rsidR="00386DC3">
        <w:rPr>
          <w:b/>
          <w:u w:val="single"/>
        </w:rPr>
        <w:t>cijene</w:t>
      </w:r>
      <w:r w:rsidRPr="002048C5">
        <w:t xml:space="preserve"> nekretnina iz </w:t>
      </w:r>
      <w:r>
        <w:t xml:space="preserve"> </w:t>
      </w:r>
      <w:r w:rsidR="00EB2AE4">
        <w:t>točke I</w:t>
      </w:r>
      <w:r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19189B">
        <w:rPr>
          <w:b/>
          <w:i/>
        </w:rPr>
        <w:t>HR9223900011300000460</w:t>
      </w:r>
      <w:r>
        <w:t xml:space="preserve"> </w:t>
      </w:r>
      <w:r w:rsidR="00716DCB">
        <w:t>,</w:t>
      </w:r>
      <w:r>
        <w:t xml:space="preserve">poziv na broj </w:t>
      </w:r>
      <w:r w:rsidRPr="0019189B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</w:t>
      </w:r>
      <w:r w:rsidRPr="002048C5">
        <w:t xml:space="preserve"> </w:t>
      </w:r>
      <w:r w:rsidR="0061565E">
        <w:t>prije početka dražbe.</w:t>
      </w:r>
      <w:r w:rsidR="00EE028C">
        <w:t xml:space="preserve">       </w:t>
      </w:r>
      <w:r w:rsidR="0061565E">
        <w:t xml:space="preserve"> </w:t>
      </w:r>
      <w:r>
        <w:t>Punomoćnici ponuditelja mogu sudjelovati na dražbi samo uz ovjerenu specijalnu punomoć.</w:t>
      </w:r>
      <w:r w:rsidR="00EE028C">
        <w:t xml:space="preserve"> </w:t>
      </w:r>
      <w:r w:rsidRPr="002048C5">
        <w:t>S</w:t>
      </w:r>
      <w:r w:rsidR="005E05EE">
        <w:t xml:space="preserve">udionicima </w:t>
      </w:r>
      <w:r>
        <w:t xml:space="preserve">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 xml:space="preserve">Na jamčevinu se ne obračunavaju kamate. </w:t>
      </w:r>
    </w:p>
    <w:p w:rsidRDefault="00425B0C" w:rsidP="0061565E" w:rsidR="00425B0C">
      <w:pPr>
        <w:tabs>
          <w:tab w:pos="2430" w:val="left"/>
        </w:tabs>
        <w:ind w:hanging="426" w:left="567"/>
        <w:jc w:val="both"/>
      </w:pPr>
      <w:r>
        <w:tab/>
      </w: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i postignute kupoprodajne cijene u </w:t>
      </w:r>
      <w:r>
        <w:t xml:space="preserve">  roku od </w:t>
      </w:r>
      <w:r w:rsidR="001F57A3">
        <w:t>15 dana od dana pravomoćnosti rješenja o dosudi</w:t>
      </w:r>
      <w:r>
        <w:t>.</w:t>
      </w:r>
      <w:r w:rsidR="00EE028C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425B0C" w:rsidP="0061565E" w:rsidR="00425B0C">
      <w:pPr>
        <w:ind w:hanging="426" w:left="567"/>
        <w:jc w:val="both"/>
      </w:pPr>
    </w:p>
    <w:p w:rsidRDefault="00425B0C" w:rsidP="00EE028C" w:rsidR="00425B0C">
      <w:pPr>
        <w:numPr>
          <w:ilvl w:val="0"/>
          <w:numId w:val="18"/>
        </w:numPr>
        <w:ind w:hanging="426" w:left="567"/>
        <w:jc w:val="both"/>
      </w:pPr>
      <w:r>
        <w:t>Nekretnine će se rješenjem o dosudi dosuditi kupcu koji ponudi najpovoljniju cijenu.</w:t>
      </w:r>
      <w:r w:rsidR="00EE028C">
        <w:t xml:space="preserve"> </w:t>
      </w:r>
      <w:r>
        <w:t>Ukoliko bude više kupaca, nekretnina će se dosuditi i kupcima koji su ponudili nižu cijenu (ali ne i nižu od one počet</w:t>
      </w:r>
      <w:r w:rsidR="005E05EE">
        <w:t xml:space="preserve">ne na ovom ročištu za prodaju) </w:t>
      </w:r>
      <w:r>
        <w:t>prema veličini ponuđene cijene, ako kupci koji su ponudili veću cijenu ne polože kupovninu u roku.</w:t>
      </w:r>
    </w:p>
    <w:p w:rsidRDefault="00425B0C" w:rsidP="0061565E" w:rsidR="00425B0C">
      <w:pPr>
        <w:ind w:hanging="426" w:left="567"/>
        <w:jc w:val="both"/>
      </w:pPr>
    </w:p>
    <w:p w:rsidRDefault="00425B0C" w:rsidP="0061565E" w:rsidR="00425B0C">
      <w:pPr>
        <w:numPr>
          <w:ilvl w:val="0"/>
          <w:numId w:val="18"/>
        </w:numPr>
        <w:ind w:hanging="426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425B0C" w:rsidP="0061565E" w:rsidR="00425B0C">
      <w:pPr>
        <w:ind w:hanging="426" w:left="567"/>
        <w:jc w:val="both"/>
      </w:pPr>
    </w:p>
    <w:p w:rsidRDefault="00425B0C" w:rsidP="009B2FB6" w:rsidR="00425B0C">
      <w:pPr>
        <w:numPr>
          <w:ilvl w:val="0"/>
          <w:numId w:val="18"/>
        </w:numPr>
        <w:ind w:hanging="426" w:left="567"/>
        <w:jc w:val="both"/>
      </w:pPr>
      <w:r>
        <w:t>Nakon pravomoćnosti rješenja o dosudi i nakon št</w:t>
      </w:r>
      <w:r w:rsidR="009B2FB6">
        <w:t xml:space="preserve">o kupac položi kupovninu sud će </w:t>
      </w:r>
      <w:r>
        <w:t>donijeti zaključak o predaji nekretnina kupcu, čime kupac stupa u posjed istih.</w:t>
      </w:r>
    </w:p>
    <w:p w:rsidRDefault="00425B0C" w:rsidP="009B2FB6" w:rsidR="00425B0C">
      <w:pPr>
        <w:numPr>
          <w:ilvl w:val="0"/>
          <w:numId w:val="18"/>
        </w:numPr>
        <w:ind w:hanging="567" w:left="567"/>
        <w:jc w:val="both"/>
      </w:pPr>
      <w:r w:rsidRPr="002048C5">
        <w:lastRenderedPageBreak/>
        <w:t>Prodaja se obavlja po načelu «viđeno-kupljen</w:t>
      </w:r>
      <w:r>
        <w:t xml:space="preserve">o», što isključuje sve naknadne </w:t>
      </w:r>
      <w:r w:rsidRPr="002048C5">
        <w:t>prigovore kupca.</w:t>
      </w:r>
    </w:p>
    <w:p w:rsidRDefault="00425B0C" w:rsidP="0061565E" w:rsidR="00425B0C">
      <w:pPr>
        <w:ind w:hanging="426" w:left="567"/>
        <w:jc w:val="both"/>
      </w:pPr>
    </w:p>
    <w:p w:rsidRDefault="00425B0C" w:rsidP="00892B54" w:rsidR="009B2FB6">
      <w:pPr>
        <w:numPr>
          <w:ilvl w:val="0"/>
          <w:numId w:val="18"/>
        </w:numPr>
        <w:ind w:hanging="567" w:left="567"/>
        <w:jc w:val="both"/>
      </w:pPr>
      <w:r>
        <w:t xml:space="preserve">Razgledati nekretnine i dokumentaciju vezanu  uz iste, zainteresirane osobe mogu u vrijeme dogovoreno sa stečajnim upraviteljem na tel. br. </w:t>
      </w:r>
      <w:r w:rsidR="00925FCE">
        <w:rPr>
          <w:i/>
          <w:u w:val="single"/>
        </w:rPr>
        <w:t>01/6152-555.</w:t>
      </w:r>
    </w:p>
    <w:p w:rsidRDefault="009B2FB6" w:rsidP="009B2FB6" w:rsidR="009B2FB6">
      <w:pPr>
        <w:pStyle w:val="Odlomakpopisa"/>
      </w:pPr>
    </w:p>
    <w:p w:rsidRDefault="00391F73" w:rsidP="006A186F" w:rsidR="00391F73" w:rsidRPr="002048C5">
      <w:pPr>
        <w:jc w:val="center"/>
      </w:pPr>
      <w:r w:rsidRPr="002048C5">
        <w:t>Obrazloženje</w:t>
      </w:r>
    </w:p>
    <w:p w:rsidRDefault="00391F73" w:rsidP="00391F73" w:rsidR="00391F73">
      <w:pPr>
        <w:jc w:val="both"/>
      </w:pPr>
    </w:p>
    <w:p w:rsidRDefault="00391F73" w:rsidP="00391F73" w:rsidR="00391F73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EB2AE4">
        <w:t xml:space="preserve">, sve sukladno članku 164. stav </w:t>
      </w:r>
      <w:r w:rsidRPr="002048C5">
        <w:t>1</w:t>
      </w:r>
      <w:r w:rsidR="00EB2AE4">
        <w:t>.</w:t>
      </w:r>
      <w:r>
        <w:t xml:space="preserve"> </w:t>
      </w:r>
      <w:r w:rsidR="00EB2AE4">
        <w:t xml:space="preserve">Stečajnog zakona ("Narodne novine" </w:t>
      </w:r>
      <w:r w:rsidRPr="00D70856">
        <w:t>44/96 do</w:t>
      </w:r>
      <w:r>
        <w:t xml:space="preserve"> 133/12</w:t>
      </w:r>
      <w:r w:rsidRPr="00D70856">
        <w:t xml:space="preserve">: dalje </w:t>
      </w:r>
      <w:r w:rsidR="00EB2AE4">
        <w:t xml:space="preserve">u tekstu </w:t>
      </w:r>
      <w:r w:rsidRPr="00D70856">
        <w:t>SZ)</w:t>
      </w:r>
      <w:r>
        <w:t>, budući da se radi o nekretninama na kojima su upisana razlučna prava.</w:t>
      </w:r>
    </w:p>
    <w:p w:rsidRDefault="00753E18" w:rsidP="00391F73" w:rsidR="00753E18">
      <w:pPr>
        <w:jc w:val="both"/>
      </w:pPr>
    </w:p>
    <w:p w:rsidRDefault="00677DAE" w:rsidP="00677DAE" w:rsidR="00925FCE">
      <w:pPr>
        <w:jc w:val="both"/>
      </w:pPr>
      <w:r>
        <w:tab/>
        <w:t xml:space="preserve">Kako na </w:t>
      </w:r>
      <w:r w:rsidR="00DB7266">
        <w:t>dosadašnjim ročištima za javnu dražbu</w:t>
      </w:r>
      <w:r>
        <w:t xml:space="preserve"> nije bilo zainteresiranih kupaca, to je određeno </w:t>
      </w:r>
      <w:r w:rsidR="00DB7266">
        <w:t>sl</w:t>
      </w:r>
      <w:r w:rsidR="0082715B">
        <w:t>i</w:t>
      </w:r>
      <w:r w:rsidR="00DB7266">
        <w:t>jedeće</w:t>
      </w:r>
      <w:r>
        <w:t xml:space="preserve"> ročište </w:t>
      </w:r>
      <w:r w:rsidR="00925FCE">
        <w:t xml:space="preserve">te odlučeno kao u izreci rješenja </w:t>
      </w:r>
      <w:r w:rsidR="000D5535">
        <w:t>pozivom na odredbe čl</w:t>
      </w:r>
      <w:r w:rsidR="00EB2AE4">
        <w:t>anka</w:t>
      </w:r>
      <w:r w:rsidR="000D5535">
        <w:t xml:space="preserve"> </w:t>
      </w:r>
      <w:r w:rsidR="00391F73">
        <w:t>97</w:t>
      </w:r>
      <w:r w:rsidR="00EB2AE4">
        <w:t>.</w:t>
      </w:r>
      <w:r w:rsidR="00391F73" w:rsidRPr="00B01320">
        <w:t>,</w:t>
      </w:r>
      <w:r w:rsidR="00391F73">
        <w:t xml:space="preserve"> </w:t>
      </w:r>
      <w:r w:rsidR="00391F73" w:rsidRPr="00B01320">
        <w:t>98</w:t>
      </w:r>
      <w:r w:rsidR="00EB2AE4">
        <w:t>.</w:t>
      </w:r>
      <w:r w:rsidR="00391F73" w:rsidRPr="00B01320">
        <w:t>,</w:t>
      </w:r>
      <w:r w:rsidR="00391F73">
        <w:t xml:space="preserve"> 99</w:t>
      </w:r>
      <w:r w:rsidR="00EB2AE4">
        <w:t>.</w:t>
      </w:r>
      <w:r w:rsidR="00391F73">
        <w:t>,100</w:t>
      </w:r>
      <w:r w:rsidR="00EB2AE4">
        <w:t xml:space="preserve">., </w:t>
      </w:r>
      <w:r w:rsidR="00391F73">
        <w:t>103</w:t>
      </w:r>
      <w:r w:rsidR="00EB2AE4">
        <w:t>.</w:t>
      </w:r>
      <w:r w:rsidR="00391F73" w:rsidRPr="00B01320">
        <w:t>, 1</w:t>
      </w:r>
      <w:r w:rsidR="00391F73">
        <w:t>06</w:t>
      </w:r>
      <w:r w:rsidR="00EB2AE4">
        <w:t>.</w:t>
      </w:r>
      <w:r w:rsidR="00391F73">
        <w:t>, 107</w:t>
      </w:r>
      <w:r w:rsidR="00EB2AE4">
        <w:t>.</w:t>
      </w:r>
      <w:r w:rsidR="00391F73">
        <w:t>, 108</w:t>
      </w:r>
      <w:r w:rsidR="00EB2AE4">
        <w:t>.</w:t>
      </w:r>
      <w:r w:rsidR="00391F73">
        <w:t xml:space="preserve"> i 109</w:t>
      </w:r>
      <w:r w:rsidR="000D5535">
        <w:t>.</w:t>
      </w:r>
      <w:r w:rsidR="00391F73">
        <w:t xml:space="preserve"> </w:t>
      </w:r>
      <w:r w:rsidR="00391F73" w:rsidRPr="00B01320">
        <w:t xml:space="preserve"> </w:t>
      </w:r>
      <w:r w:rsidR="00EB2AE4">
        <w:t xml:space="preserve">Ovršnog zakona ("Narodne novine" </w:t>
      </w:r>
      <w:r w:rsidR="00391F73">
        <w:t>112/12: dalje</w:t>
      </w:r>
      <w:r w:rsidR="00EB2AE4">
        <w:t xml:space="preserve"> u tekstu</w:t>
      </w:r>
      <w:r w:rsidR="00391F73">
        <w:t xml:space="preserve"> OZ)</w:t>
      </w:r>
      <w:r w:rsidR="00EB2AE4">
        <w:t>, a u svezi s člankom</w:t>
      </w:r>
      <w:r w:rsidR="00391F73">
        <w:t xml:space="preserve"> 164</w:t>
      </w:r>
      <w:r w:rsidR="00EB2AE4">
        <w:t>.</w:t>
      </w:r>
      <w:r w:rsidR="00391F73" w:rsidRPr="00B01320">
        <w:t xml:space="preserve"> SZ</w:t>
      </w:r>
      <w:r w:rsidR="00EB2AE4">
        <w:t>-a</w:t>
      </w:r>
      <w:r w:rsidR="00391F73" w:rsidRPr="00B01320">
        <w:t>.</w:t>
      </w:r>
      <w:r w:rsidR="0082715B">
        <w:t xml:space="preserve"> </w:t>
      </w:r>
      <w:r w:rsidR="00925FCE">
        <w:tab/>
      </w:r>
    </w:p>
    <w:p w:rsidRDefault="0082715B" w:rsidP="00925FCE" w:rsidR="00391F73">
      <w:pPr>
        <w:ind w:firstLine="709"/>
        <w:jc w:val="both"/>
      </w:pPr>
      <w:r>
        <w:t>Budući da 10 % od utvrđene vrijednosti iznosi više od prodajne cijene, to je jamčevina na sljedećem ročištu za javnu dražbu određena u vrijednosti od 10 % od prodajne cijene</w:t>
      </w:r>
    </w:p>
    <w:p w:rsidRDefault="00391F73" w:rsidP="00391F73" w:rsidR="00391F73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425B0C" w:rsidR="00DF49FF" w:rsidRPr="002048C5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804BC">
        <w:t xml:space="preserve">, </w:t>
      </w:r>
      <w:r w:rsidR="00D67376">
        <w:t>19. siječnja 2018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</w:t>
      </w:r>
      <w:r w:rsidR="00EE028C">
        <w:t xml:space="preserve"> </w:t>
      </w:r>
      <w:r w:rsidR="00C96D83">
        <w:t xml:space="preserve">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</w:t>
      </w:r>
      <w:r w:rsidR="00425B0C">
        <w:t xml:space="preserve"> </w:t>
      </w:r>
      <w:r w:rsidR="00A83B11">
        <w:t xml:space="preserve"> </w:t>
      </w:r>
      <w:r w:rsidR="0063497F">
        <w:t>Nevenka Siladi Rstić</w:t>
      </w:r>
      <w:r w:rsidR="00ED611D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EE028C">
        <w:rPr>
          <w:i/>
        </w:rPr>
        <w:t xml:space="preserve"> </w:t>
      </w:r>
      <w:r w:rsidRPr="00C96D83">
        <w:rPr>
          <w:i/>
        </w:rPr>
        <w:t>11.</w:t>
      </w:r>
      <w:r w:rsidR="00EE028C">
        <w:rPr>
          <w:i/>
        </w:rPr>
        <w:t xml:space="preserve"> </w:t>
      </w:r>
      <w:r w:rsidRPr="00C96D83">
        <w:rPr>
          <w:i/>
        </w:rPr>
        <w:t>st.</w:t>
      </w:r>
      <w:r w:rsidR="00EE028C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F80116" w:rsidP="00BA1900" w:rsidR="00F80116">
      <w:pPr>
        <w:jc w:val="both"/>
      </w:pPr>
    </w:p>
    <w:p w:rsidRDefault="00C465E7" w:rsidP="00BA1900" w:rsidR="00C465E7">
      <w:pPr>
        <w:jc w:val="both"/>
      </w:pPr>
    </w:p>
    <w:p w:rsidRDefault="00ED611D" w:rsidR="00ED61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otpravka-ovl.službenik</w:t>
      </w:r>
    </w:p>
    <w:p w:rsidRDefault="00ED611D" w:rsidP="00ED611D" w:rsidR="00ED611D">
      <w:pPr>
        <w:ind w:firstLine="709" w:left="6381"/>
      </w:pPr>
      <w:r>
        <w:t>Vinka Mihalinčić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B35A0B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38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797" w:rsidR="00434797">
      <w:r>
        <w:separator/>
      </w:r>
    </w:p>
  </w:endnote>
  <w:endnote w:id="0" w:type="continuationSeparator">
    <w:p w:rsidRDefault="00434797" w:rsidR="00434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797" w:rsidR="00434797">
      <w:r>
        <w:separator/>
      </w:r>
    </w:p>
  </w:footnote>
  <w:footnote w:id="0" w:type="continuationSeparator">
    <w:p w:rsidRDefault="00434797" w:rsidR="004347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611D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6A186F">
      <w:t xml:space="preserve">  </w:t>
    </w:r>
    <w:r w:rsidR="009B322D">
      <w:t xml:space="preserve">Poslovni broj: 47. </w:t>
    </w:r>
    <w:r w:rsidR="009B322D" w:rsidRPr="00D92D22">
      <w:t>St-319/12</w:t>
    </w:r>
    <w:r w:rsidR="009B322D">
      <w:t>-</w:t>
    </w:r>
    <w:r w:rsidR="00D67376">
      <w:t>427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028C" w:rsidP="00FD5C6F" w:rsidR="00EE028C" w:rsidRPr="00FD5C6F">
    <w:pPr>
      <w:pStyle w:val="Zaglavlje"/>
      <w:jc w:val="center"/>
      <w:rPr>
        <w:b/>
      </w:rPr>
    </w:pPr>
  </w:p>
  <w:p w:rsidRDefault="00EE028C" w:rsidP="00EE028C" w:rsidR="00EE028C">
    <w:pPr>
      <w:pStyle w:val="Zaglavlje"/>
    </w:pPr>
  </w:p>
  <w:p w:rsidRDefault="005B7A49" w:rsidP="00EE028C" w:rsidR="00EE028C">
    <w:pPr>
      <w:pStyle w:val="Zaglavlje"/>
      <w:rPr>
        <w:sz w:val="20"/>
        <w:szCs w:val="20"/>
      </w:rPr>
    </w:pPr>
    <w:r>
      <w:tab/>
    </w:r>
    <w:r>
      <w:tab/>
    </w:r>
    <w:r w:rsidR="009B322D">
      <w:t xml:space="preserve">Poslovni broj: </w:t>
    </w:r>
    <w:r w:rsidR="00EE028C">
      <w:t>47.</w:t>
    </w:r>
    <w:r w:rsidR="006A186F">
      <w:t xml:space="preserve"> </w:t>
    </w:r>
    <w:r w:rsidR="00EE028C" w:rsidRPr="00D92D22">
      <w:t>St-319/12</w:t>
    </w:r>
    <w:r w:rsidR="00EE028C">
      <w:t>-</w:t>
    </w:r>
    <w:r w:rsidR="00D67376">
      <w:t>427</w:t>
    </w: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</w:p>
  <w:p w:rsidRDefault="00EE028C" w:rsidP="00EE028C" w:rsidR="00EE028C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>
    <w:pPr>
      <w:pStyle w:val="Zaglavlje"/>
    </w:pPr>
  </w:p>
  <w:p w:rsidRDefault="00EE028C" w:rsidP="00EE028C" w:rsidR="00EE028C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EE028C" w:rsidP="00EE028C" w:rsidR="00EE028C" w:rsidRPr="00953077">
    <w:pPr>
      <w:pStyle w:val="Zaglavlje"/>
      <w:ind w:left="426"/>
    </w:pPr>
    <w:r w:rsidRPr="00953077">
      <w:t>Trgovački sud u Zagrebu</w:t>
    </w:r>
  </w:p>
  <w:p w:rsidRDefault="00EE028C" w:rsidP="00EE028C" w:rsidR="00EE028C" w:rsidRPr="00953077">
    <w:pPr>
      <w:pStyle w:val="Zaglavlje"/>
      <w:ind w:left="426"/>
    </w:pPr>
    <w:r w:rsidRPr="00953077">
      <w:t>Zagreb</w:t>
    </w:r>
    <w:r w:rsidR="003A2DBE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BCB2323"/>
    <w:multiLevelType w:val="hybridMultilevel"/>
    <w:tmpl w:val="2392036C"/>
    <w:lvl w:tplc="37482DDE" w:ilvl="0">
      <w:start w:val="4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2A32865"/>
    <w:multiLevelType w:val="hybridMultilevel"/>
    <w:tmpl w:val="265E2D4C"/>
    <w:lvl w:tplc="42508134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7DA3E71"/>
    <w:multiLevelType w:val="hybridMultilevel"/>
    <w:tmpl w:val="8DF67706"/>
    <w:lvl w:tplc="CAE68FAC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85361AA"/>
    <w:multiLevelType w:val="hybridMultilevel"/>
    <w:tmpl w:val="162600C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DF6B05"/>
    <w:multiLevelType w:val="hybridMultilevel"/>
    <w:tmpl w:val="0FDA97B6"/>
    <w:lvl w:tplc="4BDEE12C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270526C4"/>
    <w:multiLevelType w:val="hybridMultilevel"/>
    <w:tmpl w:val="5282B73E"/>
    <w:lvl w:tplc="ACBC5BC0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295F6191"/>
    <w:multiLevelType w:val="hybridMultilevel"/>
    <w:tmpl w:val="52529AD4"/>
    <w:lvl w:tplc="29DC4790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9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3">
    <w:nsid w:val="64380B68"/>
    <w:multiLevelType w:val="hybridMultilevel"/>
    <w:tmpl w:val="69C8758C"/>
    <w:lvl w:tplc="6568C6C8" w:ilvl="0">
      <w:start w:val="1"/>
      <w:numFmt w:val="decimal"/>
      <w:lvlText w:val="%1."/>
      <w:lvlJc w:val="left"/>
      <w:pPr>
        <w:ind w:hanging="360" w:left="1069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4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E0A44BA"/>
    <w:multiLevelType w:val="hybridMultilevel"/>
    <w:tmpl w:val="D3E0C3E4"/>
    <w:lvl w:tplc="1A7694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5836CEB"/>
    <w:multiLevelType w:val="hybridMultilevel"/>
    <w:tmpl w:val="974E35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9"/>
  </w:num>
  <w:num w:numId="3">
    <w:abstractNumId w:val="21"/>
  </w:num>
  <w:num w:numId="4">
    <w:abstractNumId w:val="0"/>
  </w:num>
  <w:num w:numId="5">
    <w:abstractNumId w:val="2"/>
  </w:num>
  <w:num w:numId="6">
    <w:abstractNumId w:val="24"/>
  </w:num>
  <w:num w:numId="7">
    <w:abstractNumId w:val="16"/>
  </w:num>
  <w:num w:numId="8">
    <w:abstractNumId w:val="20"/>
  </w:num>
  <w:num w:numId="9">
    <w:abstractNumId w:val="3"/>
  </w:num>
  <w:num w:numId="10">
    <w:abstractNumId w:val="13"/>
  </w:num>
  <w:num w:numId="11">
    <w:abstractNumId w:val="18"/>
  </w:num>
  <w:num w:numId="12">
    <w:abstractNumId w:val="4"/>
  </w:num>
  <w:num w:numId="13">
    <w:abstractNumId w:val="22"/>
  </w:num>
  <w:num w:numId="14">
    <w:abstractNumId w:val="17"/>
  </w:num>
  <w:num w:numId="15">
    <w:abstractNumId w:val="7"/>
  </w:num>
  <w:num w:numId="1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6"/>
  </w:num>
  <w:num w:numId="19">
    <w:abstractNumId w:val="26"/>
  </w:num>
  <w:num w:numId="20">
    <w:abstractNumId w:val="25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5"/>
  </w:num>
  <w:num w:numId="24">
    <w:abstractNumId w:val="12"/>
  </w:num>
  <w:num w:numId="25">
    <w:abstractNumId w:val="1"/>
  </w:num>
  <w:num w:numId="26">
    <w:abstractNumId w:val="23"/>
  </w:num>
  <w:num w:numId="27">
    <w:abstractNumId w:val="14"/>
  </w:num>
  <w:num w:numId="2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0DE3"/>
    <w:rsid w:val="00071195"/>
    <w:rsid w:val="000804BC"/>
    <w:rsid w:val="0008428F"/>
    <w:rsid w:val="000C747F"/>
    <w:rsid w:val="000D5535"/>
    <w:rsid w:val="000E292E"/>
    <w:rsid w:val="0013119D"/>
    <w:rsid w:val="00142D20"/>
    <w:rsid w:val="00152575"/>
    <w:rsid w:val="00165B0A"/>
    <w:rsid w:val="0019189B"/>
    <w:rsid w:val="0019493C"/>
    <w:rsid w:val="001A0199"/>
    <w:rsid w:val="001A1E43"/>
    <w:rsid w:val="001C2FB5"/>
    <w:rsid w:val="001C4A03"/>
    <w:rsid w:val="001F004F"/>
    <w:rsid w:val="001F57A3"/>
    <w:rsid w:val="001F7157"/>
    <w:rsid w:val="002048C5"/>
    <w:rsid w:val="00215919"/>
    <w:rsid w:val="00232160"/>
    <w:rsid w:val="002325F2"/>
    <w:rsid w:val="00236C2C"/>
    <w:rsid w:val="00240BD0"/>
    <w:rsid w:val="0027441A"/>
    <w:rsid w:val="00282355"/>
    <w:rsid w:val="0028257A"/>
    <w:rsid w:val="00284C28"/>
    <w:rsid w:val="002909E2"/>
    <w:rsid w:val="00295672"/>
    <w:rsid w:val="0029769A"/>
    <w:rsid w:val="002D3A46"/>
    <w:rsid w:val="002E2883"/>
    <w:rsid w:val="002E3A57"/>
    <w:rsid w:val="00303C1B"/>
    <w:rsid w:val="00313F06"/>
    <w:rsid w:val="003542AC"/>
    <w:rsid w:val="00361D36"/>
    <w:rsid w:val="00374088"/>
    <w:rsid w:val="00374D53"/>
    <w:rsid w:val="00374F59"/>
    <w:rsid w:val="00383B70"/>
    <w:rsid w:val="00386DC3"/>
    <w:rsid w:val="00391F73"/>
    <w:rsid w:val="00397CFA"/>
    <w:rsid w:val="003A2DBE"/>
    <w:rsid w:val="003B2001"/>
    <w:rsid w:val="003B3028"/>
    <w:rsid w:val="003B528C"/>
    <w:rsid w:val="003D31B2"/>
    <w:rsid w:val="003D38ED"/>
    <w:rsid w:val="003E74A0"/>
    <w:rsid w:val="003F2381"/>
    <w:rsid w:val="00411A6B"/>
    <w:rsid w:val="00425B0C"/>
    <w:rsid w:val="004270F7"/>
    <w:rsid w:val="00432782"/>
    <w:rsid w:val="00434797"/>
    <w:rsid w:val="00444EEC"/>
    <w:rsid w:val="004451EF"/>
    <w:rsid w:val="0046665A"/>
    <w:rsid w:val="00487B15"/>
    <w:rsid w:val="00494A48"/>
    <w:rsid w:val="004B0809"/>
    <w:rsid w:val="004D6AD2"/>
    <w:rsid w:val="004E3573"/>
    <w:rsid w:val="004F59FE"/>
    <w:rsid w:val="005033CF"/>
    <w:rsid w:val="00516D2E"/>
    <w:rsid w:val="005323B1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5E05EE"/>
    <w:rsid w:val="0061565E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186F"/>
    <w:rsid w:val="006A7C82"/>
    <w:rsid w:val="006C0974"/>
    <w:rsid w:val="006C2827"/>
    <w:rsid w:val="006D4DB7"/>
    <w:rsid w:val="006E02AD"/>
    <w:rsid w:val="007025E0"/>
    <w:rsid w:val="00716DCB"/>
    <w:rsid w:val="00753E18"/>
    <w:rsid w:val="00762468"/>
    <w:rsid w:val="007678A2"/>
    <w:rsid w:val="00784EF5"/>
    <w:rsid w:val="007960BC"/>
    <w:rsid w:val="007A0ABD"/>
    <w:rsid w:val="007D25D9"/>
    <w:rsid w:val="008122CF"/>
    <w:rsid w:val="0082107F"/>
    <w:rsid w:val="0082715B"/>
    <w:rsid w:val="00836C85"/>
    <w:rsid w:val="00841210"/>
    <w:rsid w:val="00874495"/>
    <w:rsid w:val="008762FC"/>
    <w:rsid w:val="0088070C"/>
    <w:rsid w:val="00882E6B"/>
    <w:rsid w:val="008841B3"/>
    <w:rsid w:val="00892B54"/>
    <w:rsid w:val="008A36BC"/>
    <w:rsid w:val="008A387F"/>
    <w:rsid w:val="008B7A19"/>
    <w:rsid w:val="008D514A"/>
    <w:rsid w:val="008F4849"/>
    <w:rsid w:val="00911B89"/>
    <w:rsid w:val="00925FCE"/>
    <w:rsid w:val="00947AC0"/>
    <w:rsid w:val="00950746"/>
    <w:rsid w:val="009515ED"/>
    <w:rsid w:val="009648EA"/>
    <w:rsid w:val="0098650A"/>
    <w:rsid w:val="009A37E5"/>
    <w:rsid w:val="009B2FB6"/>
    <w:rsid w:val="009B322D"/>
    <w:rsid w:val="009C3B39"/>
    <w:rsid w:val="009E0375"/>
    <w:rsid w:val="009E64C1"/>
    <w:rsid w:val="00A24C9D"/>
    <w:rsid w:val="00A31CB4"/>
    <w:rsid w:val="00A406A1"/>
    <w:rsid w:val="00A53CB8"/>
    <w:rsid w:val="00A63AD6"/>
    <w:rsid w:val="00A75EAF"/>
    <w:rsid w:val="00A76FD1"/>
    <w:rsid w:val="00A806E8"/>
    <w:rsid w:val="00A83B11"/>
    <w:rsid w:val="00A97C08"/>
    <w:rsid w:val="00AA09BB"/>
    <w:rsid w:val="00AA3112"/>
    <w:rsid w:val="00AD3A7A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5A0B"/>
    <w:rsid w:val="00B3642F"/>
    <w:rsid w:val="00B419CB"/>
    <w:rsid w:val="00B50989"/>
    <w:rsid w:val="00B53EDC"/>
    <w:rsid w:val="00B630F7"/>
    <w:rsid w:val="00B81BEC"/>
    <w:rsid w:val="00BA1900"/>
    <w:rsid w:val="00BA698F"/>
    <w:rsid w:val="00BA6DB0"/>
    <w:rsid w:val="00BA70C8"/>
    <w:rsid w:val="00BB7ABC"/>
    <w:rsid w:val="00BC1EB9"/>
    <w:rsid w:val="00BE2B05"/>
    <w:rsid w:val="00BE3191"/>
    <w:rsid w:val="00C14DEC"/>
    <w:rsid w:val="00C2657F"/>
    <w:rsid w:val="00C31D53"/>
    <w:rsid w:val="00C41D74"/>
    <w:rsid w:val="00C4419D"/>
    <w:rsid w:val="00C465E7"/>
    <w:rsid w:val="00C46A70"/>
    <w:rsid w:val="00C62F5D"/>
    <w:rsid w:val="00C7731C"/>
    <w:rsid w:val="00C81737"/>
    <w:rsid w:val="00C840B0"/>
    <w:rsid w:val="00C85B7E"/>
    <w:rsid w:val="00C949A8"/>
    <w:rsid w:val="00C96D83"/>
    <w:rsid w:val="00CB452B"/>
    <w:rsid w:val="00CC13F8"/>
    <w:rsid w:val="00CE350D"/>
    <w:rsid w:val="00CE4AD0"/>
    <w:rsid w:val="00CF6858"/>
    <w:rsid w:val="00D054B8"/>
    <w:rsid w:val="00D15370"/>
    <w:rsid w:val="00D27E4F"/>
    <w:rsid w:val="00D45980"/>
    <w:rsid w:val="00D5779B"/>
    <w:rsid w:val="00D67376"/>
    <w:rsid w:val="00D74F5E"/>
    <w:rsid w:val="00D83D67"/>
    <w:rsid w:val="00D8523B"/>
    <w:rsid w:val="00D92D22"/>
    <w:rsid w:val="00DA1DB6"/>
    <w:rsid w:val="00DB54C5"/>
    <w:rsid w:val="00DB5F29"/>
    <w:rsid w:val="00DB6978"/>
    <w:rsid w:val="00DB7266"/>
    <w:rsid w:val="00DD1ABE"/>
    <w:rsid w:val="00DD24F7"/>
    <w:rsid w:val="00DE5D4B"/>
    <w:rsid w:val="00DF0313"/>
    <w:rsid w:val="00DF2724"/>
    <w:rsid w:val="00DF3392"/>
    <w:rsid w:val="00DF49FF"/>
    <w:rsid w:val="00DF4DE0"/>
    <w:rsid w:val="00DF6799"/>
    <w:rsid w:val="00DF7F87"/>
    <w:rsid w:val="00E0607D"/>
    <w:rsid w:val="00E12A9B"/>
    <w:rsid w:val="00E17302"/>
    <w:rsid w:val="00E32F18"/>
    <w:rsid w:val="00E359B0"/>
    <w:rsid w:val="00E403AC"/>
    <w:rsid w:val="00E42B05"/>
    <w:rsid w:val="00E46425"/>
    <w:rsid w:val="00E607DF"/>
    <w:rsid w:val="00E66974"/>
    <w:rsid w:val="00E7040A"/>
    <w:rsid w:val="00E73A1B"/>
    <w:rsid w:val="00E92A0B"/>
    <w:rsid w:val="00EB2AE4"/>
    <w:rsid w:val="00EC6820"/>
    <w:rsid w:val="00ED5EBE"/>
    <w:rsid w:val="00ED611D"/>
    <w:rsid w:val="00EE028C"/>
    <w:rsid w:val="00F57473"/>
    <w:rsid w:val="00F57830"/>
    <w:rsid w:val="00F63357"/>
    <w:rsid w:val="00F80116"/>
    <w:rsid w:val="00F82CEF"/>
    <w:rsid w:val="00F86E5D"/>
    <w:rsid w:val="00F92F05"/>
    <w:rsid w:val="00F96AB9"/>
    <w:rsid w:val="00FC10F8"/>
    <w:rsid w:val="00FC4ADB"/>
    <w:rsid w:val="00FD2BC0"/>
    <w:rsid w:val="00FD5C6F"/>
    <w:rsid w:val="00FE1257"/>
    <w:rsid w:val="00FE2F1D"/>
    <w:rsid w:val="00FF1F79"/>
    <w:rsid w:val="00FF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1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61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61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61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61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B35A0B"/>
    <w:pPr>
      <w:ind w:left="708"/>
    </w:pPr>
  </w:style>
  <w:style w:styleId="Reetkatablice" w:type="table">
    <w:name w:val="Table Grid"/>
    <w:basedOn w:val="Obinatablica"/>
    <w:uiPriority w:val="59"/>
    <w:rsid w:val="00A24C9D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EE028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61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61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61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61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61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</izvorni_sadrzaj>
    <derivirana_varijabla naziv="DomainObject.Predmet.StrankaFormated_1">  RH. MF. Porezna uprava zastupanog po punomoćniku ŽDO - Građansko upravni odjel; OPĆINSKI GRAĐANSKI SUD U ZAGREBU; Anto Babić; Marinko Zovko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</derivirana_varijabla>
  </DomainObject.Predmet.StrankaWithAdressOIB>
  <DomainObject.Predmet.StrankaNazivFormated>
    <izvorni_sadrzaj>RH. MF. Porezna uprava,OPĆINSKI GRAĐANSKI SUD U ZAGREBU,Anto Babić,Marinko Zovko</izvorni_sadrzaj>
    <derivirana_varijabla naziv="DomainObject.Predmet.StrankaNazivFormated_1">RH. MF. Porezna uprava,OPĆINSKI GRAĐANSKI SUD U ZAGREBU,Anto Babić,Marinko Zovko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</izvorni_sadrzaj>
    <derivirana_varijabla naziv="DomainObject.Predmet.StrankaNazivFormatedOIB_1">RH. MF. Porezna uprava, OIB 18683136487,OPĆINSKI GRAĐANSKI SUD U ZAGREBU, OIB 01252163117,Anto Babić, OIB 61017945449,Marinko Zovko, OIB 56189269298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</izvorni_sadrzaj>
    <derivirana_varijabla naziv="DomainObject.Predmet.StrankaListNazivFormated_1">
      <item>RH. MF. Porezna uprava</item>
      <item>OPĆINSKI GRAĐANSKI SUD U ZAGREBU</item>
      <item>Anto Babić</item>
      <item>Marinko Zovko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1537</properties:Words>
  <properties:Characters>7904</properties:Characters>
  <properties:Lines>265</properties:Lines>
  <properties:Paragraphs>146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10559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2018-01-19T07:49:00Z</dcterms:created>
  <dc:creator>BISERKA CALIC</dc:creator>
  <cp:lastModifiedBy>Vinka Mihalinčić</cp:lastModifiedBy>
  <cp:lastPrinted>2017-10-24T09:16:00Z</cp:lastPrinted>
  <dcterms:modified xmlns:xsi="http://www.w3.org/2001/XMLSchema-instance" xsi:type="dcterms:W3CDTF">2018-01-19T07:52:00Z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