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911b9" w14:paraId="dd911b9" w:rsidRDefault="0084012B" w:rsidP="0084012B" w:rsidR="0084012B">
      <w:pPr>
        <w:jc w:val="both"/>
        <w15:collapsed w:val="false"/>
      </w:pPr>
      <w:bookmarkStart w:name="_GoBack" w:id="0"/>
      <w:bookmarkEnd w:id="0"/>
    </w:p>
    <w:p w:rsidRDefault="0084012B" w:rsidP="0084012B" w:rsidR="0084012B">
      <w:pPr>
        <w:ind w:firstLine="708"/>
        <w:jc w:val="both"/>
      </w:pPr>
      <w:r>
        <w:rPr>
          <w:noProof/>
          <w:lang w:eastAsia="hr-HR"/>
        </w:rPr>
        <w:drawing>
          <wp:inline distR="0" distL="0" distB="0" distT="0">
            <wp:extent cy="727075" cx="540385"/>
            <wp:effectExtent b="0" r="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012B" w:rsidP="0084012B" w:rsidR="0084012B">
      <w:pPr>
        <w:spacing w:beforeAutospacing="true" w:before="100"/>
        <w:rPr>
          <w:color w:val="222222"/>
        </w:rPr>
      </w:pPr>
      <w:r>
        <w:rPr>
          <w:color w:val="222222"/>
        </w:rPr>
        <w:t>REPUBLIKA HRVATSKA</w:t>
      </w:r>
    </w:p>
    <w:p w:rsidRDefault="0084012B" w:rsidP="0084012B" w:rsidR="0084012B">
      <w:pPr>
        <w:spacing w:beforeAutospacing="true" w:before="100"/>
        <w:rPr>
          <w:color w:val="222222"/>
        </w:rPr>
      </w:pPr>
      <w:r>
        <w:rPr>
          <w:color w:val="222222"/>
        </w:rPr>
        <w:t>TRGOVAČKI SUD U OSIJEKU</w:t>
      </w:r>
    </w:p>
    <w:p w:rsidRDefault="0084012B" w:rsidP="0084012B" w:rsidR="0084012B">
      <w:pPr>
        <w:spacing w:beforeAutospacing="true" w:before="100"/>
        <w:rPr>
          <w:color w:val="222222"/>
        </w:rPr>
      </w:pPr>
      <w:r>
        <w:rPr>
          <w:color w:val="222222"/>
        </w:rPr>
        <w:t>STALNA SLUŽBA U SLAVONSKOM BRODU</w:t>
      </w:r>
    </w:p>
    <w:p w:rsidRDefault="0084012B" w:rsidP="0084012B" w:rsidR="0084012B">
      <w:pPr>
        <w:spacing w:beforeAutospacing="true" w:before="100"/>
        <w:rPr>
          <w:color w:val="222222"/>
        </w:rPr>
      </w:pPr>
      <w:r>
        <w:rPr>
          <w:color w:val="222222"/>
        </w:rPr>
        <w:t xml:space="preserve">SLAVONSKI BROD                         </w:t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  <w:t xml:space="preserve">   </w:t>
      </w:r>
      <w:r w:rsidR="009030C1">
        <w:rPr>
          <w:color w:val="222222"/>
        </w:rPr>
        <w:t xml:space="preserve">          Broj:  3 St-</w:t>
      </w:r>
      <w:r w:rsidR="00B47D37">
        <w:rPr>
          <w:color w:val="222222"/>
        </w:rPr>
        <w:t>608/2017-4</w:t>
      </w:r>
      <w:r w:rsidR="003D01FD">
        <w:rPr>
          <w:color w:val="222222"/>
        </w:rPr>
        <w:t>2</w:t>
      </w:r>
    </w:p>
    <w:p w:rsidRDefault="0084012B" w:rsidP="0084012B" w:rsidR="0084012B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>Z A K L J U ČAK</w:t>
      </w:r>
    </w:p>
    <w:p w:rsidRDefault="0084012B" w:rsidP="0084012B" w:rsidR="0084012B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TRGOVAČKI SUD U OSIJEKU, STALNA SLUŽBA U SLAVONSKOM BRODU, po stečajnoj sutkinji Danieli Martini Maoduš, </w:t>
      </w:r>
      <w:r w:rsidR="005916F2">
        <w:t xml:space="preserve">u postupku nad </w:t>
      </w:r>
      <w:r w:rsidR="00B47D37">
        <w:t xml:space="preserve">stečajnim dužnikom </w:t>
      </w:r>
      <w:r w:rsidR="00B47D37">
        <w:rPr>
          <w:b/>
        </w:rPr>
        <w:t xml:space="preserve">AUTOCENTAR DANKIĆ d.o.o., Slavonski Brod, u stečaju, Sjeverna vezna cesta 2, OIB: 06314807685, </w:t>
      </w:r>
      <w:r w:rsidR="00B47D37" w:rsidRPr="00B47D37">
        <w:t xml:space="preserve">koga zastupa Zlatko </w:t>
      </w:r>
      <w:proofErr w:type="spellStart"/>
      <w:r w:rsidR="00B47D37" w:rsidRPr="00B47D37">
        <w:t>Markasović</w:t>
      </w:r>
      <w:proofErr w:type="spellEnd"/>
      <w:r w:rsidR="00B47D37" w:rsidRPr="00B47D37">
        <w:t xml:space="preserve">, </w:t>
      </w:r>
      <w:proofErr w:type="spellStart"/>
      <w:r w:rsidR="00B47D37" w:rsidRPr="00B47D37">
        <w:t>steč.upravitelj</w:t>
      </w:r>
      <w:proofErr w:type="spellEnd"/>
      <w:r>
        <w:rPr>
          <w:color w:val="222222"/>
        </w:rPr>
        <w:t xml:space="preserve">, </w:t>
      </w:r>
      <w:r w:rsidR="009030C1">
        <w:rPr>
          <w:color w:val="222222"/>
        </w:rPr>
        <w:t>6. veljače 2018</w:t>
      </w:r>
      <w:r>
        <w:rPr>
          <w:color w:val="222222"/>
        </w:rPr>
        <w:t>.</w:t>
      </w:r>
    </w:p>
    <w:p w:rsidRDefault="0084012B" w:rsidP="0084012B" w:rsidR="0084012B">
      <w:pPr>
        <w:spacing w:beforeAutospacing="true" w:before="100"/>
        <w:jc w:val="both"/>
        <w:rPr>
          <w:color w:val="222222"/>
        </w:rPr>
      </w:pPr>
    </w:p>
    <w:p w:rsidRDefault="0084012B" w:rsidP="0084012B" w:rsidR="0084012B">
      <w:pPr>
        <w:spacing w:beforeAutospacing="true" w:before="100"/>
        <w:jc w:val="center"/>
        <w:rPr>
          <w:color w:val="222222"/>
        </w:rPr>
      </w:pPr>
      <w:r>
        <w:rPr>
          <w:color w:val="222222"/>
        </w:rPr>
        <w:t>z a k l j u č i o  j e</w:t>
      </w:r>
    </w:p>
    <w:p w:rsidRDefault="0084012B" w:rsidP="009030C1" w:rsidR="0084012B">
      <w:pPr>
        <w:spacing w:beforeAutospacing="true" w:before="100"/>
        <w:jc w:val="both"/>
        <w:rPr>
          <w:b/>
          <w:color w:val="222222"/>
        </w:rPr>
      </w:pPr>
      <w:r>
        <w:rPr>
          <w:color w:val="222222"/>
        </w:rPr>
        <w:tab/>
      </w:r>
      <w:r w:rsidR="00B47D37">
        <w:rPr>
          <w:color w:val="222222"/>
        </w:rPr>
        <w:t>Ispitno ročište</w:t>
      </w:r>
      <w:r w:rsidR="005916F2">
        <w:rPr>
          <w:color w:val="222222"/>
        </w:rPr>
        <w:t xml:space="preserve"> </w:t>
      </w:r>
      <w:r w:rsidR="009030C1">
        <w:rPr>
          <w:color w:val="222222"/>
        </w:rPr>
        <w:t xml:space="preserve"> </w:t>
      </w:r>
      <w:r>
        <w:rPr>
          <w:color w:val="222222"/>
        </w:rPr>
        <w:t>zakazan</w:t>
      </w:r>
      <w:r w:rsidR="009030C1">
        <w:rPr>
          <w:color w:val="222222"/>
        </w:rPr>
        <w:t>o</w:t>
      </w:r>
      <w:r>
        <w:rPr>
          <w:color w:val="222222"/>
        </w:rPr>
        <w:t xml:space="preserve"> </w:t>
      </w:r>
      <w:r w:rsidR="009030C1">
        <w:rPr>
          <w:color w:val="222222"/>
        </w:rPr>
        <w:t xml:space="preserve">za </w:t>
      </w:r>
      <w:r>
        <w:rPr>
          <w:color w:val="222222"/>
        </w:rPr>
        <w:t xml:space="preserve">dan </w:t>
      </w:r>
      <w:r w:rsidR="009030C1" w:rsidRPr="00B47D37">
        <w:rPr>
          <w:color w:val="222222"/>
        </w:rPr>
        <w:t>13. veljače</w:t>
      </w:r>
      <w:r w:rsidR="00436C44" w:rsidRPr="00B47D37">
        <w:rPr>
          <w:color w:val="222222"/>
        </w:rPr>
        <w:t xml:space="preserve"> 201</w:t>
      </w:r>
      <w:r w:rsidR="009030C1" w:rsidRPr="00B47D37">
        <w:rPr>
          <w:color w:val="222222"/>
        </w:rPr>
        <w:t>8</w:t>
      </w:r>
      <w:r w:rsidR="00436C44" w:rsidRPr="00B47D37">
        <w:rPr>
          <w:color w:val="222222"/>
        </w:rPr>
        <w:t xml:space="preserve">. u </w:t>
      </w:r>
      <w:r w:rsidR="00B47D37" w:rsidRPr="00B47D37">
        <w:rPr>
          <w:color w:val="222222"/>
        </w:rPr>
        <w:t>11,45 i izvještajno ročište zakazano za dan 13. veljače 2018. u 12,00</w:t>
      </w:r>
      <w:r w:rsidR="00436C44" w:rsidRPr="00B47D37">
        <w:rPr>
          <w:color w:val="222222"/>
        </w:rPr>
        <w:t xml:space="preserve"> </w:t>
      </w:r>
      <w:r w:rsidR="009030C1" w:rsidRPr="00B47D37">
        <w:rPr>
          <w:color w:val="222222"/>
        </w:rPr>
        <w:t>se odgađa za dan</w:t>
      </w:r>
    </w:p>
    <w:p w:rsidRDefault="00B47D37" w:rsidP="009030C1" w:rsidR="009030C1" w:rsidRPr="009030C1">
      <w:pPr>
        <w:spacing w:beforeAutospacing="true" w:before="100"/>
        <w:jc w:val="center"/>
        <w:rPr>
          <w:color w:val="222222"/>
          <w:u w:val="single"/>
        </w:rPr>
      </w:pPr>
      <w:r>
        <w:rPr>
          <w:b/>
          <w:color w:val="222222"/>
          <w:u w:val="single"/>
        </w:rPr>
        <w:t>19</w:t>
      </w:r>
      <w:r w:rsidR="005916F2">
        <w:rPr>
          <w:b/>
          <w:color w:val="222222"/>
          <w:u w:val="single"/>
        </w:rPr>
        <w:t xml:space="preserve">. veljače 2018. u </w:t>
      </w:r>
      <w:r>
        <w:rPr>
          <w:b/>
          <w:color w:val="222222"/>
          <w:u w:val="single"/>
        </w:rPr>
        <w:t>11,45 - ispitno ročište i 12,00 - izvještajno ročište</w:t>
      </w:r>
    </w:p>
    <w:p w:rsidRDefault="009030C1" w:rsidP="0084012B" w:rsidR="009030C1">
      <w:pPr>
        <w:spacing w:beforeAutospacing="true" w:before="100"/>
        <w:ind w:firstLine="708"/>
        <w:rPr>
          <w:color w:val="222222"/>
        </w:rPr>
      </w:pPr>
    </w:p>
    <w:p w:rsidRDefault="0084012B" w:rsidP="0084012B" w:rsidR="0084012B">
      <w:pPr>
        <w:spacing w:beforeAutospacing="true" w:before="100"/>
        <w:ind w:firstLine="708"/>
        <w:rPr>
          <w:color w:val="222222"/>
        </w:rPr>
      </w:pPr>
      <w:r>
        <w:rPr>
          <w:color w:val="222222"/>
        </w:rPr>
        <w:t xml:space="preserve">U Slavonskom Brodu </w:t>
      </w:r>
      <w:r w:rsidR="009030C1">
        <w:rPr>
          <w:color w:val="222222"/>
        </w:rPr>
        <w:t>6. veljače 2018.</w:t>
      </w:r>
    </w:p>
    <w:p w:rsidRDefault="0084012B" w:rsidP="0084012B" w:rsidR="0084012B">
      <w:pPr>
        <w:spacing w:beforeAutospacing="true" w:before="100"/>
        <w:rPr>
          <w:color w:val="222222"/>
        </w:rPr>
      </w:pPr>
    </w:p>
    <w:p w:rsidRDefault="0084012B" w:rsidP="0084012B" w:rsidR="0084012B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                           </w:t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  <w:t>Stečajni sudac:</w:t>
      </w:r>
    </w:p>
    <w:p w:rsidRDefault="0084012B" w:rsidP="0084012B" w:rsidR="0084012B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                                                                       Daniela Martini Maoduš</w:t>
      </w:r>
    </w:p>
    <w:p w:rsidRDefault="0084012B" w:rsidP="0084012B" w:rsidR="0084012B">
      <w:pPr>
        <w:spacing w:beforeAutospacing="true" w:before="100"/>
        <w:rPr>
          <w:color w:val="222222"/>
        </w:rPr>
      </w:pPr>
    </w:p>
    <w:p w:rsidRDefault="0084012B" w:rsidP="0084012B" w:rsidR="009602EF">
      <w:pPr>
        <w:spacing w:beforeAutospacing="true" w:before="100"/>
      </w:pPr>
      <w:r>
        <w:t xml:space="preserve">Dostaviti: </w:t>
      </w:r>
      <w:proofErr w:type="spellStart"/>
      <w:r>
        <w:t>eOglasna</w:t>
      </w:r>
      <w:proofErr w:type="spellEnd"/>
      <w:r>
        <w:t xml:space="preserve"> ploča suda</w:t>
      </w:r>
    </w:p>
    <w:sectPr w:rsidR="009602E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012B"/>
    <w:rsid w:val="003D01FD"/>
    <w:rsid w:val="00436C44"/>
    <w:rsid w:val="005916F2"/>
    <w:rsid w:val="0084012B"/>
    <w:rsid w:val="009030C1"/>
    <w:rsid w:val="009602EF"/>
    <w:rsid w:val="00B47D37"/>
    <w:rsid w:val="00EB5370"/>
    <w:rsid w:val="00F16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4012B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4012B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4012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D01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01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01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01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01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4012B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4012B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4012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D01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01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01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01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01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928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1354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608</izvorni_sadrzaj>
    <derivirana_varijabla naziv="DomainObject.Predmet.Broj_1">608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2017.</izvorni_sadrzaj>
    <derivirana_varijabla naziv="DomainObject.Predmet.DatumOsnivanja_1">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108175.31</izvorni_sadrzaj>
    <derivirana_varijabla naziv="DomainObject.Predmet.InicijalnaVrijednost_1">108175.31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St-608/2017</izvorni_sadrzaj>
    <derivirana_varijabla naziv="DomainObject.Predmet.OznakaBroj_1">St-608/2017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 st.1  SZ</izvorni_sadrzaj>
    <derivirana_varijabla naziv="DomainObject.Predmet.PrimjedbaSuca_1">čl. 110  st.1  SZ</derivirana_varijabla>
  </DomainObject.Predmet.PrimjedbaSuca>
  <DomainObject.Predmet.ProtustrankaFormated>
    <izvorni_sadrzaj>  AUTOCENTAR DANKIĆ d. o. o. za servisiranje motornih vozila, trgovinu i usluge</izvorni_sadrzaj>
    <derivirana_varijabla naziv="DomainObject.Predmet.ProtustrankaFormated_1">  AUTOCENTAR DANKIĆ d. o. o. za servisiranje motornih vozila, trgovinu i usluge</derivirana_varijabla>
  </DomainObject.Predmet.ProtustrankaFormated>
  <DomainObject.Predmet.ProtustrankaFormatedOIB>
    <izvorni_sadrzaj>  AUTOCENTAR DANKIĆ d. o. o. za servisiranje motornih vozila, trgovinu i usluge, OIB 06314807685</izvorni_sadrzaj>
    <derivirana_varijabla naziv="DomainObject.Predmet.ProtustrankaFormatedOIB_1">  AUTOCENTAR DANKIĆ d. o. o. za servisiranje motornih vozila, trgovinu i usluge, OIB 06314807685</derivirana_varijabla>
  </DomainObject.Predmet.ProtustrankaFormatedOIB>
  <DomainObject.Predmet.ProtustrankaFormatedWithAdress>
    <izvorni_sadrzaj> AUTOCENTAR DANKIĆ d. o. o. za servisiranje motornih vozila, trgovinu i usluge, Sjeverna vezna cesta br. 2, 35000 Slavonski Brod</izvorni_sadrzaj>
    <derivirana_varijabla naziv="DomainObject.Predmet.ProtustrankaFormatedWithAdress_1"> AUTOCENTAR DANKIĆ d. o. o. za servisiranje motornih vozila, trgovinu i usluge, Sjeverna vezna cesta br. 2, 35000 Slavonski Brod</derivirana_varijabla>
  </DomainObject.Predmet.ProtustrankaFormatedWithAdress>
  <DomainObject.Predmet.ProtustrankaFormatedWithAdressOIB>
    <izvorni_sadrzaj> AUTOCENTAR DANKIĆ d. o. o. za servisiranje motornih vozila, trgovinu i usluge, OIB 06314807685, Sjeverna vezna cesta br. 2, 35000 Slavonski Brod</izvorni_sadrzaj>
    <derivirana_varijabla naziv="DomainObject.Predmet.ProtustrankaFormatedWithAdressOIB_1"> AUTOCENTAR DANKIĆ d. o. o. za servisiranje motornih vozila, trgovinu i usluge, OIB 06314807685, Sjeverna vezna cesta br. 2, 35000 Slavonski Brod</derivirana_varijabla>
  </DomainObject.Predmet.ProtustrankaFormatedWithAdressOIB>
  <DomainObject.Predmet.ProtustrankaWithAdress>
    <izvorni_sadrzaj>AUTOCENTAR DANKIĆ d. o. o. za servisiranje motornih vozila, trgovinu i usluge Sjeverna vezna cesta br. 2, 35000 Slavonski Brod</izvorni_sadrzaj>
    <derivirana_varijabla naziv="DomainObject.Predmet.ProtustrankaWithAdress_1">AUTOCENTAR DANKIĆ d. o. o. za servisiranje motornih vozila, trgovinu i usluge Sjeverna vezna cesta br. 2, 35000 Slavonski Brod</derivirana_varijabla>
  </DomainObject.Predmet.ProtustrankaWithAdress>
  <DomainObject.Predmet.ProtustrankaWithAdressOIB>
    <izvorni_sadrzaj>AUTOCENTAR DANKIĆ d. o. o. za servisiranje motornih vozila, trgovinu i usluge, OIB 06314807685, Sjeverna vezna cesta br. 2, 35000 Slavonski Brod</izvorni_sadrzaj>
    <derivirana_varijabla naziv="DomainObject.Predmet.ProtustrankaWithAdressOIB_1">AUTOCENTAR DANKIĆ d. o. o. za servisiranje motornih vozila, trgovinu i usluge, OIB 06314807685, Sjeverna vezna cesta br. 2, 35000 Slavonski Brod</derivirana_varijabla>
  </DomainObject.Predmet.ProtustrankaWithAdressOIB>
  <DomainObject.Predmet.ProtustrankaNazivFormated>
    <izvorni_sadrzaj>AUTOCENTAR DANKIĆ d. o. o. za servisiranje motornih vozila, trgovinu i usluge</izvorni_sadrzaj>
    <derivirana_varijabla naziv="DomainObject.Predmet.ProtustrankaNazivFormated_1">AUTOCENTAR DANKIĆ d. o. o. za servisiranje motornih vozila, trgovinu i usluge</derivirana_varijabla>
  </DomainObject.Predmet.ProtustrankaNazivFormated>
  <DomainObject.Predmet.ProtustrankaNazivFormatedOIB>
    <izvorni_sadrzaj>AUTOCENTAR DANKIĆ d. o. o. za servisiranje motornih vozila, trgovinu i usluge, OIB 06314807685</izvorni_sadrzaj>
    <derivirana_varijabla naziv="DomainObject.Predmet.ProtustrankaNazivFormatedOIB_1">AUTOCENTAR DANKIĆ d. o. o. za servisiranje motornih vozila, trgovinu i usluge, OIB 06314807685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AUTOCENTAR DANKIĆ d. o. o. za servisiranje motornih vozila, trgovinu i usluge</item>
    </izvorni_sadrzaj>
    <derivirana_varijabla naziv="DomainObject.Predmet.ProtuStrankaListFormated_1">
      <item>AUTOCENTAR DANKIĆ d. o. o. za servisiranje motornih vozila, trgovinu i usluge</item>
    </derivirana_varijabla>
  </DomainObject.Predmet.ProtuStrankaListFormated>
  <DomainObject.Predmet.ProtuStrankaListFormatedOIB>
    <izvorni_sadrzaj>
      <item>AUTOCENTAR DANKIĆ d. o. o. za servisiranje motornih vozila, trgovinu i usluge, OIB 06314807685</item>
    </izvorni_sadrzaj>
    <derivirana_varijabla naziv="DomainObject.Predmet.ProtuStrankaListFormatedOIB_1">
      <item>AUTOCENTAR DANKIĆ d. o. o. za servisiranje motornih vozila, trgovinu i usluge, OIB 06314807685</item>
    </derivirana_varijabla>
  </DomainObject.Predmet.ProtuStrankaListFormatedOIB>
  <DomainObject.Predmet.ProtuStrankaListFormatedWithAdress>
    <izvorni_sadrzaj>
      <item>AUTOCENTAR DANKIĆ d. o. o. za servisiranje motornih vozila, trgovinu i usluge, Sjeverna vezna cesta br. 2, 35000 Slavonski Brod</item>
    </izvorni_sadrzaj>
    <derivirana_varijabla naziv="DomainObject.Predmet.ProtuStrankaListFormatedWithAdress_1">
      <item>AUTOCENTAR DANKIĆ d. o. o. za servisiranje motornih vozila, trgovinu i usluge, Sjeverna vezna cesta br. 2, 35000 Slavonski Brod</item>
    </derivirana_varijabla>
  </DomainObject.Predmet.ProtuStrankaListFormatedWithAdress>
  <DomainObject.Predmet.ProtuStrankaListFormatedWithAdressOIB>
    <izvorni_sadrzaj>
      <item>AUTOCENTAR DANKIĆ d. o. o. za servisiranje motornih vozila, trgovinu i usluge, OIB 06314807685, Sjeverna vezna cesta br. 2, 35000 Slavonski Brod</item>
    </izvorni_sadrzaj>
    <derivirana_varijabla naziv="DomainObject.Predmet.ProtuStrankaListFormatedWithAdressOIB_1">
      <item>AUTOCENTAR DANKIĆ d. o. o. za servisiranje motornih vozila, trgovinu i usluge, OIB 06314807685, Sjeverna vezna cesta br. 2, 35000 Slavonski Brod</item>
    </derivirana_varijabla>
  </DomainObject.Predmet.ProtuStrankaListFormatedWithAdressOIB>
  <DomainObject.Predmet.ProtuStrankaListNazivFormated>
    <izvorni_sadrzaj>
      <item>AUTOCENTAR DANKIĆ d. o. o. za servisiranje motornih vozila, trgovinu i usluge</item>
    </izvorni_sadrzaj>
    <derivirana_varijabla naziv="DomainObject.Predmet.ProtuStrankaListNazivFormated_1">
      <item>AUTOCENTAR DANKIĆ d. o. o. za servisiranje motornih vozila, trgovinu i usluge</item>
    </derivirana_varijabla>
  </DomainObject.Predmet.ProtuStrankaListNazivFormated>
  <DomainObject.Predmet.ProtuStrankaListNazivFormatedOIB>
    <izvorni_sadrzaj>
      <item>AUTOCENTAR DANKIĆ d. o. o. za servisiranje motornih vozila, trgovinu i usluge, OIB 06314807685</item>
    </izvorni_sadrzaj>
    <derivirana_varijabla naziv="DomainObject.Predmet.ProtuStrankaListNazivFormatedOIB_1">
      <item>AUTOCENTAR DANKIĆ d. o. o. za servisiranje motornih vozila, trgovinu i usluge, OIB 06314807685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AUTOCENTAR DANKIĆ d. o. o. za servisiranje motornih vozila, trgovinu i usluge</izvorni_sadrzaj>
    <derivirana_varijabla naziv="DomainObject.Predmet.ProtustrankaIDrugi_1">AUTOCENTAR DANKIĆ d. o. o. za servisiranje motornih vozila,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AUTOCENTAR DANKIĆ d. o. o. za servisiranje motornih vozila, trgovinu i usluge, OIB 06314807685, Sjeverna vezna cesta br. 2, 35000 Slavonski Brod</izvorni_sadrzaj>
    <derivirana_varijabla naziv="DomainObject.Predmet.ProtustrankaIDrugiAdressOIB_1">AUTOCENTAR DANKIĆ d. o. o. za servisiranje motornih vozila, trgovinu i usluge, OIB 06314807685, Sjeverna vezna cesta br. 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AUTOCENTAR DANKIĆ d. o. o. za servisiranje motornih vozila, trgovinu i usluge</item>
    </izvorni_sadrzaj>
    <derivirana_varijabla naziv="DomainObject.Predmet.SudioniciListNaziv_1">
      <item>Financijska agencija</item>
      <item>AUTOCENTAR DANKIĆ d. o. o. za servisiranje motornih vozila, trgovinu i usluge</item>
    </derivirana_varijabla>
  </DomainObject.Predmet.SudioniciListNaziv>
  <DomainObject.Predmet.SudioniciListAdressOIB>
    <izvorni_sadrzaj>
      <item>Financijska agencija, OIB 85821130368, Ulica grada Vukovara 70,10000 Zagreb</item>
      <item>AUTOCENTAR DANKIĆ d. o. o. za servisiranje motornih vozila, trgovinu i usluge, OIB 06314807685, Sjeverna vezna cesta br. 2,35000 Slavonski Brod</item>
    </izvorni_sadrzaj>
    <derivirana_varijabla naziv="DomainObject.Predmet.SudioniciListAdressOIB_1">
      <item>Financijska agencija, OIB 85821130368, Ulica grada Vukovara 70,10000 Zagreb</item>
      <item>AUTOCENTAR DANKIĆ d. o. o. za servisiranje motornih vozila, trgovinu i usluge, OIB 06314807685, Sjeverna vezna cesta br. 2,35000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06314807685</item>
    </izvorni_sadrzaj>
    <derivirana_varijabla naziv="DomainObject.Predmet.SudioniciListNazivOIB_1">
      <item>, OIB 85821130368</item>
      <item>, OIB 06314807685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128</properties:Words>
  <properties:Characters>643</properties:Characters>
  <properties:Lines>23</properties:Lines>
  <properties:Paragraphs>13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2018-02-06T12:34:00Z</dcterms:created>
  <dc:creator>wsadmin</dc:creator>
  <cp:lastModifiedBy>wsadmin</cp:lastModifiedBy>
  <cp:lastPrinted>2018-02-06T12:43:00Z</cp:lastPrinted>
  <dcterms:modified xmlns:xsi="http://www.w3.org/2001/XMLSchema-instance" xsi:type="dcterms:W3CDTF">2018-02-06T12:43:00Z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