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35496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47D04">
              <w:rPr>
                <w:noProof/>
              </w:rPr>
              <w:t>2041/2016</w:t>
            </w:r>
            <w:r w:rsidR="00091710">
              <w:rPr>
                <w:noProof/>
              </w:rPr>
              <w:t>-6</w:t>
            </w:r>
            <w:r w:rsidR="00D35496">
              <w:rPr>
                <w:noProof/>
              </w:rPr>
              <w:t>1</w:t>
            </w:r>
          </w:p>
        </w:tc>
      </w:tr>
    </w:tbl>
    <w:p w14:textId="7f967b4" w14:paraId="7f967b4" w:rsidRDefault="00A16878" w:rsidP="00F7384A" w:rsidR="00A16878" w:rsidRPr="00A16878">
      <w:pPr>
        <w:spacing w:after="100" w:before="2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 xml:space="preserve">postupku nad dužnikom </w:t>
      </w:r>
      <w:r w:rsidR="00747D04" w:rsidRPr="00747D04">
        <w:t xml:space="preserve">SMJEŠAK d.o.o. u stečaju, OIB: 55791064173, Split, </w:t>
      </w:r>
      <w:proofErr w:type="spellStart"/>
      <w:r w:rsidR="00747D04" w:rsidRPr="00747D04">
        <w:t>Mejaši</w:t>
      </w:r>
      <w:proofErr w:type="spellEnd"/>
      <w:r w:rsidR="00747D04" w:rsidRPr="00747D04">
        <w:t xml:space="preserve"> II 66</w:t>
      </w:r>
      <w:r w:rsidR="00747D04">
        <w:t xml:space="preserve">, </w:t>
      </w:r>
      <w:r w:rsidR="00091710">
        <w:rPr>
          <w:bCs/>
        </w:rPr>
        <w:t>9. listopada</w:t>
      </w:r>
      <w:r w:rsidR="002866A8">
        <w:t xml:space="preserve"> 2018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7A5E0A">
        <w:t xml:space="preserve">Saziva se skupština vjerovnika </w:t>
      </w:r>
      <w:r w:rsidR="00F041FD">
        <w:t>za 30. listopada</w:t>
      </w:r>
      <w:r w:rsidR="006A333E">
        <w:t xml:space="preserve"> </w:t>
      </w:r>
      <w:r w:rsidR="00FA0F09">
        <w:t>2018.</w:t>
      </w:r>
      <w:r w:rsidR="00256C42" w:rsidRPr="00973DE1">
        <w:rPr>
          <w:bCs/>
        </w:rPr>
        <w:t xml:space="preserve"> u </w:t>
      </w:r>
      <w:r w:rsidR="00F041FD">
        <w:rPr>
          <w:bCs/>
        </w:rPr>
        <w:t>13</w:t>
      </w:r>
      <w:r w:rsidR="007A5E0A">
        <w:rPr>
          <w:bCs/>
        </w:rPr>
        <w:t>:</w:t>
      </w:r>
      <w:r w:rsidR="00F041FD">
        <w:rPr>
          <w:bCs/>
        </w:rPr>
        <w:t>00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747D04" w:rsidR="00F7384A">
      <w:pPr>
        <w:pStyle w:val="Tijeloteksta2"/>
        <w:spacing w:after="200" w:before="200"/>
        <w:jc w:val="center"/>
      </w:pPr>
      <w:r>
        <w:t>Dnevnim redom:</w:t>
      </w:r>
    </w:p>
    <w:p w:rsidRDefault="007A5E0A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Donošenje odluke o </w:t>
      </w:r>
      <w:r w:rsidR="00091710">
        <w:t xml:space="preserve">daljnjem </w:t>
      </w:r>
      <w:r w:rsidR="00747D04">
        <w:t>načinu naplate potraživanja</w:t>
      </w:r>
      <w:r w:rsidR="00F041FD">
        <w:t xml:space="preserve"> prema Željku Puljiću.</w:t>
      </w:r>
    </w:p>
    <w:p w:rsidRDefault="00B92914" w:rsidP="00747D04" w:rsidR="00166B6B">
      <w:pPr>
        <w:spacing w:before="160"/>
        <w:ind w:firstLine="703"/>
        <w:jc w:val="both"/>
      </w:pPr>
      <w:r>
        <w:t xml:space="preserve">II. Na skupštinu se pozivaju </w:t>
      </w:r>
      <w:r w:rsidR="007A5E0A">
        <w:t>stečajni</w:t>
      </w:r>
      <w:r w:rsidR="00FB7F6A">
        <w:t xml:space="preserve"> upravitelj i </w:t>
      </w:r>
      <w:r>
        <w:t>svi vjerovnici stečajnog dužnika.</w:t>
      </w:r>
      <w:r w:rsidR="00D062CF" w:rsidRPr="00D062CF">
        <w:t xml:space="preserve"> </w:t>
      </w:r>
    </w:p>
    <w:p w:rsidRDefault="00624107" w:rsidP="00747D04" w:rsidR="00FA40C6">
      <w:pPr>
        <w:spacing w:after="120" w:before="240"/>
        <w:jc w:val="center"/>
      </w:pPr>
      <w:r>
        <w:t>Obrazloženje</w:t>
      </w:r>
    </w:p>
    <w:p w:rsidRDefault="00FA40C6" w:rsidP="00747D04" w:rsidR="001D7C00">
      <w:pPr>
        <w:jc w:val="both"/>
      </w:pPr>
      <w:r>
        <w:tab/>
        <w:t xml:space="preserve">U stečajnom postupku koji se </w:t>
      </w:r>
      <w:r w:rsidR="0067050D">
        <w:t xml:space="preserve">kod ovoga suda </w:t>
      </w:r>
      <w:r w:rsidR="00690BD4" w:rsidRPr="00690BD4">
        <w:t>nad</w:t>
      </w:r>
      <w:r w:rsidR="00747D04">
        <w:t xml:space="preserve"> dužnikom</w:t>
      </w:r>
      <w:r w:rsidR="00690BD4" w:rsidRPr="00690BD4">
        <w:t xml:space="preserve"> </w:t>
      </w:r>
      <w:r w:rsidR="00747D04" w:rsidRPr="00747D04">
        <w:t xml:space="preserve">SMJEŠAK d.o.o. u stečaju, OIB: 55791064173, Split, </w:t>
      </w:r>
      <w:proofErr w:type="spellStart"/>
      <w:r w:rsidR="00747D04" w:rsidRPr="00747D04">
        <w:t>Mejaši</w:t>
      </w:r>
      <w:proofErr w:type="spellEnd"/>
      <w:r w:rsidR="00747D04" w:rsidRPr="00747D04">
        <w:t xml:space="preserve"> II 66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091710">
        <w:t>1. listopad</w:t>
      </w:r>
      <w:r w:rsidR="00747D04">
        <w:t>a</w:t>
      </w:r>
      <w:r w:rsidR="00FA0F09">
        <w:t xml:space="preserve"> 2018.</w:t>
      </w:r>
      <w:r w:rsidR="00FB7F6A">
        <w:t xml:space="preserve"> </w:t>
      </w:r>
      <w:r w:rsidR="00B12AE6">
        <w:t>stečajn</w:t>
      </w:r>
      <w:r w:rsidR="00690BD4">
        <w:t>i</w:t>
      </w:r>
      <w:r w:rsidR="00B12AE6">
        <w:t xml:space="preserve"> upravitelj</w:t>
      </w:r>
      <w:r w:rsidR="00C15292">
        <w:t xml:space="preserve"> </w:t>
      </w:r>
      <w:r w:rsidR="00747D04">
        <w:t>Jozo Jelavić</w:t>
      </w:r>
      <w:r w:rsidR="006A333E">
        <w:t xml:space="preserve"> </w:t>
      </w:r>
      <w:r w:rsidR="00690BD4">
        <w:t xml:space="preserve">predložio </w:t>
      </w:r>
      <w:r>
        <w:t>je sudu sazivanje skupštine vjerovnika</w:t>
      </w:r>
      <w:r w:rsidR="00F7384A">
        <w:t xml:space="preserve"> s</w:t>
      </w:r>
      <w:r w:rsidR="007A5E0A">
        <w:t>a</w:t>
      </w:r>
      <w:r w:rsidR="00F7384A">
        <w:t xml:space="preserve"> D</w:t>
      </w:r>
      <w:r w:rsidR="00FB7F6A">
        <w:t>nevnim redom navedenim pod točkom I. izreke ovog rješenja</w:t>
      </w:r>
      <w:r w:rsidR="0067050D">
        <w:t>.</w:t>
      </w:r>
    </w:p>
    <w:p w:rsidRDefault="00FA40C6" w:rsidP="00747D04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7A5E0A">
        <w:t xml:space="preserve">103. i 104. </w:t>
      </w:r>
      <w:r w:rsidR="007A5E0A" w:rsidRPr="0032578D">
        <w:t xml:space="preserve">Stečajnog zakona („Narodne novine“ </w:t>
      </w:r>
      <w:r w:rsidR="007A5E0A">
        <w:t>71/15 i 104/17; dalje SZ)</w:t>
      </w:r>
      <w:r w:rsidR="00237BF5">
        <w:t xml:space="preserve"> odlučeno je kao u izreci ovog rješenja.</w:t>
      </w:r>
    </w:p>
    <w:p w:rsidRDefault="001027D0" w:rsidP="00747D04" w:rsidR="00007AF7">
      <w:pPr>
        <w:spacing w:before="240"/>
        <w:jc w:val="center"/>
      </w:pPr>
      <w:r>
        <w:t>U Splitu</w:t>
      </w:r>
      <w:r w:rsidR="00FA0F09">
        <w:t xml:space="preserve"> </w:t>
      </w:r>
      <w:r w:rsidR="00091710">
        <w:t>9. l</w:t>
      </w:r>
      <w:r w:rsidR="00747D04">
        <w:t>i</w:t>
      </w:r>
      <w:r w:rsidR="00091710">
        <w:t>stopad</w:t>
      </w:r>
      <w:r w:rsidR="00747D04">
        <w:t>a</w:t>
      </w:r>
      <w:r w:rsidR="00FA0F09" w:rsidRPr="00FA0F09">
        <w:t xml:space="preserve"> 2018.</w:t>
      </w:r>
    </w:p>
    <w:p w:rsidRDefault="00007AF7" w:rsidP="00747D04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FA0F09">
        <w:tab/>
        <w:t xml:space="preserve"> Sutkinja</w:t>
      </w:r>
    </w:p>
    <w:p w:rsidRDefault="00FA0F09" w:rsidP="0094096C" w:rsidR="00DD211B">
      <w:pPr>
        <w:ind w:left="6372"/>
        <w:jc w:val="center"/>
      </w:pPr>
      <w:r>
        <w:t>Ana Golub Gruić</w:t>
      </w:r>
      <w:r w:rsidR="00DD211B">
        <w:t>, v.r.</w:t>
      </w:r>
    </w:p>
    <w:p w:rsidRDefault="00DD211B" w:rsidP="008832A6" w:rsidR="00DD211B">
      <w:pPr>
        <w:jc w:val="right"/>
      </w:pPr>
      <w:r>
        <w:t>za točnost otpravka – ovlašteni službenik</w:t>
      </w:r>
    </w:p>
    <w:p w:rsidRDefault="00DD211B" w:rsidP="008832A6" w:rsidR="00DD211B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007AF7" w:rsidP="001B7F9A" w:rsidR="00007AF7">
      <w:pPr>
        <w:jc w:val="right"/>
      </w:pPr>
    </w:p>
    <w:p w:rsidRDefault="00007AF7" w:rsidP="00007AF7" w:rsidR="00007AF7"/>
    <w:p w:rsidRDefault="00FA0F09" w:rsidP="001B7F9A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3100FD" w:rsidR="00007AF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11B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747D04">
      <w:t>2041/2016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91710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0BD4"/>
    <w:rsid w:val="006951FE"/>
    <w:rsid w:val="006A333E"/>
    <w:rsid w:val="006F308F"/>
    <w:rsid w:val="00747D04"/>
    <w:rsid w:val="00760BEA"/>
    <w:rsid w:val="007659A5"/>
    <w:rsid w:val="00792894"/>
    <w:rsid w:val="007A4677"/>
    <w:rsid w:val="007A5E0A"/>
    <w:rsid w:val="007A7272"/>
    <w:rsid w:val="007B40F5"/>
    <w:rsid w:val="007C20FA"/>
    <w:rsid w:val="007E2957"/>
    <w:rsid w:val="0080300F"/>
    <w:rsid w:val="0087363E"/>
    <w:rsid w:val="008A22CF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5496"/>
    <w:rsid w:val="00D36C8E"/>
    <w:rsid w:val="00D46B98"/>
    <w:rsid w:val="00D661F4"/>
    <w:rsid w:val="00DD211B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041FD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SMJEŠAK, d.o.o. za ugostiteljstvo u stečaju</izvorni_sadrzaj>
    <derivirana_varijabla naziv="DomainObject.Predmet.ProtustrankaFormated_1">  SMJEŠAK, d.o.o. za ugostiteljstvo u stečaju</derivirana_varijabla>
  </DomainObject.Predmet.ProtustrankaFormated>
  <DomainObject.Predmet.ProtustrankaFormatedOIB>
    <izvorni_sadrzaj>  SMJEŠAK, d.o.o. za ugostiteljstvo u stečaju, OIB 55791064173</izvorni_sadrzaj>
    <derivirana_varijabla naziv="DomainObject.Predmet.ProtustrankaFormatedOIB_1">  SMJEŠAK, d.o.o. za ugostiteljstvo u stečaju, OIB 55791064173</derivirana_varijabla>
  </DomainObject.Predmet.ProtustrankaFormatedOIB>
  <DomainObject.Predmet.ProtustrankaFormatedWithAdress>
    <izvorni_sadrzaj> SMJEŠAK, d.o.o. za ugostiteljstvo u stečaju, Mejaši II 66, 21000 Split</izvorni_sadrzaj>
    <derivirana_varijabla naziv="DomainObject.Predmet.ProtustrankaFormatedWithAdress_1"> SMJEŠAK, d.o.o. za ugostiteljstvo u stečaju, Mejaši II 66, 21000 Split</derivirana_varijabla>
  </DomainObject.Predmet.ProtustrankaFormatedWithAdress>
  <DomainObject.Predmet.ProtustrankaFormatedWithAdressOIB>
    <izvorni_sadrzaj> SMJEŠAK, d.o.o. za ugostiteljstvo u stečaju, OIB 55791064173, Mejaši II 66, 21000 Split</izvorni_sadrzaj>
    <derivirana_varijabla naziv="DomainObject.Predmet.ProtustrankaFormatedWithAdressOIB_1"> SMJEŠAK, d.o.o. za ugostiteljstvo u stečaju, OIB 55791064173, Mejaši II 66, 21000 Split</derivirana_varijabla>
  </DomainObject.Predmet.ProtustrankaFormatedWithAdressOIB>
  <DomainObject.Predmet.ProtustrankaWithAdress>
    <izvorni_sadrzaj>SMJEŠAK, d.o.o. za ugostiteljstvo u stečaju Mejaši II 66, 21000 Split</izvorni_sadrzaj>
    <derivirana_varijabla naziv="DomainObject.Predmet.ProtustrankaWithAdress_1">SMJEŠAK, d.o.o. za ugostiteljstvo u stečaju Mejaši II 66, 21000 Split</derivirana_varijabla>
  </DomainObject.Predmet.ProtustrankaWithAdress>
  <DomainObject.Predmet.ProtustrankaWithAdressOIB>
    <izvorni_sadrzaj>SMJEŠAK, d.o.o. za ugostiteljstvo u stečaju, OIB 55791064173, Mejaši II 66, 21000 Split</izvorni_sadrzaj>
    <derivirana_varijabla naziv="DomainObject.Predmet.ProtustrankaWithAdressOIB_1">SMJEŠAK, d.o.o. za ugostiteljstvo u stečaju, OIB 55791064173, Mejaši II 66, 21000 Split</derivirana_varijabla>
  </DomainObject.Predmet.ProtustrankaWithAdressOIB>
  <DomainObject.Predmet.ProtustrankaNazivFormated>
    <izvorni_sadrzaj>SMJEŠAK, d.o.o. za ugostiteljstvo u stečaju</izvorni_sadrzaj>
    <derivirana_varijabla naziv="DomainObject.Predmet.ProtustrankaNazivFormated_1">SMJEŠAK, d.o.o. za ugostiteljstvo u stečaju</derivirana_varijabla>
  </DomainObject.Predmet.ProtustrankaNazivFormated>
  <DomainObject.Predmet.ProtustrankaNazivFormatedOIB>
    <izvorni_sadrzaj>SMJEŠAK, d.o.o. za ugostiteljstvo u stečaju, OIB 55791064173</izvorni_sadrzaj>
    <derivirana_varijabla naziv="DomainObject.Predmet.ProtustrankaNazivFormatedOIB_1">SMJEŠAK, d.o.o. za ugostiteljstvo u stečaju, OIB 55791064173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384117.79</izvorni_sadrzaj>
    <derivirana_varijabla naziv="DomainObject.Predmet.TrenutnaVrijednost_1">384117.79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SMJEŠAK, d.o.o. za ugostiteljstvo u stečaju</item>
    </izvorni_sadrzaj>
    <derivirana_varijabla naziv="DomainObject.Predmet.ProtuStrankaListFormated_1">
      <item>SMJEŠAK, d.o.o. za ugostiteljstvo u stečaju</item>
    </derivirana_varijabla>
  </DomainObject.Predmet.ProtuStrankaListFormated>
  <DomainObject.Predmet.ProtuStrankaListFormatedOIB>
    <izvorni_sadrzaj>
      <item>SMJEŠAK, d.o.o. za ugostiteljstvo u stečaju, OIB 55791064173</item>
    </izvorni_sadrzaj>
    <derivirana_varijabla naziv="DomainObject.Predmet.ProtuStrankaListFormatedOIB_1">
      <item>SMJEŠAK, d.o.o. za ugostiteljstvo u stečaju, OIB 55791064173</item>
    </derivirana_varijabla>
  </DomainObject.Predmet.ProtuStrankaListFormatedOIB>
  <DomainObject.Predmet.ProtuStrankaListFormatedWithAdress>
    <izvorni_sadrzaj>
      <item>SMJEŠAK, d.o.o. za ugostiteljstvo u stečaju, Mejaši II 66, 21000 Split</item>
    </izvorni_sadrzaj>
    <derivirana_varijabla naziv="DomainObject.Predmet.ProtuStrankaListFormatedWithAdress_1">
      <item>SMJEŠAK, d.o.o. za ugostiteljstvo u stečaju, Mejaši II 66, 21000 Split</item>
    </derivirana_varijabla>
  </DomainObject.Predmet.ProtuStrankaListFormatedWithAdress>
  <DomainObject.Predmet.ProtuStrankaListFormatedWithAdressOIB>
    <izvorni_sadrzaj>
      <item>SMJEŠAK, d.o.o. za ugostiteljstvo u stečaju, OIB 55791064173, Mejaši II 66, 21000 Split</item>
    </izvorni_sadrzaj>
    <derivirana_varijabla naziv="DomainObject.Predmet.ProtuStrankaListFormatedWithAdressOIB_1">
      <item>SMJEŠAK, d.o.o. za ugostiteljstvo u stečaju, OIB 55791064173, Mejaši II 66, 21000 Split</item>
    </derivirana_varijabla>
  </DomainObject.Predmet.ProtuStrankaListFormatedWithAdressOIB>
  <DomainObject.Predmet.ProtuStrankaListNazivFormated>
    <izvorni_sadrzaj>
      <item>SMJEŠAK, d.o.o. za ugostiteljstvo u stečaju</item>
    </izvorni_sadrzaj>
    <derivirana_varijabla naziv="DomainObject.Predmet.ProtuStrankaListNazivFormated_1">
      <item>SMJEŠAK, d.o.o. za ugostiteljstvo u stečaju</item>
    </derivirana_varijabla>
  </DomainObject.Predmet.ProtuStrankaListNazivFormated>
  <DomainObject.Predmet.ProtuStrankaListNazivFormatedOIB>
    <izvorni_sadrzaj>
      <item>SMJEŠAK, d.o.o. za ugostiteljstvo u stečaju, OIB 55791064173</item>
    </izvorni_sadrzaj>
    <derivirana_varijabla naziv="DomainObject.Predmet.ProtuStrankaListNazivFormatedOIB_1">
      <item>SMJEŠAK, d.o.o. za ugostiteljstvo u stečaju, OIB 55791064173</item>
    </derivirana_varijabla>
  </DomainObject.Predmet.ProtuStrankaListNazivFormatedOIB>
  <DomainObject.Predmet.OstaliListFormated>
    <izvorni_sadrzaj>
      <item>Županijsko državno odvjetništvo u Splitu</item>
      <item>Željko Puljić</item>
      <item>Anita Puljić</item>
    </izvorni_sadrzaj>
    <derivirana_varijabla naziv="DomainObject.Predmet.OstaliListFormated_1">
      <item>Županijsko državno odvjetništvo u Splitu</item>
      <item>Željko Puljić</item>
      <item>Anita Puljić</item>
    </derivirana_varijabla>
  </DomainObject.Predmet.OstaliListFormated>
  <DomainObject.Predmet.OstaliList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FormatedOIB_1">
      <item>Županijsko državno odvjetništvo u Splitu</item>
      <item>Željko Puljić, OIB 88404718470</item>
      <item>Anita Puljić, OIB 03644160993</item>
    </derivirana_varijabla>
  </DomainObject.Predmet.OstaliListFormatedOIB>
  <DomainObject.Predmet.OstaliListFormatedWithAdress>
    <izvorni_sadrzaj>
      <item>Županijsko državno odvjetništvo u Splitu, Gundulićeva 29a, 21000 Split</item>
      <item>Željko Puljić, Mejaši II 66, 21000 Split</item>
      <item>Anita Puljić, Mejaši II 66, 21400 Sutivan</item>
    </izvorni_sadrzaj>
    <derivirana_varijabla naziv="DomainObject.Predmet.OstaliListFormatedWithAdress_1">
      <item>Županijsko državno odvjetništvo u Splitu, Gundulićeva 29a, 21000 Split</item>
      <item>Željko Puljić, Mejaši II 66, 21000 Split</item>
      <item>Anita Puljić, Mejaši II 66, 21400 Sutivan</item>
    </derivirana_varijabla>
  </DomainObject.Predmet.OstaliListFormatedWithAdress>
  <DomainObject.Predmet.OstaliListFormatedWithAdressOIB>
    <izvorni_sadrzaj>
      <item>Županijsko državno odvjetništvo u Splitu, Gundulićeva 29a, 21000 Split</item>
      <item>Željko Puljić, OIB 88404718470, Mejaši II 66, 21000 Split</item>
      <item>Anita Puljić, OIB 03644160993, Mejaši II 66, 21400 Sutivan</item>
    </izvorni_sadrzaj>
    <derivirana_varijabla naziv="DomainObject.Predmet.OstaliListFormatedWithAdressOIB_1">
      <item>Županijsko državno odvjetništvo u Splitu, Gundulićeva 29a, 21000 Split</item>
      <item>Željko Puljić, OIB 88404718470, Mejaši II 66, 21000 Split</item>
      <item>Anita Puljić, OIB 03644160993, Mejaši II 66, 21400 Sutivan</item>
    </derivirana_varijabla>
  </DomainObject.Predmet.OstaliListFormatedWithAdressOIB>
  <DomainObject.Predmet.OstaliListNazivFormated>
    <izvorni_sadrzaj>
      <item>Županijsko državno odvjetništvo u Splitu</item>
      <item>Željko Puljić</item>
      <item>Anita Puljić</item>
    </izvorni_sadrzaj>
    <derivirana_varijabla naziv="DomainObject.Predmet.OstaliListNazivFormated_1">
      <item>Županijsko državno odvjetništvo u Splitu</item>
      <item>Željko Puljić</item>
      <item>Anita Puljić</item>
    </derivirana_varijabla>
  </DomainObject.Predmet.OstaliListNazivFormated>
  <DomainObject.Predmet.OstaliListNaziv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NazivFormatedOIB_1">
      <item>Županijsko državno odvjetništvo u Splitu</item>
      <item>Željko Puljić, OIB 88404718470</item>
      <item>Anita Puljić, OIB 03644160993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SMJEŠAK, d.o.o. za ugostiteljstvo u stečaju</izvorni_sadrzaj>
    <derivirana_varijabla naziv="DomainObject.Predmet.ProtustrankaIDrugi_1">SMJEŠAK, d.o.o. za ugostiteljstvo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SMJEŠAK, d.o.o. za ugostiteljstvo u stečaju, OIB 55791064173, Mejaši II 66, 21000 Split</izvorni_sadrzaj>
    <derivirana_varijabla naziv="DomainObject.Predmet.ProtustrankaIDrugiAdressOIB_1">SMJEŠAK, d.o.o. za ugostiteljstvo u stečaju, OIB 55791064173, Mejaši II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SMJEŠAK, d.o.o. za ugostiteljstvo u stečaju</item>
      <item>FINANCIJSKA AGENCIJA, RC SPLIT</item>
      <item>Ministarstvo financija RH</item>
      <item>Županijsko državno odvjetništvo u Splitu</item>
      <item>Željko Puljić</item>
      <item>Anita Puljić</item>
    </izvorni_sadrzaj>
    <derivirana_varijabla naziv="DomainObject.Predmet.SudioniciListNaziv_1">
      <item>SMJEŠAK, d.o.o. za ugostiteljstvo u stečaju</item>
      <item>FINANCIJSKA AGENCIJA, RC SPLIT</item>
      <item>Ministarstvo financija RH</item>
      <item>Županijsko državno odvjetništvo u Splitu</item>
      <item>Željko Puljić</item>
      <item>Anita Puljić</item>
    </derivirana_varijabla>
  </DomainObject.Predmet.SudioniciListNaziv>
  <DomainObject.Predmet.SudioniciListAdressOIB>
    <izvorni_sadrzaj>
      <item>SMJEŠAK, d.o.o. za ugostiteljstvo u stečaju,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izvorni_sadrzaj>
    <derivirana_varijabla naziv="DomainObject.Predmet.SudioniciListAdressOIB_1">
      <item>SMJEŠAK, d.o.o. za ugostiteljstvo u stečaju,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55791064173</item>
      <item>, OIB 85821130368</item>
      <item>, OIB 18683136487</item>
      <item>, OIB null</item>
      <item>, OIB 88404718470</item>
      <item>, OIB 03644160993</item>
    </izvorni_sadrzaj>
    <derivirana_varijabla naziv="DomainObject.Predmet.SudioniciListNazivOIB_1">
      <item>, OIB 55791064173</item>
      <item>, OIB 85821130368</item>
      <item>, OIB 18683136487</item>
      <item>, OIB null</item>
      <item>, OIB 88404718470</item>
      <item>, OIB 03644160993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DE775-124F-4971-B0CF-9B7F7F2B9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251</properties:Words>
  <properties:Characters>1248</properties:Characters>
  <properties:Lines>41</properties:Lines>
  <properties:Paragraphs>21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2018-10-09T08:15:00Z</cp:lastPrinted>
  <dcterms:modified xmlns:xsi="http://www.w3.org/2001/XMLSchema-instance" xsi:type="dcterms:W3CDTF">2018-10-09T08:15:00Z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(St-2041-2016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