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e3dd" w14:paraId="6f2e3dd" w:rsidRDefault="002B1826" w:rsidP="002B1826" w:rsidR="002B1826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826" w:rsidP="002B1826" w:rsidR="002B1826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2B1826" w:rsidP="002B1826" w:rsidR="002B1826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2B1826" w:rsidP="002B1826" w:rsidR="002B1826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52000 Pazin</w:t>
      </w:r>
    </w:p>
    <w:p w:rsidRDefault="002B1826" w:rsidP="002B1826" w:rsidR="002B1826" w:rsidRPr="00515B81">
      <w:pPr>
        <w:rPr>
          <w:sz w:val="22"/>
        </w:rPr>
      </w:pPr>
    </w:p>
    <w:p w:rsidRDefault="002B1826" w:rsidP="002B1826" w:rsidR="002B1826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sucu Ivanu Dujiću, povodom zahtjeva Financijske agencije, OIB 85821130368,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 </w:t>
      </w:r>
      <w:r w:rsidRPr="002B1826">
        <w:rPr>
          <w:rFonts w:cs="Times New Roman" w:eastAsia="Times New Roman"/>
          <w:sz w:val="22"/>
        </w:rPr>
        <w:t>„MOTOCIKLISTIČKI KLUB PLAVI VITEZOVI – CR</w:t>
      </w:r>
      <w:r>
        <w:rPr>
          <w:rFonts w:cs="Times New Roman" w:eastAsia="Times New Roman"/>
          <w:sz w:val="22"/>
        </w:rPr>
        <w:t xml:space="preserve">OATIA III“ </w:t>
      </w:r>
      <w:proofErr w:type="spellStart"/>
      <w:r>
        <w:rPr>
          <w:rFonts w:cs="Times New Roman" w:eastAsia="Times New Roman"/>
          <w:sz w:val="22"/>
        </w:rPr>
        <w:t>Vodnjan</w:t>
      </w:r>
      <w:proofErr w:type="spellEnd"/>
      <w:r>
        <w:rPr>
          <w:rFonts w:cs="Times New Roman" w:eastAsia="Times New Roman"/>
          <w:sz w:val="22"/>
        </w:rPr>
        <w:t xml:space="preserve">, S. </w:t>
      </w:r>
      <w:proofErr w:type="spellStart"/>
      <w:r>
        <w:rPr>
          <w:rFonts w:cs="Times New Roman" w:eastAsia="Times New Roman"/>
          <w:sz w:val="22"/>
        </w:rPr>
        <w:t>Rocco</w:t>
      </w:r>
      <w:proofErr w:type="spellEnd"/>
      <w:r>
        <w:rPr>
          <w:rFonts w:cs="Times New Roman" w:eastAsia="Times New Roman"/>
          <w:sz w:val="22"/>
        </w:rPr>
        <w:t xml:space="preserve"> 19I</w:t>
      </w:r>
      <w:r w:rsidRPr="002B1826">
        <w:rPr>
          <w:rFonts w:cs="Times New Roman" w:eastAsia="Times New Roman"/>
          <w:sz w:val="22"/>
        </w:rPr>
        <w:t>, OIB 99026898278, reg. br. 18001425</w:t>
      </w:r>
      <w:r w:rsidRPr="00515B81">
        <w:rPr>
          <w:rFonts w:cs="Times New Roman" w:eastAsia="Times New Roman"/>
          <w:sz w:val="22"/>
        </w:rPr>
        <w:t>, nakon izvršenog uvida u registar udruga, sukladno čl. 428. i 430. Stečajnog zakona (Narodne novine br. 71/15), 18. travnja 2016. objavljuje sljedeći</w:t>
      </w:r>
    </w:p>
    <w:p w:rsidRDefault="002B1826" w:rsidP="002B1826" w:rsidR="002B1826" w:rsidRPr="00515B81">
      <w:pPr>
        <w:ind w:firstLine="708"/>
        <w:rPr>
          <w:rFonts w:cs="Times New Roman" w:eastAsia="Times New Roman"/>
          <w:sz w:val="22"/>
        </w:rPr>
      </w:pPr>
    </w:p>
    <w:p w:rsidRDefault="002B1826" w:rsidP="002B1826" w:rsidR="002B1826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2B1826" w:rsidP="002B1826" w:rsidR="002B1826" w:rsidRPr="00515B81">
      <w:pPr>
        <w:ind w:firstLine="708"/>
        <w:rPr>
          <w:sz w:val="22"/>
        </w:rPr>
      </w:pPr>
    </w:p>
    <w:p w:rsidRDefault="002B1826" w:rsidP="002B1826" w:rsidR="002B1826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2B1826">
        <w:rPr>
          <w:rFonts w:cs="Times New Roman" w:eastAsia="Times New Roman"/>
          <w:sz w:val="22"/>
        </w:rPr>
        <w:t xml:space="preserve">„MOTOCIKLISTIČKI KLUB PLAVI VITEZOVI – CROATIA III“ </w:t>
      </w:r>
      <w:proofErr w:type="spellStart"/>
      <w:r w:rsidRPr="002B1826">
        <w:rPr>
          <w:rFonts w:cs="Times New Roman" w:eastAsia="Times New Roman"/>
          <w:sz w:val="22"/>
        </w:rPr>
        <w:t>Vodnjan</w:t>
      </w:r>
      <w:proofErr w:type="spellEnd"/>
      <w:r w:rsidRPr="002B1826">
        <w:rPr>
          <w:rFonts w:cs="Times New Roman" w:eastAsia="Times New Roman"/>
          <w:sz w:val="22"/>
        </w:rPr>
        <w:t xml:space="preserve">, S. </w:t>
      </w:r>
      <w:proofErr w:type="spellStart"/>
      <w:r w:rsidRPr="002B1826">
        <w:rPr>
          <w:rFonts w:cs="Times New Roman" w:eastAsia="Times New Roman"/>
          <w:sz w:val="22"/>
        </w:rPr>
        <w:t>Rocco</w:t>
      </w:r>
      <w:proofErr w:type="spellEnd"/>
      <w:r w:rsidRPr="002B1826">
        <w:rPr>
          <w:rFonts w:cs="Times New Roman" w:eastAsia="Times New Roman"/>
          <w:sz w:val="22"/>
        </w:rPr>
        <w:t xml:space="preserve"> 19I, OIB 99026898278, reg. br. 18001425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</w:t>
      </w:r>
      <w:r>
        <w:rPr>
          <w:rFonts w:cs="Times New Roman" w:eastAsia="Times New Roman"/>
          <w:sz w:val="22"/>
        </w:rPr>
        <w:t>29. siječnja 2016</w:t>
      </w:r>
      <w:r w:rsidRPr="00515B81">
        <w:rPr>
          <w:rFonts w:cs="Times New Roman" w:eastAsia="Times New Roman"/>
          <w:sz w:val="22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120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2B1826" w:rsidP="002B1826" w:rsidR="002B1826" w:rsidRPr="00515B81">
      <w:pPr>
        <w:ind w:firstLine="708"/>
        <w:rPr>
          <w:sz w:val="22"/>
        </w:rPr>
      </w:pPr>
    </w:p>
    <w:p w:rsidRDefault="002B1826" w:rsidP="002B1826" w:rsidR="002B1826" w:rsidRPr="00515B81">
      <w:pPr>
        <w:ind w:firstLine="708"/>
        <w:rPr>
          <w:sz w:val="22"/>
        </w:rPr>
      </w:pPr>
      <w:r w:rsidRPr="00515B81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29. siječnja 2016.</w:t>
      </w:r>
      <w:r w:rsidRPr="00515B81">
        <w:rPr>
          <w:sz w:val="22"/>
        </w:rPr>
        <w:t xml:space="preserve"> iznosio </w:t>
      </w:r>
      <w:r>
        <w:rPr>
          <w:sz w:val="22"/>
        </w:rPr>
        <w:t xml:space="preserve">13.747,90 </w:t>
      </w:r>
      <w:r w:rsidRPr="00515B81">
        <w:rPr>
          <w:sz w:val="22"/>
        </w:rPr>
        <w:t>kuna.</w:t>
      </w:r>
    </w:p>
    <w:p w:rsidRDefault="002B1826" w:rsidP="002B1826" w:rsidR="002B1826" w:rsidRPr="00515B81">
      <w:pPr>
        <w:rPr>
          <w:sz w:val="22"/>
        </w:rPr>
      </w:pPr>
    </w:p>
    <w:p w:rsidRDefault="002B1826" w:rsidP="002B1826" w:rsidR="002B1826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2B1826" w:rsidP="002B1826" w:rsidR="002B1826" w:rsidRPr="00515B81">
      <w:pPr>
        <w:ind w:firstLine="708"/>
        <w:rPr>
          <w:rFonts w:cs="Times New Roman" w:eastAsia="Times New Roman"/>
          <w:sz w:val="22"/>
        </w:rPr>
      </w:pPr>
    </w:p>
    <w:p w:rsidRDefault="002B1826" w:rsidP="002B1826" w:rsidR="002B1826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bCs/>
          <w:sz w:val="22"/>
        </w:rPr>
        <w:t>204-</w:t>
      </w:r>
      <w:r w:rsidRPr="00515B81">
        <w:rPr>
          <w:rFonts w:cs="Times New Roman" w:eastAsia="Times New Roman"/>
          <w:bCs/>
          <w:sz w:val="22"/>
        </w:rPr>
        <w:t xml:space="preserve">2016,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</w:t>
      </w:r>
      <w:r>
        <w:rPr>
          <w:rFonts w:cs="Times New Roman" w:eastAsia="Times New Roman"/>
          <w:bCs/>
          <w:sz w:val="22"/>
        </w:rPr>
        <w:t>204</w:t>
      </w:r>
      <w:r w:rsidRPr="00515B81">
        <w:rPr>
          <w:rFonts w:cs="Times New Roman" w:eastAsia="Times New Roman"/>
          <w:bCs/>
          <w:sz w:val="22"/>
        </w:rPr>
        <w:t>-16, dodatni iznos predujma u visini od 10.000,00 kuna (deset tisuća kuna) za namirenje troškova stečajnog postupka, te da dokaz o uplati dostave sudu (čl. 114. st. 1. u vezi s čl. 431. st. 1. Stečajnog zakona).</w:t>
      </w:r>
    </w:p>
    <w:p w:rsidRDefault="002B1826" w:rsidP="002B1826" w:rsidR="002B1826" w:rsidRPr="00515B81">
      <w:pPr>
        <w:rPr>
          <w:rFonts w:cs="Times New Roman" w:eastAsia="Times New Roman"/>
          <w:sz w:val="22"/>
        </w:rPr>
      </w:pPr>
    </w:p>
    <w:p w:rsidRDefault="002B1826" w:rsidP="002B1826" w:rsidR="002B1826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2B1826" w:rsidP="002B1826" w:rsidR="002B1826" w:rsidRPr="00515B81">
      <w:pPr>
        <w:ind w:firstLine="708"/>
        <w:rPr>
          <w:sz w:val="22"/>
        </w:rPr>
      </w:pPr>
    </w:p>
    <w:p w:rsidRDefault="002B1826" w:rsidP="002B1826" w:rsidR="002B1826" w:rsidRPr="00515B81">
      <w:pPr>
        <w:jc w:val="center"/>
        <w:rPr>
          <w:sz w:val="22"/>
        </w:rPr>
      </w:pPr>
      <w:r w:rsidRPr="00515B81">
        <w:rPr>
          <w:sz w:val="22"/>
        </w:rPr>
        <w:t>U Pazinu 18. travnja 2016.</w:t>
      </w:r>
    </w:p>
    <w:p w:rsidRDefault="002B1826" w:rsidP="002B1826" w:rsidR="002B1826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Sudac</w:t>
      </w:r>
    </w:p>
    <w:p w:rsidRDefault="002B1826" w:rsidP="002B1826" w:rsidR="002B1826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Ivan Dujić</w:t>
      </w:r>
      <w:r w:rsidR="007258C3">
        <w:rPr>
          <w:sz w:val="22"/>
        </w:rPr>
        <w:t>, v. r.</w:t>
      </w:r>
    </w:p>
    <w:p w:rsidRDefault="002B1826" w:rsidP="002B1826" w:rsidR="002B1826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2B1826" w:rsidP="002B1826" w:rsidR="004F5027" w:rsidRPr="002B1826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E31E29" w:rsidR="004F5027" w:rsidRPr="002B182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619" w:rsidP="002B1826" w:rsidR="00B81619">
      <w:r>
        <w:separator/>
      </w:r>
    </w:p>
  </w:endnote>
  <w:endnote w:id="0" w:type="continuationSeparator">
    <w:p w:rsidRDefault="00B81619" w:rsidP="002B1826" w:rsidR="00B8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619" w:rsidP="002B1826" w:rsidR="00B81619">
      <w:r>
        <w:separator/>
      </w:r>
    </w:p>
  </w:footnote>
  <w:footnote w:id="0" w:type="continuationSeparator">
    <w:p w:rsidRDefault="00B81619" w:rsidP="002B1826" w:rsidR="00B81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013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B18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013" w:rsidP="00E31E29" w:rsidR="00E31E29" w:rsidRPr="00D008F0">
    <w:pPr>
      <w:pStyle w:val="Zaglavlje"/>
      <w:jc w:val="right"/>
      <w:rPr>
        <w:sz w:val="22"/>
      </w:rPr>
    </w:pPr>
    <w:r w:rsidRPr="00D008F0">
      <w:rPr>
        <w:sz w:val="22"/>
      </w:rPr>
      <w:t>10 St-</w:t>
    </w:r>
    <w:r w:rsidR="002B1826">
      <w:rPr>
        <w:sz w:val="22"/>
      </w:rPr>
      <w:t>204</w:t>
    </w:r>
    <w:r w:rsidRPr="00D008F0">
      <w:rPr>
        <w:sz w:val="22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AE2"/>
    <w:rsid w:val="002B1826"/>
    <w:rsid w:val="004F5027"/>
    <w:rsid w:val="00553013"/>
    <w:rsid w:val="007258C3"/>
    <w:rsid w:val="00A56BFF"/>
    <w:rsid w:val="00B81619"/>
    <w:rsid w:val="00F919C8"/>
    <w:rsid w:val="00FB4AE2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18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8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B18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8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18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18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18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BFF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BFF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BFF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BFF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18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8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B18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8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18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18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18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BFF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BFF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BF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BF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PLAVI VITEZOVI - CROATIA III, VODNJAN</izvorni_sadrzaj>
    <derivirana_varijabla naziv="DomainObject.Predmet.ProtustrankaFormated_1">  MOTOCIKLISTIČKI KLUB PLAVI VITEZOVI - CROATIA III, VODNJAN</derivirana_varijabla>
  </DomainObject.Predmet.ProtustrankaFormated>
  <DomainObject.Predmet.ProtustrankaFormatedOIB>
    <izvorni_sadrzaj>  MOTOCIKLISTIČKI KLUB PLAVI VITEZOVI - CROATIA III, VODNJAN, OIB 99026898278</izvorni_sadrzaj>
    <derivirana_varijabla naziv="DomainObject.Predmet.ProtustrankaFormatedOIB_1">  MOTOCIKLISTIČKI KLUB PLAVI VITEZOVI - CROATIA III, VODNJAN, OIB 99026898278</derivirana_varijabla>
  </DomainObject.Predmet.ProtustrankaFormatedOIB>
  <DomainObject.Predmet.ProtustrankaFormatedWithAdress>
    <izvorni_sadrzaj> MOTOCIKLISTIČKI KLUB PLAVI VITEZOVI - CROATIA III, VODNJAN, S. Rocco 19 I, 52100 Vodnjan</izvorni_sadrzaj>
    <derivirana_varijabla naziv="DomainObject.Predmet.ProtustrankaFormatedWithAdress_1"> MOTOCIKLISTIČKI KLUB PLAVI VITEZOVI - CROATIA III, VODNJAN, S. Rocco 19 I, 52100 Vodnjan</derivirana_varijabla>
  </DomainObject.Predmet.ProtustrankaFormatedWithAdress>
  <DomainObject.Predmet.ProtustrankaFormatedWithAdressOIB>
    <izvorni_sadrzaj> MOTOCIKLISTIČKI KLUB PLAVI VITEZOVI - CROATIA III, VODNJAN, OIB 99026898278, S. Rocco 19 I, 52100 Vodnjan</izvorni_sadrzaj>
    <derivirana_varijabla naziv="DomainObject.Predmet.ProtustrankaFormatedWithAdressOIB_1"> MOTOCIKLISTIČKI KLUB PLAVI VITEZOVI - CROATIA III, VODNJAN, OIB 99026898278, S. Rocco 19 I, 52100 Vodnjan</derivirana_varijabla>
  </DomainObject.Predmet.ProtustrankaFormatedWithAdressOIB>
  <DomainObject.Predmet.ProtustrankaWithAdress>
    <izvorni_sadrzaj>MOTOCIKLISTIČKI KLUB PLAVI VITEZOVI - CROATIA III, VODNJAN S. Rocco 19 I, 52100 Vodnjan</izvorni_sadrzaj>
    <derivirana_varijabla naziv="DomainObject.Predmet.ProtustrankaWithAdress_1">MOTOCIKLISTIČKI KLUB PLAVI VITEZOVI - CROATIA III, VODNJAN S. Rocco 19 I, 52100 Vodnjan</derivirana_varijabla>
  </DomainObject.Predmet.ProtustrankaWithAdress>
  <DomainObject.Predmet.ProtustrankaWithAdressOIB>
    <izvorni_sadrzaj>MOTOCIKLISTIČKI KLUB PLAVI VITEZOVI - CROATIA III, VODNJAN, OIB 99026898278, S. Rocco 19 I, 52100 Vodnjan</izvorni_sadrzaj>
    <derivirana_varijabla naziv="DomainObject.Predmet.ProtustrankaWithAdressOIB_1">MOTOCIKLISTIČKI KLUB PLAVI VITEZOVI - CROATIA III, VODNJAN, OIB 99026898278, S. Rocco 19 I, 52100 Vodnjan</derivirana_varijabla>
  </DomainObject.Predmet.ProtustrankaWithAdressOIB>
  <DomainObject.Predmet.ProtustrankaNazivFormated>
    <izvorni_sadrzaj>MOTOCIKLISTIČKI KLUB PLAVI VITEZOVI - CROATIA III, VODNJAN</izvorni_sadrzaj>
    <derivirana_varijabla naziv="DomainObject.Predmet.ProtustrankaNazivFormated_1">MOTOCIKLISTIČKI KLUB PLAVI VITEZOVI - CROATIA III, VODNJAN</derivirana_varijabla>
  </DomainObject.Predmet.ProtustrankaNazivFormated>
  <DomainObject.Predmet.ProtustrankaNazivFormatedOIB>
    <izvorni_sadrzaj>MOTOCIKLISTIČKI KLUB PLAVI VITEZOVI - CROATIA III, VODNJAN, OIB 99026898278</izvorni_sadrzaj>
    <derivirana_varijabla naziv="DomainObject.Predmet.ProtustrankaNazivFormatedOIB_1">MOTOCIKLISTIČKI KLUB PLAVI VITEZOVI - CROATIA III, VODNJAN, OIB 99026898278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13747.90</izvorni_sadrzaj>
    <derivirana_varijabla naziv="DomainObject.Predmet.TrenutnaVrijednost_1">13747.90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MOTOCIKLISTIČKI KLUB PLAVI VITEZOVI - CROATIA III, VODNJAN</item>
    </izvorni_sadrzaj>
    <derivirana_varijabla naziv="DomainObject.Predmet.ProtuStrankaListFormated_1">
      <item>MOTOCIKLISTIČKI KLUB PLAVI VITEZOVI - CROATIA III, VODNJAN</item>
    </derivirana_varijabla>
  </DomainObject.Predmet.ProtuStrankaListFormated>
  <DomainObject.Predmet.ProtuStrankaListFormatedOIB>
    <izvorni_sadrzaj>
      <item>MOTOCIKLISTIČKI KLUB PLAVI VITEZOVI - CROATIA III, VODNJAN, OIB 99026898278</item>
    </izvorni_sadrzaj>
    <derivirana_varijabla naziv="DomainObject.Predmet.ProtuStrankaListFormatedOIB_1">
      <item>MOTOCIKLISTIČKI KLUB PLAVI VITEZOVI - CROATIA III, VODNJAN, OIB 99026898278</item>
    </derivirana_varijabla>
  </DomainObject.Predmet.ProtuStrankaListFormatedOIB>
  <DomainObject.Predmet.ProtuStrankaListFormatedWithAdress>
    <izvorni_sadrzaj>
      <item>MOTOCIKLISTIČKI KLUB PLAVI VITEZOVI - CROATIA III, VODNJAN, S. Rocco 19 I, 52100 Vodnjan</item>
    </izvorni_sadrzaj>
    <derivirana_varijabla naziv="DomainObject.Predmet.ProtuStrankaListFormatedWithAdress_1">
      <item>MOTOCIKLISTIČKI KLUB PLAVI VITEZOVI - CROATIA III, VODNJAN, S. Rocco 19 I, 52100 Vodnjan</item>
    </derivirana_varijabla>
  </DomainObject.Predmet.ProtuStrankaListFormatedWithAdress>
  <DomainObject.Predmet.ProtuStrankaListFormatedWithAdressOIB>
    <izvorni_sadrzaj>
      <item>MOTOCIKLISTIČKI KLUB PLAVI VITEZOVI - CROATIA III, VODNJAN, OIB 99026898278, S. Rocco 19 I, 52100 Vodnjan</item>
    </izvorni_sadrzaj>
    <derivirana_varijabla naziv="DomainObject.Predmet.ProtuStrankaListFormatedWithAdressOIB_1">
      <item>MOTOCIKLISTIČKI KLUB PLAVI VITEZOVI - CROATIA III, VODNJAN, OIB 99026898278, S. Rocco 19 I, 52100 Vodnjan</item>
    </derivirana_varijabla>
  </DomainObject.Predmet.ProtuStrankaListFormatedWithAdressOIB>
  <DomainObject.Predmet.ProtuStrankaListNazivFormated>
    <izvorni_sadrzaj>
      <item>MOTOCIKLISTIČKI KLUB PLAVI VITEZOVI - CROATIA III, VODNJAN</item>
    </izvorni_sadrzaj>
    <derivirana_varijabla naziv="DomainObject.Predmet.ProtuStrankaListNazivFormated_1">
      <item>MOTOCIKLISTIČKI KLUB PLAVI VITEZOVI - CROATIA III, VODNJAN</item>
    </derivirana_varijabla>
  </DomainObject.Predmet.ProtuStrankaListNazivFormated>
  <DomainObject.Predmet.ProtuStrankaListNazivFormatedOIB>
    <izvorni_sadrzaj>
      <item>MOTOCIKLISTIČKI KLUB PLAVI VITEZOVI - CROATIA III, VODNJAN, OIB 99026898278</item>
    </izvorni_sadrzaj>
    <derivirana_varijabla naziv="DomainObject.Predmet.ProtuStrankaListNazivFormatedOIB_1">
      <item>MOTOCIKLISTIČKI KLUB PLAVI VITEZOVI - CROATIA III, VODNJAN, OIB 99026898278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MOTOCIKLISTIČKI KLUB PLAVI VITEZOVI - CROATIA III, VODNJAN</izvorni_sadrzaj>
    <derivirana_varijabla naziv="DomainObject.Predmet.ProtustrankaIDrugi_1">MOTOCIKLISTIČKI KLUB PLAVI VITEZOVI - CROATIA III,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MOTOCIKLISTIČKI KLUB PLAVI VITEZOVI - CROATIA III, VODNJAN, OIB 99026898278, S. Rocco 19 I, 52100 Vodnjan</izvorni_sadrzaj>
    <derivirana_varijabla naziv="DomainObject.Predmet.ProtustrankaIDrugiAdressOIB_1">MOTOCIKLISTIČKI KLUB PLAVI VITEZOVI - CROATIA III, VODNJAN, OIB 99026898278, S. Rocco 19 I,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MOTOCIKLISTIČKI KLUB PLAVI VITEZOVI - CROATIA III, VODNJAN</item>
    </izvorni_sadrzaj>
    <derivirana_varijabla naziv="DomainObject.Predmet.SudioniciListNaziv_1">
      <item>FINANCIJSKA AGENCIJA, RC RIJEKA, PODRUŽNICA PULA, PULA</item>
      <item>MOTOCIKLISTIČKI KLUB PLAVI VITEZOVI - CROATIA III,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MOTOCIKLISTIČKI KLUB PLAVI VITEZOVI - CROATIA III, VODNJAN, OIB 99026898278, S. Rocco 19 I,52100 Vodnjan</item>
    </izvorni_sadrzaj>
    <derivirana_varijabla naziv="DomainObject.Predmet.SudioniciListAdressOIB_1">
      <item>FINANCIJSKA AGENCIJA, RC RIJEKA, PODRUŽNICA PULA, PULA, OIB 85821130368, Ulica grada Vukovara 70,10000 Zagreb</item>
      <item>MOTOCIKLISTIČKI KLUB PLAVI VITEZOVI - CROATIA III, VODNJAN, OIB 99026898278, S. Rocco 19 I,52100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99026898278</item>
    </izvorni_sadrzaj>
    <derivirana_varijabla naziv="DomainObject.Predmet.SudioniciListNazivOIB_1">
      <item>, OIB 85821130368</item>
      <item>, OIB 99026898278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477</properties:Words>
  <properties:Characters>2591</properties:Characters>
  <properties:Lines>51</properties:Lines>
  <properties:Paragraphs>15</properties:Paragraphs>
  <properties:TotalTime>2</properties:TotalTime>
  <properties:ScaleCrop>false</properties:ScaleCrop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2016-04-18T08:26:00Z</dcterms:created>
  <dc:creator>Mihaela Kaligari</dc:creator>
  <dc:description/>
  <cp:keywords/>
  <cp:lastModifiedBy>Sanja Lakošeljac</cp:lastModifiedBy>
  <cp:lastPrinted>2016-04-18T09:45:00Z</cp:lastPrinted>
  <dcterms:modified xmlns:xsi="http://www.w3.org/2001/XMLSchema-instance" xsi:type="dcterms:W3CDTF">2016-04-18T11:44:00Z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