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5e87" w14:paraId="6ca5e87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6A4670">
        <w:rPr>
          <w:rFonts w:hAnsi="Times New Roman" w:ascii="Times New Roman"/>
          <w:szCs w:val="24"/>
          <w:lang w:val="hr-HR"/>
        </w:rPr>
        <w:t>1334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6A4670" w:rsidRPr="006A4670">
        <w:rPr>
          <w:rFonts w:hAnsi="Times New Roman" w:ascii="Times New Roman"/>
          <w:szCs w:val="24"/>
          <w:lang w:val="hr-HR"/>
        </w:rPr>
        <w:t>MIRSAD SULIĆ jednostavno društvo s ograničenom odgovornošću za prijevoz i usluge</w:t>
      </w:r>
      <w:r w:rsidR="006A4670">
        <w:rPr>
          <w:rFonts w:hAnsi="Times New Roman" w:ascii="Times New Roman"/>
          <w:szCs w:val="24"/>
          <w:lang w:val="hr-HR"/>
        </w:rPr>
        <w:t xml:space="preserve">, Zagreb (Grad Zagreb), </w:t>
      </w:r>
      <w:r w:rsidR="006A4670" w:rsidRPr="006A4670">
        <w:rPr>
          <w:rFonts w:hAnsi="Times New Roman" w:ascii="Times New Roman"/>
          <w:szCs w:val="24"/>
          <w:lang w:val="hr-HR"/>
        </w:rPr>
        <w:t>Šetalište 150. brigade hrvatske vojske 4</w:t>
      </w:r>
      <w:r w:rsidR="006A4670">
        <w:rPr>
          <w:rFonts w:hAnsi="Times New Roman" w:ascii="Times New Roman"/>
          <w:szCs w:val="24"/>
          <w:lang w:val="hr-HR"/>
        </w:rPr>
        <w:t xml:space="preserve">, OIB: </w:t>
      </w:r>
      <w:r w:rsidR="006A4670" w:rsidRPr="006A4670">
        <w:rPr>
          <w:rFonts w:hAnsi="Times New Roman" w:ascii="Times New Roman"/>
          <w:szCs w:val="24"/>
          <w:lang w:val="hr-HR"/>
        </w:rPr>
        <w:t>97847042804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775003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</w:t>
      </w:r>
      <w:r w:rsidR="006A4670">
        <w:rPr>
          <w:rFonts w:hAnsi="Times New Roman" w:ascii="Times New Roman"/>
          <w:szCs w:val="24"/>
          <w:lang w:val="hr-HR"/>
        </w:rPr>
        <w:t xml:space="preserve"> </w:t>
      </w:r>
      <w:r w:rsidR="006A4670" w:rsidRPr="006A4670">
        <w:rPr>
          <w:rFonts w:hAnsi="Times New Roman" w:ascii="Times New Roman"/>
          <w:szCs w:val="24"/>
          <w:lang w:val="hr-HR"/>
        </w:rPr>
        <w:t>MIRSAD SULIĆ jednostavno društvo s ograničenom odgovornošću za prijevoz i usluge</w:t>
      </w:r>
      <w:r w:rsidR="006A4670">
        <w:rPr>
          <w:rFonts w:hAnsi="Times New Roman" w:ascii="Times New Roman"/>
          <w:szCs w:val="24"/>
          <w:lang w:val="hr-HR"/>
        </w:rPr>
        <w:t xml:space="preserve">, Zagreb (Grad Zagreb), </w:t>
      </w:r>
      <w:r w:rsidR="006A4670" w:rsidRPr="006A4670">
        <w:rPr>
          <w:rFonts w:hAnsi="Times New Roman" w:ascii="Times New Roman"/>
          <w:szCs w:val="24"/>
          <w:lang w:val="hr-HR"/>
        </w:rPr>
        <w:t>Šetalište 150. brigade hrvatske vojske 4</w:t>
      </w:r>
      <w:r w:rsidR="006A4670">
        <w:rPr>
          <w:rFonts w:hAnsi="Times New Roman" w:ascii="Times New Roman"/>
          <w:szCs w:val="24"/>
          <w:lang w:val="hr-HR"/>
        </w:rPr>
        <w:t xml:space="preserve">, OIB: </w:t>
      </w:r>
      <w:r w:rsidR="006A4670" w:rsidRPr="006A4670">
        <w:rPr>
          <w:rFonts w:hAnsi="Times New Roman" w:ascii="Times New Roman"/>
          <w:szCs w:val="24"/>
          <w:lang w:val="hr-HR"/>
        </w:rPr>
        <w:t>97847042804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5003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1C0F20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1C0F20" w:rsidR="001C0F20" w:rsidRPr="001C0F20">
      <w:pPr>
        <w:ind w:left="4320"/>
        <w:rPr>
          <w:rFonts w:hAnsi="Times New Roman" w:ascii="Times New Roman"/>
        </w:rPr>
      </w:pPr>
      <w:r w:rsidRPr="001C0F20">
        <w:rPr>
          <w:rFonts w:hAnsi="Times New Roman" w:ascii="Times New Roman"/>
        </w:rPr>
        <w:t>Za točnost otpravka-ovlašteni službenik:</w:t>
      </w:r>
    </w:p>
    <w:p w:rsidRDefault="001C0F20" w:rsidR="001C0F20" w:rsidRPr="001C0F20">
      <w:pPr>
        <w:ind w:left="5040"/>
        <w:rPr>
          <w:rFonts w:hAnsi="Times New Roman" w:ascii="Times New Roman"/>
        </w:rPr>
      </w:pPr>
      <w:r w:rsidRPr="001C0F20">
        <w:rPr>
          <w:rFonts w:hAnsi="Times New Roman" w:ascii="Times New Roman"/>
        </w:rPr>
        <w:t xml:space="preserve">         (Katarina Babić)</w:t>
      </w:r>
    </w:p>
    <w:p w:rsidRDefault="001C0F20" w:rsidP="009A0A41" w:rsidR="001C0F20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1C0F20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13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0F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6A4670">
      <w:rPr>
        <w:rFonts w:hAnsi="Times New Roman" w:ascii="Times New Roman"/>
        <w:lang w:val="hr-HR"/>
      </w:rPr>
      <w:t>1334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0F20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A4670"/>
    <w:rsid w:val="006D3846"/>
    <w:rsid w:val="006F3C67"/>
    <w:rsid w:val="00775003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10B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F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F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F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F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F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F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F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F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St-1334/2019</izvorni_sadrzaj>
    <derivirana_varijabla naziv="DomainObject.Predmet.OznakaBroj_1">St-1334/2019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MIRSAD SULIĆ jednostavno društvo s ograničenom odgovornošću za prijevoz i usluge zastupanog po punomoćniku Mirsad Sulić</izvorni_sadrzaj>
    <derivirana_varijabla naziv="DomainObject.Predmet.ProtustrankaFormated_1">  MIRSAD SULIĆ jednostavno društvo s ograničenom odgovornošću za prijevoz i usluge zastupanog po punomoćniku Mirsad Sulić</derivirana_varijabla>
  </DomainObject.Predmet.ProtustrankaFormated>
  <DomainObject.Predmet.ProtustrankaFormatedOIB>
    <izvorni_sadrzaj>  MIRSAD SULIĆ jednostavno društvo s ograničenom odgovornošću za prijevoz i usluge, OIB 97847042804 zastupanog po punomoćniku Mirsad Sulić</izvorni_sadrzaj>
    <derivirana_varijabla naziv="DomainObject.Predmet.ProtustrankaFormatedOIB_1">  MIRSAD SULIĆ jednostavno društvo s ograničenom odgovornošću za prijevoz i usluge, OIB 97847042804 zastupanog po punomoćniku Mirsad Sulić</derivirana_varijabla>
  </DomainObject.Predmet.ProtustrankaFormatedOIB>
  <DomainObject.Predmet.ProtustrankaFormatedWithAdress>
    <izvorni_sadrzaj> MIRSAD SULIĆ jednostavno društvo s ograničenom odgovornošću za prijevoz i usluge, Šetalište 150. brigade hrvatske vojske 4, 10000 Zagreb zastupanog po punomoćniku Mirsad Sulić</izvorni_sadrzaj>
    <derivirana_varijabla naziv="DomainObject.Predmet.ProtustrankaFormatedWithAdress_1"> MIRSAD SULIĆ jednostavno društvo s ograničenom odgovornošću za prijevoz i usluge, Šetalište 150. brigade hrvatske vojske 4, 10000 Zagreb zastupanog po punomoćniku Mirsad Sulić</derivirana_varijabla>
  </DomainObject.Predmet.ProtustrankaFormatedWithAdress>
  <DomainObject.Predmet.ProtustrankaFormatedWithAdressOIB>
    <izvorni_sadrzaj> MIRSAD SULIĆ jednostavno društvo s ograničenom odgovornošću za prijevoz i usluge, OIB 97847042804, Šetalište 150. brigade hrvatske vojske 4, 10000 Zagreb zastupanog po punomoćniku Mirsad Sulić</izvorni_sadrzaj>
    <derivirana_varijabla naziv="DomainObject.Predmet.ProtustrankaFormatedWithAdressOIB_1"> MIRSAD SULIĆ jednostavno društvo s ograničenom odgovornošću za prijevoz i usluge, OIB 97847042804, Šetalište 150. brigade hrvatske vojske 4, 10000 Zagreb zastupanog po punomoćniku Mirsad Sulić</derivirana_varijabla>
  </DomainObject.Predmet.ProtustrankaFormatedWithAdressOIB>
  <DomainObject.Predmet.ProtustrankaWithAdress>
    <izvorni_sadrzaj>MIRSAD SULIĆ jednostavno društvo s ograničenom odgovornošću za prijevoz i usluge Šetalište 150. brigade hrvatske vojske 4, 10000 Zagreb</izvorni_sadrzaj>
    <derivirana_varijabla naziv="DomainObject.Predmet.ProtustrankaWithAdress_1">MIRSAD SULIĆ jednostavno društvo s ograničenom odgovornošću za prijevoz i usluge Šetalište 150. brigade hrvatske vojske 4, 10000 Zagreb</derivirana_varijabla>
  </DomainObject.Predmet.ProtustrankaWithAdress>
  <DomainObject.Predmet.ProtustrankaWithAdressOIB>
    <izvorni_sadrzaj>MIRSAD SULIĆ jednostavno društvo s ograničenom odgovornošću za prijevoz i usluge, OIB 97847042804, Šetalište 150. brigade hrvatske vojske 4, 10000 Zagreb</izvorni_sadrzaj>
    <derivirana_varijabla naziv="DomainObject.Predmet.ProtustrankaWithAdressOIB_1">MIRSAD SULIĆ jednostavno društvo s ograničenom odgovornošću za prijevoz i usluge, OIB 97847042804, Šetalište 150. brigade hrvatske vojske 4, 10000 Zagreb</derivirana_varijabla>
  </DomainObject.Predmet.ProtustrankaWithAdressOIB>
  <DomainObject.Predmet.ProtustrankaNazivFormated>
    <izvorni_sadrzaj>MIRSAD SULIĆ jednostavno društvo s ograničenom odgovornošću za prijevoz i usluge</izvorni_sadrzaj>
    <derivirana_varijabla naziv="DomainObject.Predmet.ProtustrankaNazivFormated_1">MIRSAD SULIĆ jednostavno društvo s ograničenom odgovornošću za prijevoz i usluge</derivirana_varijabla>
  </DomainObject.Predmet.ProtustrankaNazivFormated>
  <DomainObject.Predmet.ProtustrankaNazivFormatedOIB>
    <izvorni_sadrzaj>MIRSAD SULIĆ jednostavno društvo s ograničenom odgovornošću za prijevoz i usluge, OIB 97847042804</izvorni_sadrzaj>
    <derivirana_varijabla naziv="DomainObject.Predmet.ProtustrankaNazivFormatedOIB_1">MIRSAD SULIĆ jednostavno društvo s ograničenom odgovornošću za prijevoz i usluge, OIB 97847042804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MIRSAD SULIĆ jednostavno društvo s ograničenom odgovornošću za prijevoz i usluge zastupanog po punomoćniku Mirsad Sulić</item>
    </izvorni_sadrzaj>
    <derivirana_varijabla naziv="DomainObject.Predmet.ProtuStrankaListFormated_1">
      <item>MIRSAD SULIĆ jednostavno društvo s ograničenom odgovornošću za prijevoz i usluge zastupanog po punomoćniku Mirsad Sulić</item>
    </derivirana_varijabla>
  </DomainObject.Predmet.ProtuStrankaListFormated>
  <DomainObject.Predmet.ProtuStrankaListFormatedOIB>
    <izvorni_sadrzaj>
      <item>MIRSAD SULIĆ jednostavno društvo s ograničenom odgovornošću za prijevoz i usluge, OIB 97847042804 zastupanog po punomoćniku Mirsad Sulić</item>
    </izvorni_sadrzaj>
    <derivirana_varijabla naziv="DomainObject.Predmet.ProtuStrankaListFormatedOIB_1">
      <item>MIRSAD SULIĆ jednostavno društvo s ograničenom odgovornošću za prijevoz i usluge, OIB 97847042804 zastupanog po punomoćniku Mirsad Sulić</item>
    </derivirana_varijabla>
  </DomainObject.Predmet.ProtuStrankaListFormatedOIB>
  <DomainObject.Predmet.ProtuStrankaListFormatedWithAdress>
    <izvorni_sadrzaj>
      <item>MIRSAD SULIĆ jednostavno društvo s ograničenom odgovornošću za prijevoz i usluge, Šetalište 150. brigade hrvatske vojske 4, 10000 Zagreb zastupanog po punomoćniku Mirsad Sulić</item>
    </izvorni_sadrzaj>
    <derivirana_varijabla naziv="DomainObject.Predmet.ProtuStrankaListFormatedWithAdress_1">
      <item>MIRSAD SULIĆ jednostavno društvo s ograničenom odgovornošću za prijevoz i usluge, Šetalište 150. brigade hrvatske vojske 4, 10000 Zagreb zastupanog po punomoćniku Mirsad Sulić</item>
    </derivirana_varijabla>
  </DomainObject.Predmet.ProtuStrankaListFormatedWithAdress>
  <DomainObject.Predmet.ProtuStrankaListFormatedWithAdressOIB>
    <izvorni_sadrzaj>
      <item>MIRSAD SULIĆ jednostavno društvo s ograničenom odgovornošću za prijevoz i usluge, OIB 97847042804, Šetalište 150. brigade hrvatske vojske 4, 10000 Zagreb zastupanog po punomoćniku Mirsad Sulić</item>
    </izvorni_sadrzaj>
    <derivirana_varijabla naziv="DomainObject.Predmet.ProtuStrankaListFormatedWithAdressOIB_1">
      <item>MIRSAD SULIĆ jednostavno društvo s ograničenom odgovornošću za prijevoz i usluge, OIB 97847042804, Šetalište 150. brigade hrvatske vojske 4, 10000 Zagreb zastupanog po punomoćniku Mirsad Sulić</item>
    </derivirana_varijabla>
  </DomainObject.Predmet.ProtuStrankaListFormatedWithAdressOIB>
  <DomainObject.Predmet.ProtuStrankaListNazivFormated>
    <izvorni_sadrzaj>
      <item>MIRSAD SULIĆ jednostavno društvo s ograničenom odgovornošću za prijevoz i usluge</item>
    </izvorni_sadrzaj>
    <derivirana_varijabla naziv="DomainObject.Predmet.ProtuStrankaListNazivFormated_1">
      <item>MIRSAD SULIĆ jednostavno društvo s ograničenom odgovornošću za prijevoz i usluge</item>
    </derivirana_varijabla>
  </DomainObject.Predmet.ProtuStrankaListNazivFormated>
  <DomainObject.Predmet.ProtuStrankaListNazivFormatedOIB>
    <izvorni_sadrzaj>
      <item>MIRSAD SULIĆ jednostavno društvo s ograničenom odgovornošću za prijevoz i usluge, OIB 97847042804</item>
    </izvorni_sadrzaj>
    <derivirana_varijabla naziv="DomainObject.Predmet.ProtuStrankaListNazivFormatedOIB_1">
      <item>MIRSAD SULIĆ jednostavno društvo s ograničenom odgovornošću za prijevoz i usluge, OIB 97847042804</item>
    </derivirana_varijabla>
  </DomainObject.Predmet.ProtuStrankaListNazivFormatedOIB>
  <DomainObject.Predmet.OstaliListFormated>
    <izvorni_sadrzaj>
      <item>Mirsad Sulić punomoćnik sudionika u postupku MIRSAD SULIĆ jednostavno društvo s ograničenom odgovornošću za prijevoz i usluge</item>
    </izvorni_sadrzaj>
    <derivirana_varijabla naziv="DomainObject.Predmet.OstaliListFormated_1">
      <item>Mirsad Sulić punomoćnik sudionika u postupku MIRSAD SULIĆ jednostavno društvo s ograničenom odgovornošću za prijevoz i usluge</item>
    </derivirana_varijabla>
  </DomainObject.Predmet.OstaliListFormated>
  <DomainObject.Predmet.OstaliListFormatedOIB>
    <izvorni_sadrzaj>
      <item>Mirsad Sulić, OIB 81462521562 punomoćnik sudionika u postupku MIRSAD SULIĆ jednostavno društvo s ograničenom odgovornošću za prijevoz i usluge</item>
    </izvorni_sadrzaj>
    <derivirana_varijabla naziv="DomainObject.Predmet.OstaliListFormatedOIB_1">
      <item>Mirsad Sulić, OIB 81462521562 punomoćnik sudionika u postupku MIRSAD SULIĆ jednostavno društvo s ograničenom odgovornošću za prijevoz i usluge</item>
    </derivirana_varijabla>
  </DomainObject.Predmet.OstaliListFormatedOIB>
  <DomainObject.Predmet.OstaliListFormatedWithAdress>
    <izvorni_sadrzaj>
      <item>Mirsad Sulić, Šetalište 150. Brigade 4, 10000 Zagreb punomoćnik sudionika u postupku MIRSAD SULIĆ jednostavno društvo s ograničenom odgovornošću za prijevoz i usluge</item>
    </izvorni_sadrzaj>
    <derivirana_varijabla naziv="DomainObject.Predmet.OstaliListFormatedWithAdress_1">
      <item>Mirsad Sulić, Šetalište 150. Brigade 4, 10000 Zagreb punomoćnik sudionika u postupku MIRSAD SULIĆ jednostavno društvo s ograničenom odgovornošću za prijevoz i usluge</item>
    </derivirana_varijabla>
  </DomainObject.Predmet.OstaliListFormatedWithAdress>
  <DomainObject.Predmet.OstaliListFormatedWithAdressOIB>
    <izvorni_sadrzaj>
      <item>Mirsad Sulić, OIB 81462521562, Šetalište 150. Brigade 4, 10000 Zagreb punomoćnik sudionika u postupku MIRSAD SULIĆ jednostavno društvo s ograničenom odgovornošću za prijevoz i usluge</item>
    </izvorni_sadrzaj>
    <derivirana_varijabla naziv="DomainObject.Predmet.OstaliListFormatedWithAdressOIB_1">
      <item>Mirsad Sulić, OIB 81462521562, Šetalište 150. Brigade 4, 10000 Zagreb punomoćnik sudionika u postupku MIRSAD SULIĆ jednostavno društvo s ograničenom odgovornošću za prijevoz i usluge</item>
    </derivirana_varijabla>
  </DomainObject.Predmet.OstaliListFormatedWithAdressOIB>
  <DomainObject.Predmet.OstaliListNazivFormated>
    <izvorni_sadrzaj>
      <item>Mirsad Sulić</item>
    </izvorni_sadrzaj>
    <derivirana_varijabla naziv="DomainObject.Predmet.OstaliListNazivFormated_1">
      <item>Mirsad Sulić</item>
    </derivirana_varijabla>
  </DomainObject.Predmet.OstaliListNazivFormated>
  <DomainObject.Predmet.OstaliListNazivFormatedOIB>
    <izvorni_sadrzaj>
      <item>Mirsad Sulić, OIB 81462521562</item>
    </izvorni_sadrzaj>
    <derivirana_varijabla naziv="DomainObject.Predmet.OstaliListNazivFormatedOIB_1">
      <item>Mirsad Sulić, OIB 81462521562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MIRSAD SULIĆ jednostavno društvo s ograničenom odgovornošću za prijevoz i usluge</izvorni_sadrzaj>
    <derivirana_varijabla naziv="DomainObject.Predmet.ProtustrankaIDrugi_1">MIRSAD SULIĆ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MIRSAD SULIĆ jednostavno društvo s ograničenom odgovornošću za prijevoz i usluge, OIB 97847042804, Šetalište 150. brigade hrvatske vojske 4, 10000 Zagreb</izvorni_sadrzaj>
    <derivirana_varijabla naziv="DomainObject.Predmet.ProtustrankaIDrugiAdressOIB_1">MIRSAD SULIĆ jednostavno društvo s ograničenom odgovornošću za prijevoz i usluge, OIB 97847042804, Šetalište 150. brigade hrvatske vojske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MIRSAD SULIĆ jednostavno društvo s ograničenom odgovornošću za prijevoz i usluge</item>
      <item>Mirsad Sulić</item>
    </izvorni_sadrzaj>
    <derivirana_varijabla naziv="DomainObject.Predmet.SudioniciListNaziv_1">
      <item>FINA Regionalni centar Zagreb</item>
      <item>MIRSAD SULIĆ jednostavno društvo s ograničenom odgovornošću za prijevoz i usluge</item>
      <item>Mirsad Sulić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MIRSAD SULIĆ jednostavno društvo s ograničenom odgovornošću za prijevoz i usluge, OIB 97847042804, Šetalište 150. brigade hrvatske vojske 4,10000 Zagreb</item>
      <item>Mirsad Sulić, OIB 81462521562, Šetalište 150. Brigade 4,10000 Zagreb</item>
    </izvorni_sadrzaj>
    <derivirana_varijabla naziv="DomainObject.Predmet.SudioniciListAdressOIB_1">
      <item>FINA Regionalni centar Zagreb, OIB 85821130368, Trg svibanjskih žrtava 1995. 1,10000 Zagreb</item>
      <item>MIRSAD SULIĆ jednostavno društvo s ograničenom odgovornošću za prijevoz i usluge, OIB 97847042804, Šetalište 150. brigade hrvatske vojske 4,10000 Zagreb</item>
      <item>Mirsad Sulić, OIB 81462521562, Šetalište 150. Brigade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97847042804</item>
      <item>, OIB 81462521562</item>
    </izvorni_sadrzaj>
    <derivirana_varijabla naziv="DomainObject.Predmet.SudioniciListNazivOIB_1">
      <item>, OIB 85821130368</item>
      <item>, OIB 97847042804</item>
      <item>, OIB 81462521562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53F3C-963B-4F99-9986-08965C988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1995</properties:Characters>
  <properties:Lines>52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2019-07-12T06:33:00Z</dcterms:created>
  <dc:creator>Sudsko vijeæe</dc:creator>
  <cp:lastModifiedBy>Katarina Babić</cp:lastModifiedBy>
  <cp:lastPrinted>2019-07-16T11:14:00Z</cp:lastPrinted>
  <dcterms:modified xmlns:xsi="http://www.w3.org/2001/XMLSchema-instance" xsi:type="dcterms:W3CDTF">2019-07-16T11:14:00Z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(1334-19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