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dff8" w14:paraId="e2edff8" w:rsidRDefault="001B0F4A" w:rsidP="001B0F4A" w:rsidR="001B0F4A">
      <w:pPr>
        <w:jc w:val="right"/>
        <w15:collapsed w:val="false"/>
      </w:pPr>
      <w:bookmarkStart w:name="_GoBack" w:id="0"/>
      <w:bookmarkEnd w:id="0"/>
      <w:r>
        <w:t>Broj: St-</w:t>
      </w:r>
      <w:r w:rsidR="00AE0D97">
        <w:t>497</w:t>
      </w:r>
      <w:r>
        <w:t>/</w:t>
      </w:r>
      <w:r w:rsidR="008279E5">
        <w:t>17</w:t>
      </w:r>
      <w:r>
        <w:t>-</w:t>
      </w:r>
      <w:r w:rsidR="00AE0D97">
        <w:t>7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AE0D97">
        <w:t>ISOLIERUNG-CRO j.d.o.o. za termoizolaciju i ostale građevinske usluge, OSIJEK, Zeleno polje 27, OIB: 32673619087, MBS: 030162963</w:t>
      </w:r>
      <w:r>
        <w:t xml:space="preserve">, dana </w:t>
      </w:r>
      <w:r w:rsidR="00AE0D97">
        <w:t>4</w:t>
      </w:r>
      <w:r w:rsidR="00F01438">
        <w:t xml:space="preserve">. </w:t>
      </w:r>
      <w:r w:rsidR="00AE0D97">
        <w:t>rujna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BA6CFE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proofErr w:type="spellStart"/>
      <w:r w:rsidR="00AE0D97">
        <w:t>Manuel</w:t>
      </w:r>
      <w:proofErr w:type="spellEnd"/>
      <w:r w:rsidR="00AE0D97">
        <w:t xml:space="preserve"> </w:t>
      </w:r>
      <w:proofErr w:type="spellStart"/>
      <w:r w:rsidR="00AE0D97">
        <w:t>Kereši</w:t>
      </w:r>
      <w:proofErr w:type="spellEnd"/>
      <w:r w:rsidR="00AE0D97">
        <w:t>, OIB: 25613908045, Osijek, Zeleno Polje 27</w:t>
      </w:r>
      <w:r w:rsidR="00BA6CFE" w:rsidRPr="00BA6CFE">
        <w:t>,</w:t>
      </w:r>
      <w:r w:rsidR="00A86307" w:rsidRPr="00A86307">
        <w:t xml:space="preserve"> </w:t>
      </w:r>
      <w:r>
        <w:t xml:space="preserve">da u roku od 8 dana od dana primitka ovog zaključka uplati </w:t>
      </w:r>
      <w:r w:rsidR="008279E5">
        <w:t xml:space="preserve"> </w:t>
      </w:r>
      <w:r>
        <w:t xml:space="preserve">dodatni </w:t>
      </w:r>
      <w:r w:rsidR="00BA6CFE">
        <w:t xml:space="preserve"> </w:t>
      </w:r>
      <w:r>
        <w:t xml:space="preserve">iznos predujma od </w:t>
      </w:r>
      <w:r w:rsidR="008279E5">
        <w:t>4</w:t>
      </w:r>
      <w:r>
        <w:t xml:space="preserve">.000,00 kn za namirenje troškova stečajnog postupka na račun Trgovačkog suda u Osijeku broj </w:t>
      </w:r>
      <w:r w:rsidRPr="00A52E85">
        <w:t>HR31 2390 0011 3000 0020 0 model HR05 272-</w:t>
      </w:r>
      <w:r w:rsidR="00AE0D97">
        <w:t>497</w:t>
      </w:r>
      <w:r w:rsidRPr="00A86307">
        <w:t>-</w:t>
      </w:r>
      <w:r w:rsidR="008279E5">
        <w:t>17</w:t>
      </w:r>
      <w:r>
        <w:t xml:space="preserve"> (čl. 113 st. 1 Stečajnog zakona – NN 71/15 u vezi s čl. 114 st. 1 </w:t>
      </w:r>
      <w:r w:rsidR="00AE0D97">
        <w:t xml:space="preserve"> </w:t>
      </w:r>
      <w:r>
        <w:t xml:space="preserve">SZ) za stečajnog dužnika </w:t>
      </w:r>
      <w:r w:rsidR="00AE0D97">
        <w:t xml:space="preserve">ISOLIERUNG-CRO j.d.o.o. za termoizolaciju i ostale građevinske usluge, OSIJEK, Zeleno polje 27, OIB: 32673619087, MBS: 030162963 </w:t>
      </w:r>
      <w:r>
        <w:t>(čl. 113 st. 1 Stečajnog zakona – NN 71/15 u vezi s čl. 114 st. 1 SZ).</w:t>
      </w:r>
      <w:r w:rsidR="008279E5">
        <w:t xml:space="preserve"> </w:t>
      </w:r>
      <w:r w:rsidR="00BA6CFE">
        <w:t xml:space="preserve"> </w:t>
      </w:r>
    </w:p>
    <w:p w:rsidRDefault="00AE0D97" w:rsidP="001B0F4A" w:rsidR="001B0F4A">
      <w:pPr>
        <w:jc w:val="both"/>
      </w:pPr>
      <w:r>
        <w:t xml:space="preserve"> </w:t>
      </w:r>
    </w:p>
    <w:p w:rsidRDefault="001B0F4A" w:rsidP="00A86307" w:rsidR="001B0F4A">
      <w:pPr>
        <w:ind w:hanging="348" w:left="1068"/>
        <w:jc w:val="both"/>
      </w:pPr>
      <w:r>
        <w:t>2.</w:t>
      </w:r>
      <w:r>
        <w:tab/>
        <w:t xml:space="preserve">Ako zakonski zastupnik dužnika </w:t>
      </w:r>
      <w:proofErr w:type="spellStart"/>
      <w:r w:rsidR="00AE0D97">
        <w:t>Manuel</w:t>
      </w:r>
      <w:proofErr w:type="spellEnd"/>
      <w:r w:rsidR="00AE0D97">
        <w:t xml:space="preserve"> </w:t>
      </w:r>
      <w:proofErr w:type="spellStart"/>
      <w:r w:rsidR="00AE0D97">
        <w:t>Kereši</w:t>
      </w:r>
      <w:proofErr w:type="spellEnd"/>
      <w:r w:rsidR="00AE0D97">
        <w:t>, OIB: 25613908045, Osijek, Zeleno Polje 27</w:t>
      </w:r>
      <w:r w:rsidR="00BA6CFE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AE0D97">
        <w:t>497</w:t>
      </w:r>
      <w:r>
        <w:t>/</w:t>
      </w:r>
      <w:r w:rsidR="00A86307">
        <w:t>1</w:t>
      </w:r>
      <w:r w:rsidR="00BA6CFE">
        <w:t>7</w:t>
      </w:r>
      <w:r>
        <w:t>-</w:t>
      </w:r>
      <w:r w:rsidR="00AE0D97">
        <w:t>7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AE0D97">
        <w:t>4</w:t>
      </w:r>
      <w:r w:rsidR="00F01438">
        <w:t xml:space="preserve">. </w:t>
      </w:r>
      <w:r w:rsidR="00AE0D97">
        <w:t>rujna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E0D97" w:rsidP="00BA6CFE" w:rsidR="00AE0D97">
      <w:pPr>
        <w:numPr>
          <w:ilvl w:val="0"/>
          <w:numId w:val="9"/>
        </w:numPr>
        <w:jc w:val="both"/>
      </w:pPr>
      <w:proofErr w:type="spellStart"/>
      <w:r>
        <w:t>Manuel</w:t>
      </w:r>
      <w:proofErr w:type="spellEnd"/>
      <w:r>
        <w:t xml:space="preserve"> </w:t>
      </w:r>
      <w:proofErr w:type="spellStart"/>
      <w:r>
        <w:t>Kereši</w:t>
      </w:r>
      <w:proofErr w:type="spellEnd"/>
      <w:r>
        <w:t>, Osijek, Zeleno Polje 27</w:t>
      </w:r>
    </w:p>
    <w:p w:rsidRDefault="001B0F4A" w:rsidP="00BA6CFE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AE0D97" w:rsidP="001B0F4A" w:rsidR="001B0F4A">
      <w:pPr>
        <w:numPr>
          <w:ilvl w:val="0"/>
          <w:numId w:val="9"/>
        </w:numPr>
        <w:jc w:val="both"/>
      </w:pPr>
      <w:r>
        <w:t>R 5/10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5C1" w:rsidR="006235C1">
      <w:r>
        <w:separator/>
      </w:r>
    </w:p>
  </w:endnote>
  <w:endnote w:id="0" w:type="continuationSeparator">
    <w:p w:rsidRDefault="006235C1" w:rsidR="00623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5C1" w:rsidR="006235C1">
      <w:r>
        <w:separator/>
      </w:r>
    </w:p>
  </w:footnote>
  <w:footnote w:id="0" w:type="continuationSeparator">
    <w:p w:rsidRDefault="006235C1" w:rsidR="00623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1E2" w:rsidP="006F21E2" w:rsidR="00086232">
    <w:pPr>
      <w:pStyle w:val="Zaglavlje"/>
      <w:tabs>
        <w:tab w:pos="4536" w:val="center"/>
        <w:tab w:pos="4980" w:val="left"/>
      </w:tabs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2537"/>
    <w:rsid w:val="00163019"/>
    <w:rsid w:val="001635ED"/>
    <w:rsid w:val="001742E1"/>
    <w:rsid w:val="0019752C"/>
    <w:rsid w:val="001A0170"/>
    <w:rsid w:val="001A6201"/>
    <w:rsid w:val="001B0F4A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4F7EF5"/>
    <w:rsid w:val="00500BBD"/>
    <w:rsid w:val="0055624C"/>
    <w:rsid w:val="005A1911"/>
    <w:rsid w:val="005B403D"/>
    <w:rsid w:val="005E5D90"/>
    <w:rsid w:val="00607E75"/>
    <w:rsid w:val="006139EC"/>
    <w:rsid w:val="006235C1"/>
    <w:rsid w:val="006235FB"/>
    <w:rsid w:val="006826C2"/>
    <w:rsid w:val="006837ED"/>
    <w:rsid w:val="006A2408"/>
    <w:rsid w:val="006A56C2"/>
    <w:rsid w:val="006B5AEF"/>
    <w:rsid w:val="006C3799"/>
    <w:rsid w:val="006F21E2"/>
    <w:rsid w:val="006F327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279E5"/>
    <w:rsid w:val="00845777"/>
    <w:rsid w:val="0085153E"/>
    <w:rsid w:val="00851C7C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86307"/>
    <w:rsid w:val="00A91ED3"/>
    <w:rsid w:val="00A96A2B"/>
    <w:rsid w:val="00AB56F9"/>
    <w:rsid w:val="00AD24AA"/>
    <w:rsid w:val="00AD76C3"/>
    <w:rsid w:val="00AE0D97"/>
    <w:rsid w:val="00B11D59"/>
    <w:rsid w:val="00B41F79"/>
    <w:rsid w:val="00B923EB"/>
    <w:rsid w:val="00BA6CFE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4702D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8C6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25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25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5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5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5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25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25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5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5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5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ISOLIERUNG-CRO j.d.o.o. za termoizolaciju i ostale građevinske usluge</izvorni_sadrzaj>
    <derivirana_varijabla naziv="DomainObject.Predmet.ProtustrankaFormated_1">  ISOLIERUNG-CRO j.d.o.o. za termoizolaciju i ostale građevinske usluge</derivirana_varijabla>
  </DomainObject.Predmet.ProtustrankaFormated>
  <DomainObject.Predmet.ProtustrankaFormatedOIB>
    <izvorni_sadrzaj>  ISOLIERUNG-CRO j.d.o.o. za termoizolaciju i ostale građevinske usluge, OIB 32673619087</izvorni_sadrzaj>
    <derivirana_varijabla naziv="DomainObject.Predmet.ProtustrankaFormatedOIB_1">  ISOLIERUNG-CRO j.d.o.o. za termoizolaciju i ostale građevinske usluge, OIB 32673619087</derivirana_varijabla>
  </DomainObject.Predmet.ProtustrankaFormatedOIB>
  <DomainObject.Predmet.ProtustrankaFormatedWithAdress>
    <izvorni_sadrzaj> ISOLIERUNG-CRO j.d.o.o. za termoizolaciju i ostale građevinske usluge, Zeleno polje 27, 31000 Osijek</izvorni_sadrzaj>
    <derivirana_varijabla naziv="DomainObject.Predmet.ProtustrankaFormatedWithAdress_1"> ISOLIERUNG-CRO j.d.o.o. za termoizolaciju i ostale građevinske usluge, Zeleno polje 27, 31000 Osijek</derivirana_varijabla>
  </DomainObject.Predmet.ProtustrankaFormatedWithAdress>
  <DomainObject.Predmet.ProtustrankaFormatedWithAdressOIB>
    <izvorni_sadrzaj> ISOLIERUNG-CRO j.d.o.o. za termoizolaciju i ostale građevinske usluge, OIB 32673619087, Zeleno polje 27, 31000 Osijek</izvorni_sadrzaj>
    <derivirana_varijabla naziv="DomainObject.Predmet.ProtustrankaFormatedWithAdressOIB_1"> ISOLIERUNG-CRO j.d.o.o. za termoizolaciju i ostale građevinske usluge, OIB 32673619087, Zeleno polje 27, 31000 Osijek</derivirana_varijabla>
  </DomainObject.Predmet.ProtustrankaFormatedWithAdressOIB>
  <DomainObject.Predmet.ProtustrankaWithAdress>
    <izvorni_sadrzaj>ISOLIERUNG-CRO j.d.o.o. za termoizolaciju i ostale građevinske usluge Zeleno polje 27, 31000 Osijek</izvorni_sadrzaj>
    <derivirana_varijabla naziv="DomainObject.Predmet.ProtustrankaWithAdress_1">ISOLIERUNG-CRO j.d.o.o. za termoizolaciju i ostale građevinske usluge Zeleno polje 27, 31000 Osijek</derivirana_varijabla>
  </DomainObject.Predmet.ProtustrankaWithAdress>
  <DomainObject.Predmet.ProtustrankaWithAdressOIB>
    <izvorni_sadrzaj>ISOLIERUNG-CRO j.d.o.o. za termoizolaciju i ostale građevinske usluge, OIB 32673619087, Zeleno polje 27, 31000 Osijek</izvorni_sadrzaj>
    <derivirana_varijabla naziv="DomainObject.Predmet.ProtustrankaWithAdressOIB_1">ISOLIERUNG-CRO j.d.o.o. za termoizolaciju i ostale građevinske usluge, OIB 32673619087, Zeleno polje 27, 31000 Osijek</derivirana_varijabla>
  </DomainObject.Predmet.ProtustrankaWithAdressOIB>
  <DomainObject.Predmet.ProtustrankaNazivFormated>
    <izvorni_sadrzaj>ISOLIERUNG-CRO j.d.o.o. za termoizolaciju i ostale građevinske usluge</izvorni_sadrzaj>
    <derivirana_varijabla naziv="DomainObject.Predmet.ProtustrankaNazivFormated_1">ISOLIERUNG-CRO j.d.o.o. za termoizolaciju i ostale građevinske usluge</derivirana_varijabla>
  </DomainObject.Predmet.ProtustrankaNazivFormated>
  <DomainObject.Predmet.ProtustrankaNazivFormatedOIB>
    <izvorni_sadrzaj>ISOLIERUNG-CRO j.d.o.o. za termoizolaciju i ostale građevinske usluge, OIB 32673619087</izvorni_sadrzaj>
    <derivirana_varijabla naziv="DomainObject.Predmet.ProtustrankaNazivFormatedOIB_1">ISOLIERUNG-CRO j.d.o.o. za termoizolaciju i ostale građevinske usluge, OIB 32673619087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ISOLIERUNG-CRO j.d.o.o. za termoizolaciju i ostale građevinske usluge</item>
    </izvorni_sadrzaj>
    <derivirana_varijabla naziv="DomainObject.Predmet.ProtuStrankaListFormated_1">
      <item>ISOLIERUNG-CRO j.d.o.o. za termoizolaciju i ostale građevinske usluge</item>
    </derivirana_varijabla>
  </DomainObject.Predmet.ProtuStrankaListFormated>
  <DomainObject.Predmet.ProtuStrankaListFormatedOIB>
    <izvorni_sadrzaj>
      <item>ISOLIERUNG-CRO j.d.o.o. za termoizolaciju i ostale građevinske usluge, OIB 32673619087</item>
    </izvorni_sadrzaj>
    <derivirana_varijabla naziv="DomainObject.Predmet.ProtuStrankaListFormatedOIB_1">
      <item>ISOLIERUNG-CRO j.d.o.o. za termoizolaciju i ostale građevinske usluge, OIB 32673619087</item>
    </derivirana_varijabla>
  </DomainObject.Predmet.ProtuStrankaListFormatedOIB>
  <DomainObject.Predmet.ProtuStrankaListFormatedWithAdress>
    <izvorni_sadrzaj>
      <item>ISOLIERUNG-CRO j.d.o.o. za termoizolaciju i ostale građevinske usluge, Zeleno polje 27, 31000 Osijek</item>
    </izvorni_sadrzaj>
    <derivirana_varijabla naziv="DomainObject.Predmet.ProtuStrankaListFormatedWithAdress_1">
      <item>ISOLIERUNG-CRO j.d.o.o. za termoizolaciju i ostale građevinske usluge, Zeleno polje 27, 31000 Osijek</item>
    </derivirana_varijabla>
  </DomainObject.Predmet.ProtuStrankaListFormatedWithAdress>
  <DomainObject.Predmet.ProtuStrankaListFormatedWithAdressOIB>
    <izvorni_sadrzaj>
      <item>ISOLIERUNG-CRO j.d.o.o. za termoizolaciju i ostale građevinske usluge, OIB 32673619087, Zeleno polje 27, 31000 Osijek</item>
    </izvorni_sadrzaj>
    <derivirana_varijabla naziv="DomainObject.Predmet.ProtuStrankaListFormatedWithAdressOIB_1">
      <item>ISOLIERUNG-CRO j.d.o.o. za termoizolaciju i ostale građevinske usluge, OIB 32673619087, Zeleno polje 27, 31000 Osijek</item>
    </derivirana_varijabla>
  </DomainObject.Predmet.ProtuStrankaListFormatedWithAdressOIB>
  <DomainObject.Predmet.ProtuStrankaListNazivFormated>
    <izvorni_sadrzaj>
      <item>ISOLIERUNG-CRO j.d.o.o. za termoizolaciju i ostale građevinske usluge</item>
    </izvorni_sadrzaj>
    <derivirana_varijabla naziv="DomainObject.Predmet.ProtuStrankaListNazivFormated_1">
      <item>ISOLIERUNG-CRO j.d.o.o. za termoizolaciju i ostale građevinske usluge</item>
    </derivirana_varijabla>
  </DomainObject.Predmet.ProtuStrankaListNazivFormated>
  <DomainObject.Predmet.ProtuStrankaListNazivFormatedOIB>
    <izvorni_sadrzaj>
      <item>ISOLIERUNG-CRO j.d.o.o. za termoizolaciju i ostale građevinske usluge, OIB 32673619087</item>
    </izvorni_sadrzaj>
    <derivirana_varijabla naziv="DomainObject.Predmet.ProtuStrankaListNazivFormatedOIB_1">
      <item>ISOLIERUNG-CRO j.d.o.o. za termoizolaciju i ostale građevinske usluge, OIB 32673619087</item>
    </derivirana_varijabla>
  </DomainObject.Predmet.ProtuStrankaListNazivFormatedOIB>
  <DomainObject.Predmet.OstaliListFormated>
    <izvorni_sadrzaj>
      <item>Adrijana Kereši</item>
    </izvorni_sadrzaj>
    <derivirana_varijabla naziv="DomainObject.Predmet.OstaliListFormated_1">
      <item>Adrijana Kereši</item>
    </derivirana_varijabla>
  </DomainObject.Predmet.OstaliListFormated>
  <DomainObject.Predmet.OstaliListFormatedOIB>
    <izvorni_sadrzaj>
      <item>Adrijana Kereši, OIB 31284681064</item>
    </izvorni_sadrzaj>
    <derivirana_varijabla naziv="DomainObject.Predmet.OstaliListFormatedOIB_1">
      <item>Adrijana Kereši, OIB 31284681064</item>
    </derivirana_varijabla>
  </DomainObject.Predmet.OstaliListFormatedOIB>
  <DomainObject.Predmet.OstaliListFormatedWithAdress>
    <izvorni_sadrzaj>
      <item>Adrijana Kereši, Sarajevska 7, 31000 Osijek</item>
    </izvorni_sadrzaj>
    <derivirana_varijabla naziv="DomainObject.Predmet.OstaliListFormatedWithAdress_1">
      <item>Adrijana Kereši, Sarajevska 7, 31000 Osijek</item>
    </derivirana_varijabla>
  </DomainObject.Predmet.OstaliListFormatedWithAdress>
  <DomainObject.Predmet.OstaliListFormatedWithAdressOIB>
    <izvorni_sadrzaj>
      <item>Adrijana Kereši, OIB 31284681064, Sarajevska 7, 31000 Osijek</item>
    </izvorni_sadrzaj>
    <derivirana_varijabla naziv="DomainObject.Predmet.OstaliListFormatedWithAdressOIB_1">
      <item>Adrijana Kereši, OIB 31284681064, Sarajevska 7, 31000 Osijek</item>
    </derivirana_varijabla>
  </DomainObject.Predmet.OstaliListFormatedWithAdressOIB>
  <DomainObject.Predmet.OstaliListNazivFormated>
    <izvorni_sadrzaj>
      <item>Adrijana Kereši</item>
    </izvorni_sadrzaj>
    <derivirana_varijabla naziv="DomainObject.Predmet.OstaliListNazivFormated_1">
      <item>Adrijana Kereši</item>
    </derivirana_varijabla>
  </DomainObject.Predmet.OstaliListNazivFormated>
  <DomainObject.Predmet.OstaliListNazivFormatedOIB>
    <izvorni_sadrzaj>
      <item>Adrijana Kereši, OIB 31284681064</item>
    </izvorni_sadrzaj>
    <derivirana_varijabla naziv="DomainObject.Predmet.OstaliListNazivFormatedOIB_1">
      <item>Adrijana Kereši, OIB 31284681064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ISOLIERUNG-CRO j.d.o.o. za termoizolaciju i ostale građevinske usluge</izvorni_sadrzaj>
    <derivirana_varijabla naziv="DomainObject.Predmet.ProtustrankaIDrugi_1">ISOLIERUNG-CRO j.d.o.o. za termoizolaciju i ostale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ISOLIERUNG-CRO j.d.o.o. za termoizolaciju i ostale građevinske usluge, OIB 32673619087, Zeleno polje 27, 31000 Osijek</izvorni_sadrzaj>
    <derivirana_varijabla naziv="DomainObject.Predmet.ProtustrankaIDrugiAdressOIB_1">ISOLIERUNG-CRO j.d.o.o. za termoizolaciju i ostale građevinske usluge, OIB 32673619087, Zeleno polje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ISOLIERUNG-CRO j.d.o.o. za termoizolaciju i ostale građevinske usluge</item>
      <item>Adrijana Kereši</item>
    </izvorni_sadrzaj>
    <derivirana_varijabla naziv="DomainObject.Predmet.SudioniciListNaziv_1">
      <item>FINA RC OSIJEK</item>
      <item>ISOLIERUNG-CRO j.d.o.o. za termoizolaciju i ostale građevinske usluge</item>
      <item>Adrijana Kereši</item>
    </derivirana_varijabla>
  </DomainObject.Predmet.SudioniciListNaziv>
  <DomainObject.Predmet.SudioniciListAdressOIB>
    <izvorni_sadrzaj>
      <item>FINA RC OSIJEK, OIB 85821130368</item>
      <item>ISOLIERUNG-CRO j.d.o.o. za termoizolaciju i ostale građevinske usluge, OIB 32673619087, Zeleno polje 27,31000 Osijek</item>
      <item>Adrijana Kereši, OIB 31284681064, Sarajevska 7,31000 Osijek</item>
    </izvorni_sadrzaj>
    <derivirana_varijabla naziv="DomainObject.Predmet.SudioniciListAdressOIB_1">
      <item>FINA RC OSIJEK, OIB 85821130368</item>
      <item>ISOLIERUNG-CRO j.d.o.o. za termoizolaciju i ostale građevinske usluge, OIB 32673619087, Zeleno polje 27,31000 Osijek</item>
      <item>Adrijana Kereši, OIB 31284681064, Sarajevska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32673619087</item>
      <item>, OIB 31284681064</item>
    </izvorni_sadrzaj>
    <derivirana_varijabla naziv="DomainObject.Predmet.SudioniciListNazivOIB_1">
      <item>, OIB 85821130368</item>
      <item>, OIB 32673619087</item>
      <item>, OIB 31284681064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53D66-0E2D-430F-B85D-06DA06F10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1893</properties:Characters>
  <properties:Lines>90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2017-09-01T12:18:00Z</dcterms:created>
  <dc:creator>hermanj</dc:creator>
  <cp:lastModifiedBy>Snježana Markotić Jurić</cp:lastModifiedBy>
  <cp:lastPrinted>2017-09-01T12:18:00Z</cp:lastPrinted>
  <dcterms:modified xmlns:xsi="http://www.w3.org/2001/XMLSchema-instance" xsi:type="dcterms:W3CDTF">2017-09-04T05:42:00Z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