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ae58e" w14:paraId="79ae58e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926738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14372E" w:rsidRPr="0014372E">
        <w:rPr>
          <w:b/>
          <w:sz w:val="24"/>
        </w:rPr>
        <w:t>ŠUTALO d.o.o.</w:t>
      </w:r>
      <w:r w:rsidR="00842007">
        <w:rPr>
          <w:b/>
          <w:sz w:val="24"/>
        </w:rPr>
        <w:t xml:space="preserve">, </w:t>
      </w:r>
      <w:r w:rsidR="0014372E" w:rsidRPr="0014372E">
        <w:rPr>
          <w:b/>
          <w:sz w:val="24"/>
        </w:rPr>
        <w:t>Erdut</w:t>
      </w:r>
      <w:r w:rsidRPr="009C396C">
        <w:rPr>
          <w:b/>
          <w:sz w:val="24"/>
        </w:rPr>
        <w:t xml:space="preserve">, </w:t>
      </w:r>
      <w:r w:rsidR="0014372E" w:rsidRPr="0014372E">
        <w:rPr>
          <w:b/>
          <w:sz w:val="24"/>
        </w:rPr>
        <w:t>Žrtava domovinskog rata 4</w:t>
      </w:r>
      <w:r w:rsidRPr="009C396C">
        <w:rPr>
          <w:b/>
          <w:sz w:val="24"/>
        </w:rPr>
        <w:t xml:space="preserve">, OIB: </w:t>
      </w:r>
      <w:r w:rsidR="0014372E" w:rsidRPr="0014372E">
        <w:rPr>
          <w:b/>
          <w:sz w:val="24"/>
        </w:rPr>
        <w:t>58191464086</w:t>
      </w:r>
      <w:r w:rsidRPr="009C396C">
        <w:rPr>
          <w:b/>
          <w:sz w:val="24"/>
        </w:rPr>
        <w:t xml:space="preserve">, MBS: </w:t>
      </w:r>
      <w:r w:rsidR="0014372E" w:rsidRPr="0014372E">
        <w:rPr>
          <w:b/>
          <w:sz w:val="24"/>
        </w:rPr>
        <w:t>030102422</w:t>
      </w:r>
      <w:r w:rsidRPr="009C396C">
        <w:rPr>
          <w:sz w:val="24"/>
        </w:rPr>
        <w:t xml:space="preserve">, dana </w:t>
      </w:r>
      <w:r w:rsidR="005F638F">
        <w:rPr>
          <w:sz w:val="24"/>
        </w:rPr>
        <w:t>15. rujna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r w:rsidR="0014372E" w:rsidRPr="0014372E">
        <w:t>Dobro Šutalo, OIB: 15952562433</w:t>
      </w:r>
      <w:r w:rsidR="00926738" w:rsidRPr="009C396C">
        <w:t xml:space="preserve">, </w:t>
      </w:r>
      <w:r w:rsidR="0014372E" w:rsidRPr="00F143EA">
        <w:t>Erdut, Žrtava domovinskog rata 4</w:t>
      </w:r>
      <w:r w:rsidR="00926738" w:rsidRPr="00F143EA">
        <w:t>,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A741DB">
        <w:rPr>
          <w:b/>
        </w:rPr>
        <w:t>ŠUTALO d.o.o., Erdut, Žrtava domovinskog rata 4, OIB: 58191464086, MBS: 030102422</w:t>
      </w:r>
      <w:r w:rsidR="005F638F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9C396C">
        <w:t>2.</w:t>
      </w:r>
      <w:r w:rsidRPr="009C396C">
        <w:tab/>
        <w:t xml:space="preserve">Ako zakonski zastupnik dužnika </w:t>
      </w:r>
      <w:r w:rsidR="00A741DB">
        <w:t>Dobro Šutalo, OIB: 15952562433, Erdut, Žrtava domovinskog rata 4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zakonski zastupnik dužnika </w:t>
      </w:r>
      <w:r w:rsidR="00A741DB">
        <w:t>Dobro Šutalo, Erdut, Žrtava domovinskog rata 4</w:t>
      </w:r>
      <w:r w:rsidRPr="009C396C">
        <w:t>,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A741DB">
        <w:t>Dobro Šutalo, Erdut, Žrtava domovinskog rata 4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lastRenderedPageBreak/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5F638F">
        <w:rPr>
          <w:sz w:val="24"/>
        </w:rPr>
        <w:t>15. rujna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A741DB">
      <w:pPr>
        <w:numPr>
          <w:ilvl w:val="0"/>
          <w:numId w:val="10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A741DB">
        <w:t>Dobro Šutalo, Erdut, Žrtava domovinskog rata 4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082CCB">
        <w:t>2</w:t>
      </w:r>
      <w:r w:rsidR="00D84C2B">
        <w:t>6</w:t>
      </w:r>
      <w:r w:rsidR="00082CCB">
        <w:t>.9</w:t>
      </w:r>
      <w:r w:rsidR="00F2248C">
        <w:t>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lastRenderedPageBreak/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5F0D" w:rsidR="00985F0D">
      <w:r>
        <w:separator/>
      </w:r>
    </w:p>
  </w:endnote>
  <w:endnote w:id="0" w:type="continuationSeparator">
    <w:p w:rsidRDefault="00985F0D" w:rsidR="00985F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6FFC" w:rsidR="00B96FF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6FFC" w:rsidR="00B96FF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6FFC" w:rsidR="00B96FF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5F0D" w:rsidR="00985F0D">
      <w:r>
        <w:separator/>
      </w:r>
    </w:p>
  </w:footnote>
  <w:footnote w:id="0" w:type="continuationSeparator">
    <w:p w:rsidRDefault="00985F0D" w:rsidR="00985F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0B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52067" w:rsidR="0075206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AA3371">
      <w:t>6 St-793/16-3</w:t>
    </w:r>
  </w:p>
  <w:p w:rsidRDefault="00BF3E59" w:rsidP="00752067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AA3371">
      <w:t>793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57C3F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500E9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316B1"/>
    <w:rsid w:val="00931F93"/>
    <w:rsid w:val="009336C2"/>
    <w:rsid w:val="0093535A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5F0D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371"/>
    <w:rsid w:val="00AA40A5"/>
    <w:rsid w:val="00AA6663"/>
    <w:rsid w:val="00AA6A71"/>
    <w:rsid w:val="00AB018A"/>
    <w:rsid w:val="00AB038C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BF9"/>
    <w:rsid w:val="00DB50FB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2006"/>
    <w:rsid w:val="00F9354C"/>
    <w:rsid w:val="00F94499"/>
    <w:rsid w:val="00FA0930"/>
    <w:rsid w:val="00FA0B34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206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0B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A0B3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A0B3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B3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B3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206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0B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A0B3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A0B3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B3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B3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St-793/2016</izvorni_sadrzaj>
    <derivirana_varijabla naziv="DomainObject.Predmet.OznakaBroj_1">St-793/2016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ŠUTALO d.o.o. za proizvodnju, trgovinu i usluge</izvorni_sadrzaj>
    <derivirana_varijabla naziv="DomainObject.Predmet.ProtustrankaFormated_1">  ŠUTALO d.o.o. za proizvodnju, trgovinu i usluge</derivirana_varijabla>
  </DomainObject.Predmet.ProtustrankaFormated>
  <DomainObject.Predmet.ProtustrankaFormatedOIB>
    <izvorni_sadrzaj>  ŠUTALO d.o.o. za proizvodnju, trgovinu i usluge, OIB 58191464086</izvorni_sadrzaj>
    <derivirana_varijabla naziv="DomainObject.Predmet.ProtustrankaFormatedOIB_1">  ŠUTALO d.o.o. za proizvodnju, trgovinu i usluge, OIB 58191464086</derivirana_varijabla>
  </DomainObject.Predmet.ProtustrankaFormatedOIB>
  <DomainObject.Predmet.ProtustrankaFormatedWithAdress>
    <izvorni_sadrzaj> ŠUTALO d.o.o. za proizvodnju, trgovinu i usluge, Žrtava domovinskog rata 4, 31226 Erdut</izvorni_sadrzaj>
    <derivirana_varijabla naziv="DomainObject.Predmet.ProtustrankaFormatedWithAdress_1"> ŠUTALO d.o.o. za proizvodnju, trgovinu i usluge, Žrtava domovinskog rata 4, 31226 Erdut</derivirana_varijabla>
  </DomainObject.Predmet.ProtustrankaFormatedWithAdress>
  <DomainObject.Predmet.ProtustrankaFormatedWithAdressOIB>
    <izvorni_sadrzaj> ŠUTALO d.o.o. za proizvodnju, trgovinu i usluge, OIB 58191464086, Žrtava domovinskog rata 4, 31226 Erdut</izvorni_sadrzaj>
    <derivirana_varijabla naziv="DomainObject.Predmet.ProtustrankaFormatedWithAdressOIB_1"> ŠUTALO d.o.o. za proizvodnju, trgovinu i usluge, OIB 58191464086, Žrtava domovinskog rata 4, 31226 Erdut</derivirana_varijabla>
  </DomainObject.Predmet.ProtustrankaFormatedWithAdressOIB>
  <DomainObject.Predmet.ProtustrankaWithAdress>
    <izvorni_sadrzaj>ŠUTALO d.o.o. za proizvodnju, trgovinu i usluge Žrtava domovinskog rata 4, 31226 Erdut</izvorni_sadrzaj>
    <derivirana_varijabla naziv="DomainObject.Predmet.ProtustrankaWithAdress_1">ŠUTALO d.o.o. za proizvodnju, trgovinu i usluge Žrtava domovinskog rata 4, 31226 Erdut</derivirana_varijabla>
  </DomainObject.Predmet.ProtustrankaWithAdress>
  <DomainObject.Predmet.ProtustrankaWithAdressOIB>
    <izvorni_sadrzaj>ŠUTALO d.o.o. za proizvodnju, trgovinu i usluge, OIB 58191464086, Žrtava domovinskog rata 4, 31226 Erdut</izvorni_sadrzaj>
    <derivirana_varijabla naziv="DomainObject.Predmet.ProtustrankaWithAdressOIB_1">ŠUTALO d.o.o. za proizvodnju, trgovinu i usluge, OIB 58191464086, Žrtava domovinskog rata 4, 31226 Erdut</derivirana_varijabla>
  </DomainObject.Predmet.ProtustrankaWithAdressOIB>
  <DomainObject.Predmet.ProtustrankaNazivFormated>
    <izvorni_sadrzaj>ŠUTALO d.o.o. za proizvodnju, trgovinu i usluge</izvorni_sadrzaj>
    <derivirana_varijabla naziv="DomainObject.Predmet.ProtustrankaNazivFormated_1">ŠUTALO d.o.o. za proizvodnju, trgovinu i usluge</derivirana_varijabla>
  </DomainObject.Predmet.ProtustrankaNazivFormated>
  <DomainObject.Predmet.ProtustrankaNazivFormatedOIB>
    <izvorni_sadrzaj>ŠUTALO d.o.o. za proizvodnju, trgovinu i usluge, OIB 58191464086</izvorni_sadrzaj>
    <derivirana_varijabla naziv="DomainObject.Predmet.ProtustrankaNazivFormatedOIB_1">ŠUTALO d.o.o. za proizvodnju, trgovinu i usluge, OIB 58191464086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ŠUTALO d.o.o. za proizvodnju, trgovinu i usluge</item>
    </izvorni_sadrzaj>
    <derivirana_varijabla naziv="DomainObject.Predmet.ProtuStrankaListFormated_1">
      <item>ŠUTALO d.o.o. za proizvodnju, trgovinu i usluge</item>
    </derivirana_varijabla>
  </DomainObject.Predmet.ProtuStrankaListFormated>
  <DomainObject.Predmet.ProtuStrankaListFormatedOIB>
    <izvorni_sadrzaj>
      <item>ŠUTALO d.o.o. za proizvodnju, trgovinu i usluge, OIB 58191464086</item>
    </izvorni_sadrzaj>
    <derivirana_varijabla naziv="DomainObject.Predmet.ProtuStrankaListFormatedOIB_1">
      <item>ŠUTALO d.o.o. za proizvodnju, trgovinu i usluge, OIB 58191464086</item>
    </derivirana_varijabla>
  </DomainObject.Predmet.ProtuStrankaListFormatedOIB>
  <DomainObject.Predmet.ProtuStrankaListFormatedWithAdress>
    <izvorni_sadrzaj>
      <item>ŠUTALO d.o.o. za proizvodnju, trgovinu i usluge, Žrtava domovinskog rata 4, 31226 Erdut</item>
    </izvorni_sadrzaj>
    <derivirana_varijabla naziv="DomainObject.Predmet.ProtuStrankaListFormatedWithAdress_1">
      <item>ŠUTALO d.o.o. za proizvodnju, trgovinu i usluge, Žrtava domovinskog rata 4, 31226 Erdut</item>
    </derivirana_varijabla>
  </DomainObject.Predmet.ProtuStrankaListFormatedWithAdress>
  <DomainObject.Predmet.ProtuStrankaListFormatedWithAdressOIB>
    <izvorni_sadrzaj>
      <item>ŠUTALO d.o.o. za proizvodnju, trgovinu i usluge, OIB 58191464086, Žrtava domovinskog rata 4, 31226 Erdut</item>
    </izvorni_sadrzaj>
    <derivirana_varijabla naziv="DomainObject.Predmet.ProtuStrankaListFormatedWithAdressOIB_1">
      <item>ŠUTALO d.o.o. za proizvodnju, trgovinu i usluge, OIB 58191464086, Žrtava domovinskog rata 4, 31226 Erdut</item>
    </derivirana_varijabla>
  </DomainObject.Predmet.ProtuStrankaListFormatedWithAdressOIB>
  <DomainObject.Predmet.ProtuStrankaListNazivFormated>
    <izvorni_sadrzaj>
      <item>ŠUTALO d.o.o. za proizvodnju, trgovinu i usluge</item>
    </izvorni_sadrzaj>
    <derivirana_varijabla naziv="DomainObject.Predmet.ProtuStrankaListNazivFormated_1">
      <item>ŠUTALO d.o.o. za proizvodnju, trgovinu i usluge</item>
    </derivirana_varijabla>
  </DomainObject.Predmet.ProtuStrankaListNazivFormated>
  <DomainObject.Predmet.ProtuStrankaListNazivFormatedOIB>
    <izvorni_sadrzaj>
      <item>ŠUTALO d.o.o. za proizvodnju, trgovinu i usluge, OIB 58191464086</item>
    </izvorni_sadrzaj>
    <derivirana_varijabla naziv="DomainObject.Predmet.ProtuStrankaListNazivFormatedOIB_1">
      <item>ŠUTALO d.o.o. za proizvodnju, trgovinu i usluge, OIB 58191464086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ŠUTALO d.o.o. za proizvodnju, trgovinu i usluge</izvorni_sadrzaj>
    <derivirana_varijabla naziv="DomainObject.Predmet.ProtustrankaIDrugi_1">ŠUTALO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ŠUTALO d.o.o. za proizvodnju, trgovinu i usluge, OIB 58191464086, Žrtava domovinskog rata 4, 31226 Erdut</izvorni_sadrzaj>
    <derivirana_varijabla naziv="DomainObject.Predmet.ProtustrankaIDrugiAdressOIB_1">ŠUTALO d.o.o. za proizvodnju, trgovinu i usluge, OIB 58191464086, Žrtava domovinskog rata 4, 31226 Erdut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ŠUTALO d.o.o. za proizvodnju, trgovinu i usluge</item>
    </izvorni_sadrzaj>
    <derivirana_varijabla naziv="DomainObject.Predmet.SudioniciListNaziv_1">
      <item>FINA RC OSIJEK</item>
      <item>ŠUTALO d.o.o. za proizvodnju, trgovinu i usluge</item>
    </derivirana_varijabla>
  </DomainObject.Predmet.SudioniciListNaziv>
  <DomainObject.Predmet.SudioniciListAdressOIB>
    <izvorni_sadrzaj>
      <item>FINA RC OSIJEK, OIB 85821130368</item>
      <item>ŠUTALO d.o.o. za proizvodnju, trgovinu i usluge, OIB 58191464086, Žrtava domovinskog rata 4,31226 Erdut</item>
    </izvorni_sadrzaj>
    <derivirana_varijabla naziv="DomainObject.Predmet.SudioniciListAdressOIB_1">
      <item>FINA RC OSIJEK, OIB 85821130368</item>
      <item>ŠUTALO d.o.o. za proizvodnju, trgovinu i usluge, OIB 58191464086, Žrtava domovinskog rata 4,31226 Erdut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58191464086</item>
    </izvorni_sadrzaj>
    <derivirana_varijabla naziv="DomainObject.Predmet.SudioniciListNazivOIB_1">
      <item>, OIB 85821130368</item>
      <item>, OIB 58191464086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811803-BC2E-4983-9EE4-BBB613F159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442</properties:Words>
  <properties:Characters>2192</properties:Characters>
  <properties:Lines>100</properties:Lines>
  <properties:Paragraphs>23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2016-06-09T07:04:00Z</cp:lastPrinted>
  <dcterms:modified xmlns:xsi="http://www.w3.org/2001/XMLSchema-instance" xsi:type="dcterms:W3CDTF">2016-09-15T11:50:00Z</dcterms:modified>
  <cp:revision>90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