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a856330" w14:paraId="a856330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FC2C11">
        <w:t>391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FC2C11" w:rsidRPr="00FC2C11">
        <w:rPr>
          <w:lang w:val="hr-HR"/>
        </w:rPr>
        <w:t>PINJUŠIĆ j.d.o.o.</w:t>
      </w:r>
      <w:r>
        <w:rPr>
          <w:lang w:val="hr-HR"/>
        </w:rPr>
        <w:t>,</w:t>
      </w:r>
      <w:r w:rsidR="00FC2C11">
        <w:rPr>
          <w:lang w:val="hr-HR"/>
        </w:rPr>
        <w:t xml:space="preserve"> Gospe od Mira 40, Stobreč, OIB: </w:t>
      </w:r>
      <w:r w:rsidR="00FC2C11" w:rsidRPr="00FC2C11">
        <w:rPr>
          <w:lang w:val="hr-HR"/>
        </w:rPr>
        <w:t>30342762647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E938A7">
        <w:rPr>
          <w:lang w:val="hr-HR"/>
        </w:rPr>
        <w:t>7.</w:t>
      </w:r>
      <w:r w:rsidR="00EE144B">
        <w:rPr>
          <w:lang w:val="hr-HR"/>
        </w:rPr>
        <w:t xml:space="preserve"> lipnja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C2C11" w:rsidRPr="00FC2C11">
        <w:rPr>
          <w:lang w:val="hr-HR"/>
        </w:rPr>
        <w:t>PINJUŠIĆ j.d.o.o.</w:t>
      </w:r>
      <w:r w:rsidR="00FC2C11">
        <w:rPr>
          <w:lang w:val="hr-HR"/>
        </w:rPr>
        <w:t xml:space="preserve">, Gospe od Mira 40, Stobreč, OIB: </w:t>
      </w:r>
      <w:r w:rsidR="00FC2C11" w:rsidRPr="00FC2C11">
        <w:rPr>
          <w:lang w:val="hr-HR"/>
        </w:rPr>
        <w:t>30342762647</w:t>
      </w:r>
      <w:r w:rsidR="00EE144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EE144B">
        <w:rPr>
          <w:lang w:val="hr-HR"/>
        </w:rPr>
        <w:t>23. svibnja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C2C11">
        <w:rPr>
          <w:lang w:val="hr-HR"/>
        </w:rPr>
        <w:t xml:space="preserve">55.789,36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E938A7">
        <w:t>7</w:t>
      </w:r>
      <w:r w:rsidR="00EE144B">
        <w:t>. lipnja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A10D7" w:rsidR="00473132">
    <w:pPr>
      <w:pStyle w:val="Zaglavlje"/>
      <w:jc w:val="center"/>
    </w:pPr>
  </w:p>
  <w:p w:rsidRDefault="000A10D7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A10D7"/>
    <w:rsid w:val="000B4D96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A1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0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0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0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0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A1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0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0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0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0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429. st. 1. SZ</izvorni_sadrzaj>
    <derivirana_varijabla naziv="DomainObject.Predmet.PrimjedbaSuca_1">429. st. 1. SZ</derivirana_varijabla>
  </DomainObject.Predmet.PrimjedbaSuca>
  <DomainObject.Predmet.ProtustrankaFormated>
    <izvorni_sadrzaj>  PINJUŠIĆ j.d.o.o. za prijevoz, ugostiteljstvo i turizam</izvorni_sadrzaj>
    <derivirana_varijabla naziv="DomainObject.Predmet.ProtustrankaFormated_1">  PINJUŠIĆ j.d.o.o. za prijevoz, ugostiteljstvo i turizam</derivirana_varijabla>
  </DomainObject.Predmet.ProtustrankaFormated>
  <DomainObject.Predmet.ProtustrankaFormatedOIB>
    <izvorni_sadrzaj>  PINJUŠIĆ j.d.o.o. za prijevoz, ugostiteljstvo i turizam, OIB 30342762647</izvorni_sadrzaj>
    <derivirana_varijabla naziv="DomainObject.Predmet.ProtustrankaFormatedOIB_1">  PINJUŠIĆ j.d.o.o. za prijevoz, ugostiteljstvo i turizam, OIB 30342762647</derivirana_varijabla>
  </DomainObject.Predmet.ProtustrankaFormatedOIB>
  <DomainObject.Predmet.ProtustrankaFormatedWithAdress>
    <izvorni_sadrzaj> PINJUŠIĆ j.d.o.o. za prijevoz, ugostiteljstvo i turizam, Gospe od Mira 40, 21311 Stobreč</izvorni_sadrzaj>
    <derivirana_varijabla naziv="DomainObject.Predmet.ProtustrankaFormatedWithAdress_1"> PINJUŠIĆ j.d.o.o. za prijevoz, ugostiteljstvo i turizam, Gospe od Mira 40, 21311 Stobreč</derivirana_varijabla>
  </DomainObject.Predmet.ProtustrankaFormatedWithAdress>
  <DomainObject.Predmet.ProtustrankaFormatedWithAdressOIB>
    <izvorni_sadrzaj> PINJUŠIĆ j.d.o.o. za prijevoz, ugostiteljstvo i turizam, OIB 30342762647, Gospe od Mira 40, 21311 Stobreč</izvorni_sadrzaj>
    <derivirana_varijabla naziv="DomainObject.Predmet.ProtustrankaFormatedWithAdressOIB_1"> PINJUŠIĆ j.d.o.o. za prijevoz, ugostiteljstvo i turizam, OIB 30342762647, Gospe od Mira 40, 21311 Stobreč</derivirana_varijabla>
  </DomainObject.Predmet.ProtustrankaFormatedWithAdressOIB>
  <DomainObject.Predmet.ProtustrankaWithAdress>
    <izvorni_sadrzaj>PINJUŠIĆ j.d.o.o. za prijevoz, ugostiteljstvo i turizam Gospe od Mira 40, 21311 Stobreč</izvorni_sadrzaj>
    <derivirana_varijabla naziv="DomainObject.Predmet.ProtustrankaWithAdress_1">PINJUŠIĆ j.d.o.o. za prijevoz, ugostiteljstvo i turizam Gospe od Mira 40, 21311 Stobreč</derivirana_varijabla>
  </DomainObject.Predmet.ProtustrankaWithAdress>
  <DomainObject.Predmet.ProtustrankaWithAdressOIB>
    <izvorni_sadrzaj>PINJUŠIĆ j.d.o.o. za prijevoz, ugostiteljstvo i turizam, OIB 30342762647, Gospe od Mira 40, 21311 Stobreč</izvorni_sadrzaj>
    <derivirana_varijabla naziv="DomainObject.Predmet.ProtustrankaWithAdressOIB_1">PINJUŠIĆ j.d.o.o. za prijevoz, ugostiteljstvo i turizam, OIB 30342762647, Gospe od Mira 40, 21311 Stobreč</derivirana_varijabla>
  </DomainObject.Predmet.ProtustrankaWithAdressOIB>
  <DomainObject.Predmet.ProtustrankaNazivFormated>
    <izvorni_sadrzaj>PINJUŠIĆ j.d.o.o. za prijevoz, ugostiteljstvo i turizam</izvorni_sadrzaj>
    <derivirana_varijabla naziv="DomainObject.Predmet.ProtustrankaNazivFormated_1">PINJUŠIĆ j.d.o.o. za prijevoz, ugostiteljstvo i turizam</derivirana_varijabla>
  </DomainObject.Predmet.ProtustrankaNazivFormated>
  <DomainObject.Predmet.ProtustrankaNazivFormatedOIB>
    <izvorni_sadrzaj>PINJUŠIĆ j.d.o.o. za prijevoz, ugostiteljstvo i turizam, OIB 30342762647</izvorni_sadrzaj>
    <derivirana_varijabla naziv="DomainObject.Predmet.ProtustrankaNazivFormatedOIB_1">PINJUŠIĆ j.d.o.o. za prijevoz, ugostiteljstvo i turizam, OIB 30342762647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55789.36</izvorni_sadrzaj>
    <derivirana_varijabla naziv="DomainObject.Predmet.TrenutnaVrijednost_1">55789.36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PINJUŠIĆ j.d.o.o. za prijevoz, ugostiteljstvo i turizam</item>
    </izvorni_sadrzaj>
    <derivirana_varijabla naziv="DomainObject.Predmet.ProtuStrankaListFormated_1">
      <item>PINJUŠIĆ j.d.o.o. za prijevoz, ugostiteljstvo i turizam</item>
    </derivirana_varijabla>
  </DomainObject.Predmet.ProtuStrankaListFormated>
  <DomainObject.Predmet.ProtuStrankaListFormatedOIB>
    <izvorni_sadrzaj>
      <item>PINJUŠIĆ j.d.o.o. za prijevoz, ugostiteljstvo i turizam, OIB 30342762647</item>
    </izvorni_sadrzaj>
    <derivirana_varijabla naziv="DomainObject.Predmet.ProtuStrankaListFormatedOIB_1">
      <item>PINJUŠIĆ j.d.o.o. za prijevoz, ugostiteljstvo i turizam, OIB 30342762647</item>
    </derivirana_varijabla>
  </DomainObject.Predmet.ProtuStrankaListFormatedOIB>
  <DomainObject.Predmet.ProtuStrankaListFormatedWithAdress>
    <izvorni_sadrzaj>
      <item>PINJUŠIĆ j.d.o.o. za prijevoz, ugostiteljstvo i turizam, Gospe od Mira 40, 21311 Stobreč</item>
    </izvorni_sadrzaj>
    <derivirana_varijabla naziv="DomainObject.Predmet.ProtuStrankaListFormatedWithAdress_1">
      <item>PINJUŠIĆ j.d.o.o. za prijevoz, ugostiteljstvo i turizam, Gospe od Mira 40, 21311 Stobreč</item>
    </derivirana_varijabla>
  </DomainObject.Predmet.ProtuStrankaListFormatedWithAdress>
  <DomainObject.Predmet.ProtuStrankaListFormatedWithAdressOIB>
    <izvorni_sadrzaj>
      <item>PINJUŠIĆ j.d.o.o. za prijevoz, ugostiteljstvo i turizam, OIB 30342762647, Gospe od Mira 40, 21311 Stobreč</item>
    </izvorni_sadrzaj>
    <derivirana_varijabla naziv="DomainObject.Predmet.ProtuStrankaListFormatedWithAdressOIB_1">
      <item>PINJUŠIĆ j.d.o.o. za prijevoz, ugostiteljstvo i turizam, OIB 30342762647, Gospe od Mira 40, 21311 Stobreč</item>
    </derivirana_varijabla>
  </DomainObject.Predmet.ProtuStrankaListFormatedWithAdressOIB>
  <DomainObject.Predmet.ProtuStrankaListNazivFormated>
    <izvorni_sadrzaj>
      <item>PINJUŠIĆ j.d.o.o. za prijevoz, ugostiteljstvo i turizam</item>
    </izvorni_sadrzaj>
    <derivirana_varijabla naziv="DomainObject.Predmet.ProtuStrankaListNazivFormated_1">
      <item>PINJUŠIĆ j.d.o.o. za prijevoz, ugostiteljstvo i turizam</item>
    </derivirana_varijabla>
  </DomainObject.Predmet.ProtuStrankaListNazivFormated>
  <DomainObject.Predmet.ProtuStrankaListNazivFormatedOIB>
    <izvorni_sadrzaj>
      <item>PINJUŠIĆ j.d.o.o. za prijevoz, ugostiteljstvo i turizam, OIB 30342762647</item>
    </izvorni_sadrzaj>
    <derivirana_varijabla naziv="DomainObject.Predmet.ProtuStrankaListNazivFormatedOIB_1">
      <item>PINJUŠIĆ j.d.o.o. za prijevoz, ugostiteljstvo i turizam, OIB 30342762647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PINJUŠIĆ j.d.o.o. za prijevoz, ugostiteljstvo i turizam</izvorni_sadrzaj>
    <derivirana_varijabla naziv="DomainObject.Predmet.ProtustrankaIDrugi_1">PINJUŠIĆ j.d.o.o. za prijevoz,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PINJUŠIĆ j.d.o.o. za prijevoz, ugostiteljstvo i turizam, OIB 30342762647, Gospe od Mira 40, 21311 Stobreč</izvorni_sadrzaj>
    <derivirana_varijabla naziv="DomainObject.Predmet.ProtustrankaIDrugiAdressOIB_1">PINJUŠIĆ j.d.o.o. za prijevoz, ugostiteljstvo i turizam, OIB 30342762647, Gospe od Mira 40,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PINJUŠIĆ j.d.o.o. za prijevoz, ugostiteljstvo i turizam</item>
      <item>FINANCIJSKA AGENCIJA, RC SPLIT</item>
    </izvorni_sadrzaj>
    <derivirana_varijabla naziv="DomainObject.Predmet.SudioniciListNaziv_1">
      <item>PINJUŠIĆ j.d.o.o. za prijevoz, ugostiteljstvo i turizam</item>
      <item>FINANCIJSKA AGENCIJA, RC SPLIT</item>
    </derivirana_varijabla>
  </DomainObject.Predmet.SudioniciListNaziv>
  <DomainObject.Predmet.SudioniciListAdressOIB>
    <izvorni_sadrzaj>
      <item>PINJUŠIĆ j.d.o.o. za prijevoz, ugostiteljstvo i turizam, OIB 30342762647, Gospe od Mira 40,21311 Stobreč</item>
      <item>FINANCIJSKA AGENCIJA, RC SPLIT, OIB 85821130368, Mažuranićevo šetalište 24 b,21000 Split</item>
    </izvorni_sadrzaj>
    <derivirana_varijabla naziv="DomainObject.Predmet.SudioniciListAdressOIB_1">
      <item>PINJUŠIĆ j.d.o.o. za prijevoz, ugostiteljstvo i turizam, OIB 30342762647, Gospe od Mira 40,21311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30342762647</item>
      <item>, OIB 85821130368</item>
    </izvorni_sadrzaj>
    <derivirana_varijabla naziv="DomainObject.Predmet.SudioniciListNazivOIB_1">
      <item>, OIB 30342762647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1759</properties:Characters>
  <properties:Lines>48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2018-06-05T05:59:00Z</cp:lastPrinted>
  <dcterms:modified xmlns:xsi="http://www.w3.org/2001/XMLSchema-instance" xsi:type="dcterms:W3CDTF">2018-06-07T08:04:00Z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