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a66b" w14:paraId="13ca66b" w:rsidRDefault="00907AEF" w:rsidP="00ED3AAE" w:rsidR="00907AEF" w:rsidRPr="00B2373A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ED3AAE" w:rsidP="003921D4" w:rsidR="00837C51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B2373A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J E Š E N J E</w:t>
      </w:r>
    </w:p>
    <w:p w:rsidRDefault="00AC0D4B" w:rsidP="00ED3AAE" w:rsidR="00AC0D4B" w:rsidRPr="00B2373A">
      <w:pPr>
        <w:jc w:val="both"/>
        <w:rPr>
          <w:rFonts w:cs="Times New Roman" w:hAnsi="Times New Roman" w:ascii="Times New Roman"/>
        </w:rPr>
      </w:pPr>
    </w:p>
    <w:p w:rsidRDefault="00B26C8C" w:rsidP="00B26C8C" w:rsidR="00B26C8C" w:rsidRPr="00431E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431EE3">
        <w:rPr>
          <w:rFonts w:hAnsi="Times New Roman" w:ascii="Times New Roman"/>
          <w:sz w:val="24"/>
          <w:szCs w:val="24"/>
        </w:rPr>
        <w:t xml:space="preserve">Trgovački sud u Zagrebu po sucu pojedincu Nevenki Siladi Rstić u stečajnom postupku otvorenim nad </w:t>
      </w:r>
      <w:r w:rsidR="00B2373A" w:rsidRPr="00431EE3">
        <w:rPr>
          <w:rFonts w:hAnsi="Times New Roman" w:ascii="Times New Roman"/>
          <w:sz w:val="24"/>
          <w:szCs w:val="24"/>
        </w:rPr>
        <w:t xml:space="preserve">stečajnim </w:t>
      </w:r>
      <w:r w:rsidRPr="00431EE3">
        <w:rPr>
          <w:rFonts w:hAnsi="Times New Roman" w:ascii="Times New Roman"/>
          <w:sz w:val="24"/>
          <w:szCs w:val="24"/>
        </w:rPr>
        <w:t xml:space="preserve">dužnikom </w:t>
      </w:r>
      <w:r w:rsidR="00431EE3" w:rsidRPr="00431EE3">
        <w:rPr>
          <w:rFonts w:hAnsi="Times New Roman" w:ascii="Times New Roman"/>
          <w:sz w:val="24"/>
          <w:szCs w:val="24"/>
        </w:rPr>
        <w:t>IMONT - inžinjering, zastupanje, trgovina, društvo s ograničenom odgovornošću - u stečaju, OIB: 03401837652, Krapina (Krapina), Matije Gupca 21</w:t>
      </w:r>
      <w:r w:rsidRPr="00431EE3">
        <w:rPr>
          <w:rFonts w:hAnsi="Times New Roman" w:ascii="Times New Roman"/>
          <w:sz w:val="24"/>
          <w:szCs w:val="24"/>
        </w:rPr>
        <w:t xml:space="preserve">, dana </w:t>
      </w:r>
      <w:r w:rsidR="00B97B52">
        <w:rPr>
          <w:rFonts w:hAnsi="Times New Roman" w:ascii="Times New Roman"/>
          <w:sz w:val="24"/>
          <w:szCs w:val="24"/>
        </w:rPr>
        <w:t>19</w:t>
      </w:r>
      <w:r w:rsidRPr="00431EE3">
        <w:rPr>
          <w:rFonts w:hAnsi="Times New Roman" w:ascii="Times New Roman"/>
          <w:sz w:val="24"/>
          <w:szCs w:val="24"/>
        </w:rPr>
        <w:t xml:space="preserve">. </w:t>
      </w:r>
      <w:r w:rsidR="00431EE3" w:rsidRPr="00431EE3">
        <w:rPr>
          <w:rFonts w:hAnsi="Times New Roman" w:ascii="Times New Roman"/>
          <w:sz w:val="24"/>
          <w:szCs w:val="24"/>
        </w:rPr>
        <w:t>listopada</w:t>
      </w:r>
      <w:r w:rsidRPr="00431EE3">
        <w:rPr>
          <w:rFonts w:hAnsi="Times New Roman" w:ascii="Times New Roman"/>
          <w:sz w:val="24"/>
          <w:szCs w:val="24"/>
        </w:rPr>
        <w:t xml:space="preserve"> 2016. godine</w:t>
      </w:r>
    </w:p>
    <w:p w:rsidRDefault="00267457" w:rsidP="00B26C8C" w:rsidR="00267457" w:rsidRPr="00B2373A">
      <w:pPr>
        <w:pStyle w:val="Bezproreda"/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B2373A">
      <w:pPr>
        <w:jc w:val="center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B2373A">
      <w:pPr>
        <w:jc w:val="both"/>
        <w:rPr>
          <w:rFonts w:cs="Times New Roman" w:hAnsi="Times New Roman" w:ascii="Times New Roman"/>
        </w:rPr>
      </w:pPr>
    </w:p>
    <w:p w:rsidRDefault="00A25558" w:rsidP="00267457" w:rsidR="00431EE3" w:rsidRPr="00431EE3">
      <w:pPr>
        <w:ind w:firstLine="720"/>
        <w:jc w:val="both"/>
        <w:rPr>
          <w:rFonts w:cs="Times New Roman" w:hAnsi="Times New Roman" w:ascii="Times New Roman"/>
        </w:rPr>
      </w:pPr>
      <w:r w:rsidRPr="00431EE3">
        <w:rPr>
          <w:rFonts w:cs="Times New Roman" w:hAnsi="Times New Roman" w:ascii="Times New Roman"/>
        </w:rPr>
        <w:t xml:space="preserve">Ispravlja se </w:t>
      </w:r>
      <w:r w:rsidR="00700B50" w:rsidRPr="00431EE3">
        <w:rPr>
          <w:rFonts w:cs="Times New Roman" w:hAnsi="Times New Roman" w:ascii="Times New Roman"/>
        </w:rPr>
        <w:t>Rješenje</w:t>
      </w:r>
      <w:r w:rsidR="003921D4" w:rsidRPr="00431EE3">
        <w:rPr>
          <w:rFonts w:cs="Times New Roman" w:hAnsi="Times New Roman" w:ascii="Times New Roman"/>
        </w:rPr>
        <w:t xml:space="preserve"> </w:t>
      </w:r>
      <w:r w:rsidR="009C0C5E">
        <w:rPr>
          <w:rFonts w:cs="Times New Roman" w:hAnsi="Times New Roman" w:ascii="Times New Roman"/>
        </w:rPr>
        <w:t>ovog suda od 16. rujna 2016. godine, kojim je stečajnom upravitelju dana suglasnost na završni diobeni popis na način da u izreci kod stečajnog vjerovnika Dubravka Strukić, umjesto iznosa utvrđene tražbine od 114.380,00 kuna, treba pisati 163.336,41 kuna.</w:t>
      </w:r>
    </w:p>
    <w:p w:rsidRDefault="00267457" w:rsidP="00E57E22" w:rsidR="00267457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</w:p>
    <w:p w:rsidRDefault="00E57E22" w:rsidP="00E57E22" w:rsidR="0089749F" w:rsidRPr="00B2373A">
      <w:pPr>
        <w:overflowPunct w:val="false"/>
        <w:adjustRightInd w:val="false"/>
        <w:ind w:firstLine="720"/>
        <w:contextualSpacing/>
        <w:jc w:val="both"/>
        <w:rPr>
          <w:rFonts w:hAnsi="Times New Roman" w:ascii="Times New Roman"/>
        </w:rPr>
      </w:pPr>
      <w:r w:rsidRPr="00B2373A">
        <w:rPr>
          <w:rFonts w:cs="Times New Roman" w:hAnsi="Times New Roman" w:ascii="Times New Roman"/>
        </w:rPr>
        <w:t xml:space="preserve">U ostalom dijelu </w:t>
      </w:r>
      <w:r w:rsidR="00B26C8C" w:rsidRPr="00B2373A">
        <w:rPr>
          <w:rFonts w:cs="Times New Roman" w:hAnsi="Times New Roman" w:ascii="Times New Roman"/>
        </w:rPr>
        <w:t>navedeno rješenje</w:t>
      </w:r>
      <w:r w:rsidRPr="00B2373A">
        <w:rPr>
          <w:rFonts w:cs="Times New Roman" w:hAnsi="Times New Roman" w:ascii="Times New Roman"/>
        </w:rPr>
        <w:t xml:space="preserve"> ostaje </w:t>
      </w:r>
      <w:r w:rsidR="003921D4" w:rsidRPr="00B2373A">
        <w:rPr>
          <w:rFonts w:cs="Times New Roman" w:hAnsi="Times New Roman" w:ascii="Times New Roman"/>
        </w:rPr>
        <w:t>neizmijenjen</w:t>
      </w:r>
      <w:r w:rsidR="00B26C8C" w:rsidRPr="00B2373A">
        <w:rPr>
          <w:rFonts w:cs="Times New Roman" w:hAnsi="Times New Roman" w:ascii="Times New Roman"/>
        </w:rPr>
        <w:t>o</w:t>
      </w:r>
      <w:r w:rsidRPr="00B2373A">
        <w:rPr>
          <w:rFonts w:cs="Times New Roman" w:hAnsi="Times New Roman" w:ascii="Times New Roman"/>
        </w:rPr>
        <w:t>.</w:t>
      </w:r>
    </w:p>
    <w:p w:rsidRDefault="0089749F" w:rsidP="00A25558" w:rsidR="0089749F" w:rsidRPr="00B2373A">
      <w:pPr>
        <w:ind w:firstLine="720"/>
        <w:jc w:val="both"/>
        <w:rPr>
          <w:rFonts w:hAnsi="Times New Roman" w:ascii="Times New Roman"/>
        </w:rPr>
      </w:pPr>
    </w:p>
    <w:p w:rsidRDefault="00657A5C" w:rsidP="00ED3AAE" w:rsidR="00657A5C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Obrazloženje</w:t>
      </w:r>
    </w:p>
    <w:p w:rsidRDefault="00657A5C" w:rsidP="00ED3AAE" w:rsidR="00657A5C" w:rsidRPr="00B2373A">
      <w:pPr>
        <w:jc w:val="both"/>
        <w:outlineLvl w:val="0"/>
        <w:rPr>
          <w:rFonts w:cs="Times New Roman" w:hAnsi="Times New Roman" w:ascii="Times New Roman"/>
        </w:rPr>
      </w:pPr>
    </w:p>
    <w:p w:rsidRDefault="00267457" w:rsidP="009C0C5E" w:rsidR="00431EE3" w:rsidRPr="009C0C5E">
      <w:pPr>
        <w:ind w:firstLine="720"/>
        <w:jc w:val="both"/>
        <w:rPr>
          <w:rFonts w:cs="Times New Roman" w:hAnsi="Times New Roman" w:ascii="Times New Roman"/>
        </w:rPr>
      </w:pPr>
      <w:r w:rsidRPr="00431EE3">
        <w:rPr>
          <w:rFonts w:cs="Times New Roman" w:hAnsi="Times New Roman" w:ascii="Times New Roman"/>
        </w:rPr>
        <w:t>Budući da je</w:t>
      </w:r>
      <w:r w:rsidR="009C0C5E">
        <w:rPr>
          <w:rFonts w:cs="Times New Roman" w:hAnsi="Times New Roman" w:ascii="Times New Roman"/>
        </w:rPr>
        <w:t xml:space="preserve"> stečajni upravitelj nakon zahtjeva za završnom diobom dostavio podnesak da je omaškom naveo pogrešan iznos utvrđene tražbine za gore navedenog vjerovnika, to je </w:t>
      </w:r>
      <w:r w:rsidR="00431EE3" w:rsidRPr="00431EE3">
        <w:rPr>
          <w:rFonts w:cs="Times New Roman" w:hAnsi="Times New Roman" w:ascii="Times New Roman"/>
        </w:rPr>
        <w:t>odlučeno kao u izreci ovog rješenja temeljem odredbe članka</w:t>
      </w:r>
      <w:r w:rsidR="00431EE3">
        <w:rPr>
          <w:rFonts w:cs="Times New Roman" w:hAnsi="Times New Roman" w:ascii="Times New Roman"/>
        </w:rPr>
        <w:t xml:space="preserve"> 342. i 347. </w:t>
      </w:r>
      <w:r w:rsidR="00431EE3" w:rsidRPr="00431EE3">
        <w:rPr>
          <w:rFonts w:cs="Times New Roman" w:hAnsi="Times New Roman" w:ascii="Times New Roman"/>
        </w:rPr>
        <w:t>Zakona o parničnom postupku (NN 53/91, 91/92, 112/99, 88/01, 117/03, 88/05, 2/07 – Odluka USRH, 84/08, 96/08 – Odluka USRH, 123/08 – ISPR., 57/11, 148/11 – proč. tekst, 25/13)</w:t>
      </w:r>
      <w:r w:rsidR="00431EE3">
        <w:rPr>
          <w:rFonts w:cs="Times New Roman" w:hAnsi="Times New Roman" w:ascii="Times New Roman"/>
        </w:rPr>
        <w:t xml:space="preserve">, u svezi s člankom 10. </w:t>
      </w:r>
      <w:r w:rsidR="00431EE3">
        <w:rPr>
          <w:rFonts w:hAnsi="Times New Roman" w:ascii="Times New Roman"/>
        </w:rPr>
        <w:t>Stečajnog zakona ("Narodne novine" 71/15; dalje u tekstu SZ)</w:t>
      </w:r>
      <w:r w:rsidR="00431EE3" w:rsidRPr="00204F64">
        <w:rPr>
          <w:rFonts w:hAnsi="Times New Roman" w:ascii="Times New Roman"/>
        </w:rPr>
        <w:tab/>
      </w:r>
    </w:p>
    <w:p w:rsidRDefault="00976153" w:rsidP="004A5A6C" w:rsidR="00516608" w:rsidRPr="00B2373A">
      <w:pPr>
        <w:jc w:val="center"/>
        <w:outlineLvl w:val="0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U</w:t>
      </w:r>
      <w:r w:rsidR="00064D5F" w:rsidRPr="00B2373A">
        <w:rPr>
          <w:rFonts w:cs="Times New Roman" w:hAnsi="Times New Roman" w:ascii="Times New Roman"/>
        </w:rPr>
        <w:t xml:space="preserve">  Zagreb</w:t>
      </w:r>
      <w:r w:rsidRPr="00B2373A">
        <w:rPr>
          <w:rFonts w:cs="Times New Roman" w:hAnsi="Times New Roman" w:ascii="Times New Roman"/>
        </w:rPr>
        <w:t>u</w:t>
      </w:r>
      <w:r w:rsidR="001C7973" w:rsidRPr="00B2373A">
        <w:rPr>
          <w:rFonts w:cs="Times New Roman" w:hAnsi="Times New Roman" w:ascii="Times New Roman"/>
        </w:rPr>
        <w:t>,</w:t>
      </w:r>
      <w:r w:rsidR="008B72C1" w:rsidRPr="00B2373A">
        <w:rPr>
          <w:rFonts w:cs="Times New Roman" w:hAnsi="Times New Roman" w:ascii="Times New Roman"/>
        </w:rPr>
        <w:t xml:space="preserve"> </w:t>
      </w:r>
      <w:r w:rsidR="009C0C5E">
        <w:rPr>
          <w:rFonts w:cs="Times New Roman" w:hAnsi="Times New Roman" w:ascii="Times New Roman"/>
        </w:rPr>
        <w:t>19</w:t>
      </w:r>
      <w:r w:rsidR="004D0EE0" w:rsidRPr="00B2373A">
        <w:rPr>
          <w:rFonts w:cs="Times New Roman" w:hAnsi="Times New Roman" w:ascii="Times New Roman"/>
        </w:rPr>
        <w:t xml:space="preserve">. </w:t>
      </w:r>
      <w:r w:rsidR="00431EE3">
        <w:rPr>
          <w:rFonts w:cs="Times New Roman" w:hAnsi="Times New Roman" w:ascii="Times New Roman"/>
        </w:rPr>
        <w:t>listopada</w:t>
      </w:r>
      <w:r w:rsidR="005630EA" w:rsidRPr="00B2373A">
        <w:rPr>
          <w:rFonts w:cs="Times New Roman" w:hAnsi="Times New Roman" w:ascii="Times New Roman"/>
        </w:rPr>
        <w:t xml:space="preserve"> </w:t>
      </w:r>
      <w:r w:rsidR="00E57E22" w:rsidRPr="00B2373A">
        <w:rPr>
          <w:rFonts w:cs="Times New Roman" w:hAnsi="Times New Roman" w:ascii="Times New Roman"/>
        </w:rPr>
        <w:t>2016</w:t>
      </w:r>
      <w:r w:rsidR="00EF2A53" w:rsidRPr="00B2373A">
        <w:rPr>
          <w:rFonts w:cs="Times New Roman" w:hAnsi="Times New Roman" w:ascii="Times New Roman"/>
        </w:rPr>
        <w:t>.</w:t>
      </w:r>
    </w:p>
    <w:p w:rsidRDefault="00EF2A53" w:rsidP="00ED3AAE" w:rsidR="00EF2A53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4F102B" w:rsidRPr="00B2373A">
        <w:rPr>
          <w:rFonts w:cs="Times New Roman" w:hAnsi="Times New Roman" w:ascii="Times New Roman"/>
        </w:rPr>
        <w:tab/>
      </w:r>
      <w:r w:rsidR="002E6372" w:rsidRPr="00B2373A">
        <w:rPr>
          <w:rFonts w:cs="Times New Roman" w:hAnsi="Times New Roman" w:ascii="Times New Roman"/>
        </w:rPr>
        <w:tab/>
      </w:r>
      <w:r w:rsidR="00064D5F" w:rsidRPr="00B2373A">
        <w:rPr>
          <w:rFonts w:cs="Times New Roman" w:hAnsi="Times New Roman" w:ascii="Times New Roman"/>
        </w:rPr>
        <w:t>SUDAC</w:t>
      </w:r>
      <w:r w:rsidRPr="00B2373A">
        <w:rPr>
          <w:rFonts w:cs="Times New Roman" w:hAnsi="Times New Roman" w:ascii="Times New Roman"/>
        </w:rPr>
        <w:t>:</w:t>
      </w:r>
    </w:p>
    <w:p w:rsidRDefault="00EF2A53" w:rsidP="0042750D" w:rsidR="0042750D" w:rsidRPr="00B2373A">
      <w:pPr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Pr="00B2373A">
        <w:rPr>
          <w:rFonts w:cs="Times New Roman" w:hAnsi="Times New Roman" w:ascii="Times New Roman"/>
        </w:rPr>
        <w:tab/>
      </w:r>
      <w:r w:rsidR="0034111F" w:rsidRPr="00B2373A">
        <w:rPr>
          <w:rFonts w:cs="Times New Roman" w:hAnsi="Times New Roman" w:ascii="Times New Roman"/>
        </w:rPr>
        <w:tab/>
        <w:t xml:space="preserve"> </w:t>
      </w:r>
      <w:r w:rsidR="00064D5F" w:rsidRPr="00B2373A">
        <w:rPr>
          <w:rFonts w:cs="Times New Roman" w:hAnsi="Times New Roman" w:ascii="Times New Roman"/>
        </w:rPr>
        <w:t xml:space="preserve">   </w:t>
      </w:r>
      <w:r w:rsidR="002E6372" w:rsidRPr="00B2373A">
        <w:rPr>
          <w:rFonts w:cs="Times New Roman" w:hAnsi="Times New Roman" w:ascii="Times New Roman"/>
        </w:rPr>
        <w:tab/>
      </w:r>
      <w:r w:rsidR="005B6B7A">
        <w:rPr>
          <w:rFonts w:cs="Times New Roman" w:hAnsi="Times New Roman" w:ascii="Times New Roman"/>
        </w:rPr>
        <w:t xml:space="preserve">   </w:t>
      </w:r>
      <w:r w:rsidRPr="00B2373A">
        <w:rPr>
          <w:rFonts w:cs="Times New Roman" w:hAnsi="Times New Roman" w:ascii="Times New Roman"/>
        </w:rPr>
        <w:t>Nevenka</w:t>
      </w:r>
      <w:r w:rsidR="00064D5F" w:rsidRPr="00B2373A">
        <w:rPr>
          <w:rFonts w:cs="Times New Roman" w:hAnsi="Times New Roman" w:ascii="Times New Roman"/>
        </w:rPr>
        <w:t xml:space="preserve"> Siladi </w:t>
      </w:r>
      <w:r w:rsidRPr="00B2373A">
        <w:rPr>
          <w:rFonts w:cs="Times New Roman" w:hAnsi="Times New Roman" w:ascii="Times New Roman"/>
        </w:rPr>
        <w:t>Rstić</w:t>
      </w: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Uputa o pravnom lijeku:</w:t>
      </w:r>
    </w:p>
    <w:p w:rsidRDefault="004E7795" w:rsidP="0086691F" w:rsidR="004E7795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B2373A">
      <w:pPr>
        <w:jc w:val="both"/>
        <w:rPr>
          <w:rFonts w:cs="Times New Roman" w:hAnsi="Times New Roman" w:ascii="Times New Roman"/>
          <w:i/>
        </w:rPr>
      </w:pPr>
      <w:r w:rsidRPr="00B2373A">
        <w:rPr>
          <w:rFonts w:cs="Times New Roman" w:hAnsi="Times New Roman" w:ascii="Times New Roman"/>
          <w:i/>
        </w:rPr>
        <w:tab/>
      </w:r>
    </w:p>
    <w:p w:rsidRDefault="005B6B7A" w:rsidP="00A83C9A" w:rsidR="005B6B7A">
      <w:pPr>
        <w:jc w:val="both"/>
        <w:rPr>
          <w:rFonts w:cs="Times New Roman" w:hAnsi="Times New Roman" w:ascii="Times New Roman"/>
        </w:rPr>
      </w:pPr>
    </w:p>
    <w:p w:rsidRDefault="005B6B7A" w:rsidP="00A83C9A" w:rsidR="005B6B7A">
      <w:pPr>
        <w:jc w:val="both"/>
        <w:rPr>
          <w:rFonts w:cs="Times New Roman" w:hAnsi="Times New Roman" w:ascii="Times New Roman"/>
        </w:rPr>
      </w:pPr>
    </w:p>
    <w:p w:rsidRDefault="00A83C9A" w:rsidP="00A83C9A" w:rsidR="00A83C9A" w:rsidRPr="00B2373A">
      <w:pPr>
        <w:jc w:val="both"/>
        <w:rPr>
          <w:rFonts w:cs="Times New Roman" w:hAnsi="Times New Roman" w:ascii="Times New Roman"/>
        </w:rPr>
      </w:pPr>
      <w:r w:rsidRPr="00B2373A">
        <w:rPr>
          <w:rFonts w:cs="Times New Roman" w:hAnsi="Times New Roman" w:ascii="Times New Roman"/>
        </w:rPr>
        <w:t>DNa:</w:t>
      </w:r>
    </w:p>
    <w:p w:rsidRDefault="00FD22CA" w:rsidP="00A83C9A" w:rsidR="00A83C9A" w:rsidRPr="00B2373A">
      <w:pPr>
        <w:numPr>
          <w:ilvl w:val="0"/>
          <w:numId w:val="35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Mrežna stranica e-Oglasna ploča Trgovačkog suda u Zagrebu</w:t>
      </w:r>
    </w:p>
    <w:sectPr w:rsidSect="00ED3AAE" w:rsidR="00A83C9A" w:rsidRPr="00B2373A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C2B" w:rsidR="00F36C2B">
      <w:r>
        <w:separator/>
      </w:r>
    </w:p>
  </w:endnote>
  <w:endnote w:id="0" w:type="continuationSeparator">
    <w:p w:rsidRDefault="00F36C2B" w:rsidR="00F36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C2B" w:rsidR="00F36C2B">
      <w:r>
        <w:separator/>
      </w:r>
    </w:p>
  </w:footnote>
  <w:footnote w:id="0" w:type="continuationSeparator">
    <w:p w:rsidRDefault="00F36C2B" w:rsidR="00F36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9C0C5E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267457" w:rsidP="00431EE3" w:rsidR="00431EE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 xml:space="preserve"> </w:t>
    </w:r>
    <w:r w:rsidR="00431EE3">
      <w:rPr>
        <w:rFonts w:cs="Times New Roman" w:hAnsi="Times New Roman" w:ascii="Times New Roman"/>
      </w:rPr>
      <w:tab/>
    </w:r>
    <w:r w:rsidR="00431EE3">
      <w:rPr>
        <w:rFonts w:cs="Times New Roman" w:hAnsi="Times New Roman" w:ascii="Times New Roman"/>
      </w:rPr>
      <w:tab/>
      <w:t xml:space="preserve">  </w:t>
    </w:r>
    <w:r w:rsidR="009C0C5E">
      <w:rPr>
        <w:rFonts w:hAnsi="Times New Roman" w:ascii="Times New Roman"/>
      </w:rPr>
      <w:t xml:space="preserve">Poslovni broj: 47. </w:t>
    </w:r>
    <w:r w:rsidR="009C0C5E" w:rsidRPr="00483B7F">
      <w:rPr>
        <w:rFonts w:hAnsi="Times New Roman" w:ascii="Times New Roman"/>
      </w:rPr>
      <w:t>St-</w:t>
    </w:r>
    <w:r w:rsidR="009C0C5E">
      <w:rPr>
        <w:rFonts w:hAnsi="Times New Roman" w:ascii="Times New Roman"/>
      </w:rPr>
      <w:t>208</w:t>
    </w:r>
    <w:r w:rsidR="009C0C5E" w:rsidRPr="00483B7F">
      <w:rPr>
        <w:rFonts w:hAnsi="Times New Roman" w:ascii="Times New Roman"/>
      </w:rPr>
      <w:t>/</w:t>
    </w:r>
    <w:r w:rsidR="009C0C5E">
      <w:rPr>
        <w:rFonts w:hAnsi="Times New Roman" w:ascii="Times New Roman"/>
      </w:rPr>
      <w:t>15-</w:t>
    </w:r>
    <w:r w:rsidR="009C0C5E">
      <w:rPr>
        <w:rFonts w:hAnsi="Times New Roman" w:ascii="Times New Roman"/>
        <w:sz w:val="20"/>
      </w:rPr>
      <w:t>45</w:t>
    </w:r>
  </w:p>
  <w:p w:rsidRDefault="00FA2CF7" w:rsidP="00700B50" w:rsidR="00FA2CF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3D3" w:rsidR="00E313D3">
    <w:pPr>
      <w:pStyle w:val="Zaglavlje"/>
      <w:rPr>
        <w:rFonts w:cs="Times New Roman" w:hAnsi="Times New Roman" w:ascii="Times New Roman"/>
      </w:rPr>
    </w:pPr>
  </w:p>
  <w:p w:rsidRDefault="00E313D3" w:rsidR="00E313D3">
    <w:pPr>
      <w:pStyle w:val="Zaglavlje"/>
      <w:rPr>
        <w:rFonts w:cs="Times New Roman" w:hAnsi="Times New Roman" w:ascii="Times New Roman"/>
      </w:rPr>
    </w:pPr>
  </w:p>
  <w:p w:rsidRDefault="00666B12" w:rsidP="00953077" w:rsidR="00E313D3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700B50">
      <w:rPr>
        <w:rFonts w:hAnsi="Times New Roman" w:ascii="Times New Roman"/>
      </w:rPr>
      <w:t xml:space="preserve">Poslovni broj: 47. </w:t>
    </w:r>
    <w:r w:rsidR="00700B50" w:rsidRPr="00483B7F">
      <w:rPr>
        <w:rFonts w:hAnsi="Times New Roman" w:ascii="Times New Roman"/>
      </w:rPr>
      <w:t>St-</w:t>
    </w:r>
    <w:r w:rsidR="009C0C5E">
      <w:rPr>
        <w:rFonts w:hAnsi="Times New Roman" w:ascii="Times New Roman"/>
      </w:rPr>
      <w:t>208</w:t>
    </w:r>
    <w:r w:rsidR="00700B50" w:rsidRPr="00483B7F">
      <w:rPr>
        <w:rFonts w:hAnsi="Times New Roman" w:ascii="Times New Roman"/>
      </w:rPr>
      <w:t>/</w:t>
    </w:r>
    <w:r w:rsidR="009C0C5E">
      <w:rPr>
        <w:rFonts w:hAnsi="Times New Roman" w:ascii="Times New Roman"/>
      </w:rPr>
      <w:t>15</w:t>
    </w:r>
    <w:r w:rsidR="00700B50">
      <w:rPr>
        <w:rFonts w:hAnsi="Times New Roman" w:ascii="Times New Roman"/>
      </w:rPr>
      <w:t>-</w:t>
    </w:r>
    <w:r w:rsidR="009C0C5E">
      <w:rPr>
        <w:rFonts w:hAnsi="Times New Roman" w:ascii="Times New Roman"/>
        <w:sz w:val="20"/>
      </w:rPr>
      <w:t>45</w:t>
    </w:r>
  </w:p>
  <w:p w:rsidRDefault="00E313D3" w:rsidP="00953077" w:rsidR="00E313D3">
    <w:pPr>
      <w:pStyle w:val="Zaglavlje"/>
      <w:rPr>
        <w:rFonts w:cs="Times New Roman" w:hAnsi="Times New Roman" w:ascii="Times New Roman"/>
      </w:rPr>
    </w:pPr>
  </w:p>
  <w:p w:rsidRDefault="00E313D3" w:rsidP="00953077" w:rsidR="00E313D3">
    <w:pPr>
      <w:pStyle w:val="Zaglavlje"/>
      <w:rPr>
        <w:rFonts w:cs="Times New Roman" w:hAnsi="Times New Roman" w:ascii="Times New Roman"/>
      </w:rPr>
    </w:pPr>
  </w:p>
  <w:p w:rsidRDefault="00E313D3" w:rsidP="00953077" w:rsidR="00E313D3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953077" w:rsidR="00E313D3">
    <w:pPr>
      <w:pStyle w:val="Zaglavlje"/>
      <w:rPr>
        <w:rFonts w:hAnsi="Times New Roman" w:ascii="Times New Roman"/>
      </w:rPr>
    </w:pP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E313D3" w:rsidP="000C42FE" w:rsidR="00E313D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E313D3" w:rsidP="00E313D3" w:rsidR="00A66A41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 w:rsidR="00B45A78"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3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8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0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4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5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6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9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0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3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4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5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8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9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0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1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5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7"/>
  </w:num>
  <w:num w:numId="2">
    <w:abstractNumId w:val="13"/>
  </w:num>
  <w:num w:numId="3">
    <w:abstractNumId w:val="6"/>
  </w:num>
  <w:num w:numId="4">
    <w:abstractNumId w:val="24"/>
  </w:num>
  <w:num w:numId="5">
    <w:abstractNumId w:val="5"/>
  </w:num>
  <w:num w:numId="6">
    <w:abstractNumId w:val="26"/>
  </w:num>
  <w:num w:numId="7">
    <w:abstractNumId w:val="28"/>
  </w:num>
  <w:num w:numId="8">
    <w:abstractNumId w:val="33"/>
  </w:num>
  <w:num w:numId="9">
    <w:abstractNumId w:val="32"/>
  </w:num>
  <w:num w:numId="10">
    <w:abstractNumId w:val="31"/>
  </w:num>
  <w:num w:numId="11">
    <w:abstractNumId w:val="27"/>
  </w:num>
  <w:num w:numId="12">
    <w:abstractNumId w:val="4"/>
  </w:num>
  <w:num w:numId="13">
    <w:abstractNumId w:val="18"/>
  </w:num>
  <w:num w:numId="14">
    <w:abstractNumId w:val="15"/>
  </w:num>
  <w:num w:numId="15">
    <w:abstractNumId w:val="1"/>
  </w:num>
  <w:num w:numId="16">
    <w:abstractNumId w:val="11"/>
  </w:num>
  <w:num w:numId="17">
    <w:abstractNumId w:val="29"/>
  </w:num>
  <w:num w:numId="18">
    <w:abstractNumId w:val="12"/>
  </w:num>
  <w:num w:numId="19">
    <w:abstractNumId w:val="20"/>
  </w:num>
  <w:num w:numId="20">
    <w:abstractNumId w:val="9"/>
  </w:num>
  <w:num w:numId="21">
    <w:abstractNumId w:val="35"/>
  </w:num>
  <w:num w:numId="22">
    <w:abstractNumId w:val="34"/>
  </w:num>
  <w:num w:numId="23">
    <w:abstractNumId w:val="19"/>
  </w:num>
  <w:num w:numId="24">
    <w:abstractNumId w:val="14"/>
  </w:num>
  <w:num w:numId="25">
    <w:abstractNumId w:val="30"/>
  </w:num>
  <w:num w:numId="26">
    <w:abstractNumId w:val="23"/>
  </w:num>
  <w:num w:numId="27">
    <w:abstractNumId w:val="22"/>
  </w:num>
  <w:num w:numId="28">
    <w:abstractNumId w:val="21"/>
  </w:num>
  <w:num w:numId="29">
    <w:abstractNumId w:val="10"/>
  </w:num>
  <w:num w:numId="30">
    <w:abstractNumId w:val="2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8"/>
  </w:num>
  <w:num w:numId="35">
    <w:abstractNumId w:val="3"/>
  </w:num>
  <w:num w:numId="3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337D7"/>
    <w:rsid w:val="000402D9"/>
    <w:rsid w:val="000418AB"/>
    <w:rsid w:val="000433BD"/>
    <w:rsid w:val="00052906"/>
    <w:rsid w:val="00064D5F"/>
    <w:rsid w:val="000849AC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100AC4"/>
    <w:rsid w:val="001230B3"/>
    <w:rsid w:val="00142A8C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2270"/>
    <w:rsid w:val="00267457"/>
    <w:rsid w:val="002703A5"/>
    <w:rsid w:val="002829D1"/>
    <w:rsid w:val="0029132A"/>
    <w:rsid w:val="002933F0"/>
    <w:rsid w:val="002B2180"/>
    <w:rsid w:val="002B5115"/>
    <w:rsid w:val="002B5C16"/>
    <w:rsid w:val="002C0629"/>
    <w:rsid w:val="002C5C41"/>
    <w:rsid w:val="002C701B"/>
    <w:rsid w:val="002D1AAD"/>
    <w:rsid w:val="002D2086"/>
    <w:rsid w:val="002E6372"/>
    <w:rsid w:val="002F6BB3"/>
    <w:rsid w:val="002F76CD"/>
    <w:rsid w:val="00307DF6"/>
    <w:rsid w:val="0031277F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B0C47"/>
    <w:rsid w:val="003C080A"/>
    <w:rsid w:val="003C2BE0"/>
    <w:rsid w:val="003D08AA"/>
    <w:rsid w:val="003E2BF6"/>
    <w:rsid w:val="003F3DD8"/>
    <w:rsid w:val="00406DBA"/>
    <w:rsid w:val="00412ABC"/>
    <w:rsid w:val="00412D3A"/>
    <w:rsid w:val="004144D3"/>
    <w:rsid w:val="0042389F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A48"/>
    <w:rsid w:val="004A403F"/>
    <w:rsid w:val="004A5A6C"/>
    <w:rsid w:val="004A6F24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E7795"/>
    <w:rsid w:val="004F102B"/>
    <w:rsid w:val="004F7348"/>
    <w:rsid w:val="00503840"/>
    <w:rsid w:val="00505B8D"/>
    <w:rsid w:val="00510DD0"/>
    <w:rsid w:val="00516608"/>
    <w:rsid w:val="00520AF9"/>
    <w:rsid w:val="00533F47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7640"/>
    <w:rsid w:val="005B6B7A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49A7"/>
    <w:rsid w:val="006C538D"/>
    <w:rsid w:val="006C6C75"/>
    <w:rsid w:val="006D024B"/>
    <w:rsid w:val="006D263D"/>
    <w:rsid w:val="006E37F1"/>
    <w:rsid w:val="006E3E50"/>
    <w:rsid w:val="006F5B14"/>
    <w:rsid w:val="00700B0D"/>
    <w:rsid w:val="00700B50"/>
    <w:rsid w:val="007031A2"/>
    <w:rsid w:val="00727E0C"/>
    <w:rsid w:val="00731880"/>
    <w:rsid w:val="00733F1E"/>
    <w:rsid w:val="0073538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F1667"/>
    <w:rsid w:val="00801DBA"/>
    <w:rsid w:val="00814DD7"/>
    <w:rsid w:val="00826F74"/>
    <w:rsid w:val="00837C51"/>
    <w:rsid w:val="00870AAB"/>
    <w:rsid w:val="00881754"/>
    <w:rsid w:val="00884A2A"/>
    <w:rsid w:val="00890BB1"/>
    <w:rsid w:val="00891A58"/>
    <w:rsid w:val="00896AA6"/>
    <w:rsid w:val="0089749F"/>
    <w:rsid w:val="008A154C"/>
    <w:rsid w:val="008B1FAE"/>
    <w:rsid w:val="008B72C1"/>
    <w:rsid w:val="008C01B6"/>
    <w:rsid w:val="008C2F62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35DCA"/>
    <w:rsid w:val="009463A6"/>
    <w:rsid w:val="00976153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D0B"/>
    <w:rsid w:val="009D3DE1"/>
    <w:rsid w:val="009D794B"/>
    <w:rsid w:val="009E6326"/>
    <w:rsid w:val="009E64D5"/>
    <w:rsid w:val="009F03D9"/>
    <w:rsid w:val="009F4B12"/>
    <w:rsid w:val="009F509F"/>
    <w:rsid w:val="00A06D96"/>
    <w:rsid w:val="00A13042"/>
    <w:rsid w:val="00A17E35"/>
    <w:rsid w:val="00A22D81"/>
    <w:rsid w:val="00A25558"/>
    <w:rsid w:val="00A327D6"/>
    <w:rsid w:val="00A366CF"/>
    <w:rsid w:val="00A46245"/>
    <w:rsid w:val="00A54561"/>
    <w:rsid w:val="00A55EBF"/>
    <w:rsid w:val="00A60477"/>
    <w:rsid w:val="00A6356B"/>
    <w:rsid w:val="00A657F9"/>
    <w:rsid w:val="00A66A41"/>
    <w:rsid w:val="00A67845"/>
    <w:rsid w:val="00A72FA6"/>
    <w:rsid w:val="00A74F9E"/>
    <w:rsid w:val="00A83C9A"/>
    <w:rsid w:val="00A85787"/>
    <w:rsid w:val="00A928D0"/>
    <w:rsid w:val="00AA7FEA"/>
    <w:rsid w:val="00AB1CF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373A"/>
    <w:rsid w:val="00B266F6"/>
    <w:rsid w:val="00B26C8C"/>
    <w:rsid w:val="00B3161B"/>
    <w:rsid w:val="00B33799"/>
    <w:rsid w:val="00B45A78"/>
    <w:rsid w:val="00B536B4"/>
    <w:rsid w:val="00B64D2F"/>
    <w:rsid w:val="00B74618"/>
    <w:rsid w:val="00B97A31"/>
    <w:rsid w:val="00B97B52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0D63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55F7"/>
    <w:rsid w:val="00D8626F"/>
    <w:rsid w:val="00D86E7E"/>
    <w:rsid w:val="00D87729"/>
    <w:rsid w:val="00D90860"/>
    <w:rsid w:val="00DB2616"/>
    <w:rsid w:val="00DB60DF"/>
    <w:rsid w:val="00DC1928"/>
    <w:rsid w:val="00DC3C5F"/>
    <w:rsid w:val="00DD637D"/>
    <w:rsid w:val="00DE577E"/>
    <w:rsid w:val="00DF1E92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36C2B"/>
    <w:rsid w:val="00F515E4"/>
    <w:rsid w:val="00F712AC"/>
    <w:rsid w:val="00F71880"/>
    <w:rsid w:val="00F9043D"/>
    <w:rsid w:val="00F92F38"/>
    <w:rsid w:val="00FA2CF7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7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0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01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0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0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7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0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01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0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0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St-208/2015-45</izvorni_sadrzaj>
    <derivirana_varijabla naziv="DomainObject.Oznaka_1">St-208/2015-45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STRELJAČKI SAVEZ ZAGREBA</izvorni_sadrzaj>
    <derivirana_varijabla naziv="DomainObject.Predmet.ProtustrankaFormated_1">  STRELJAČKI SAVEZ ZAGREBA</derivirana_varijabla>
  </DomainObject.Predmet.ProtustrankaFormated>
  <DomainObject.Predmet.ProtustrankaFormatedOIB>
    <izvorni_sadrzaj>  STRELJAČKI SAVEZ ZAGREBA, OIB 96073073613</izvorni_sadrzaj>
    <derivirana_varijabla naziv="DomainObject.Predmet.ProtustrankaFormatedOIB_1">  STRELJAČKI SAVEZ ZAGREBA, OIB 96073073613</derivirana_varijabla>
  </DomainObject.Predmet.ProtustrankaFormatedOIB>
  <DomainObject.Predmet.ProtustrankaFormatedWithAdress>
    <izvorni_sadrzaj> STRELJAČKI SAVEZ ZAGREBA, Ulica grada Vukovara 284, 10000 Zagreb</izvorni_sadrzaj>
    <derivirana_varijabla naziv="DomainObject.Predmet.ProtustrankaFormatedWithAdress_1"> STRELJAČKI SAVEZ ZAGREBA, Ulica grada Vukovara 284, 10000 Zagreb</derivirana_varijabla>
  </DomainObject.Predmet.ProtustrankaFormatedWithAdress>
  <DomainObject.Predmet.ProtustrankaFormatedWithAdressOIB>
    <izvorni_sadrzaj> STRELJAČKI SAVEZ ZAGREBA, OIB 96073073613, Ulica grada Vukovara 284, 10000 Zagreb</izvorni_sadrzaj>
    <derivirana_varijabla naziv="DomainObject.Predmet.ProtustrankaFormatedWithAdressOIB_1"> STRELJAČKI SAVEZ ZAGREBA, OIB 96073073613, Ulica grada Vukovara 284, 10000 Zagreb</derivirana_varijabla>
  </DomainObject.Predmet.ProtustrankaFormatedWithAdressOIB>
  <DomainObject.Predmet.ProtustrankaWithAdress>
    <izvorni_sadrzaj>STRELJAČKI SAVEZ ZAGREBA Ulica grada Vukovara 284, 10000 Zagreb</izvorni_sadrzaj>
    <derivirana_varijabla naziv="DomainObject.Predmet.ProtustrankaWithAdress_1">STRELJAČKI SAVEZ ZAGREBA Ulica grada Vukovara 284, 10000 Zagreb</derivirana_varijabla>
  </DomainObject.Predmet.ProtustrankaWithAdress>
  <DomainObject.Predmet.ProtustrankaWithAdressOIB>
    <izvorni_sadrzaj>STRELJAČKI SAVEZ ZAGREBA, OIB 96073073613, Ulica grada Vukovara 284, 10000 Zagreb</izvorni_sadrzaj>
    <derivirana_varijabla naziv="DomainObject.Predmet.ProtustrankaWithAdressOIB_1">STRELJAČKI SAVEZ ZAGREBA, OIB 96073073613, Ulica grada Vukovara 284, 10000 Zagreb</derivirana_varijabla>
  </DomainObject.Predmet.ProtustrankaWithAdressOIB>
  <DomainObject.Predmet.ProtustrankaNazivFormated>
    <izvorni_sadrzaj>STRELJAČKI SAVEZ ZAGREBA</izvorni_sadrzaj>
    <derivirana_varijabla naziv="DomainObject.Predmet.ProtustrankaNazivFormated_1">STRELJAČKI SAVEZ ZAGREBA</derivirana_varijabla>
  </DomainObject.Predmet.ProtustrankaNazivFormated>
  <DomainObject.Predmet.ProtustrankaNazivFormatedOIB>
    <izvorni_sadrzaj>STRELJAČKI SAVEZ ZAGREBA, OIB 96073073613</izvorni_sadrzaj>
    <derivirana_varijabla naziv="DomainObject.Predmet.ProtustrankaNazivFormatedOIB_1">STRELJAČKI SAVEZ ZAGREBA, OIB 96073073613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STRELJAČKI SAVEZ ZAGREB</izvorni_sadrzaj>
    <derivirana_varijabla naziv="DomainObject.Predmet.StrankaFormated_1">  STRELJAČKI SAVEZ ZAGREB</derivirana_varijabla>
  </DomainObject.Predmet.StrankaFormated>
  <DomainObject.Predmet.StrankaFormatedOIB>
    <izvorni_sadrzaj>  STRELJAČKI SAVEZ ZAGREB, OIB 96073073613</izvorni_sadrzaj>
    <derivirana_varijabla naziv="DomainObject.Predmet.StrankaFormatedOIB_1">  STRELJAČKI SAVEZ ZAGREB, OIB 96073073613</derivirana_varijabla>
  </DomainObject.Predmet.StrankaFormatedOIB>
  <DomainObject.Predmet.StrankaFormatedWithAdress>
    <izvorni_sadrzaj> STRELJAČKI SAVEZ ZAGREB, Ulica grada Vukovara 284, 10000 Zagreb</izvorni_sadrzaj>
    <derivirana_varijabla naziv="DomainObject.Predmet.StrankaFormatedWithAdress_1"> STRELJAČKI SAVEZ ZAGREB, Ulica grada Vukovara 284, 10000 Zagreb</derivirana_varijabla>
  </DomainObject.Predmet.StrankaFormatedWithAdress>
  <DomainObject.Predmet.StrankaFormatedWithAdressOIB>
    <izvorni_sadrzaj> STRELJAČKI SAVEZ ZAGREB, OIB 96073073613, Ulica grada Vukovara 284, 10000 Zagreb</izvorni_sadrzaj>
    <derivirana_varijabla naziv="DomainObject.Predmet.StrankaFormatedWithAdressOIB_1"> STRELJAČKI SAVEZ ZAGREB, OIB 96073073613, Ulica grada Vukovara 284, 10000 Zagreb</derivirana_varijabla>
  </DomainObject.Predmet.StrankaFormatedWithAdressOIB>
  <DomainObject.Predmet.StrankaWithAdress>
    <izvorni_sadrzaj>STRELJAČKI SAVEZ ZAGREB Ulica grada Vukovara 284,10000 Zagreb</izvorni_sadrzaj>
    <derivirana_varijabla naziv="DomainObject.Predmet.StrankaWithAdress_1">STRELJAČKI SAVEZ ZAGREB Ulica grada Vukovara 284,10000 Zagreb</derivirana_varijabla>
  </DomainObject.Predmet.StrankaWithAdress>
  <DomainObject.Predmet.StrankaWithAdressOIB>
    <izvorni_sadrzaj>STRELJAČKI SAVEZ ZAGREB, OIB 96073073613, Ulica grada Vukovara 284,10000 Zagreb</izvorni_sadrzaj>
    <derivirana_varijabla naziv="DomainObject.Predmet.StrankaWithAdressOIB_1">STRELJAČKI SAVEZ ZAGREB, OIB 96073073613, Ulica grada Vukovara 284,10000 Zagreb</derivirana_varijabla>
  </DomainObject.Predmet.StrankaWithAdressOIB>
  <DomainObject.Predmet.StrankaNazivFormated>
    <izvorni_sadrzaj>STRELJAČKI SAVEZ ZAGREB</izvorni_sadrzaj>
    <derivirana_varijabla naziv="DomainObject.Predmet.StrankaNazivFormated_1">STRELJAČKI SAVEZ ZAGREB</derivirana_varijabla>
  </DomainObject.Predmet.StrankaNazivFormated>
  <DomainObject.Predmet.StrankaNazivFormatedOIB>
    <izvorni_sadrzaj>STRELJAČKI SAVEZ ZAGREB, OIB 96073073613</izvorni_sadrzaj>
    <derivirana_varijabla naziv="DomainObject.Predmet.StrankaNazivFormatedOIB_1">STRELJAČKI SAVEZ ZAGREB, OIB 96073073613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STRELJAČKI SAVEZ ZAGREB</item>
    </izvorni_sadrzaj>
    <derivirana_varijabla naziv="DomainObject.Predmet.StrankaListFormated_1">
      <item>STRELJAČKI SAVEZ ZAGREB</item>
    </derivirana_varijabla>
  </DomainObject.Predmet.StrankaListFormated>
  <DomainObject.Predmet.StrankaListFormatedOIB>
    <izvorni_sadrzaj>
      <item>STRELJAČKI SAVEZ ZAGREB, OIB 96073073613</item>
    </izvorni_sadrzaj>
    <derivirana_varijabla naziv="DomainObject.Predmet.StrankaListFormatedOIB_1">
      <item>STRELJAČKI SAVEZ ZAGREB, OIB 96073073613</item>
    </derivirana_varijabla>
  </DomainObject.Predmet.StrankaListFormatedOIB>
  <DomainObject.Predmet.StrankaListFormatedWithAdress>
    <izvorni_sadrzaj>
      <item>STRELJAČKI SAVEZ ZAGREB, Ulica grada Vukovara 284, 10000 Zagreb</item>
    </izvorni_sadrzaj>
    <derivirana_varijabla naziv="DomainObject.Predmet.StrankaListFormatedWithAdress_1">
      <item>STRELJAČKI SAVEZ ZAGREB, Ulica grada Vukovara 284, 10000 Zagreb</item>
    </derivirana_varijabla>
  </DomainObject.Predmet.StrankaListFormatedWithAdress>
  <DomainObject.Predmet.StrankaListFormatedWithAdressOIB>
    <izvorni_sadrzaj>
      <item>STRELJAČKI SAVEZ ZAGREB, OIB 96073073613, Ulica grada Vukovara 284, 10000 Zagreb</item>
    </izvorni_sadrzaj>
    <derivirana_varijabla naziv="DomainObject.Predmet.StrankaListFormatedWithAdressOIB_1">
      <item>STRELJAČKI SAVEZ ZAGREB, OIB 96073073613, Ulica grada Vukovara 284, 10000 Zagreb</item>
    </derivirana_varijabla>
  </DomainObject.Predmet.StrankaListFormatedWithAdressOIB>
  <DomainObject.Predmet.StrankaListNazivFormated>
    <izvorni_sadrzaj>
      <item>STRELJAČKI SAVEZ ZAGREB</item>
    </izvorni_sadrzaj>
    <derivirana_varijabla naziv="DomainObject.Predmet.StrankaListNazivFormated_1">
      <item>STRELJAČKI SAVEZ ZAGREB</item>
    </derivirana_varijabla>
  </DomainObject.Predmet.StrankaListNazivFormated>
  <DomainObject.Predmet.StrankaListNazivFormatedOIB>
    <izvorni_sadrzaj>
      <item>STRELJAČKI SAVEZ ZAGREB, OIB 96073073613</item>
    </izvorni_sadrzaj>
    <derivirana_varijabla naziv="DomainObject.Predmet.StrankaListNazivFormatedOIB_1">
      <item>STRELJAČKI SAVEZ ZAGREB, OIB 96073073613</item>
    </derivirana_varijabla>
  </DomainObject.Predmet.StrankaListNazivFormatedOIB>
  <DomainObject.Predmet.ProtuStrankaListFormated>
    <izvorni_sadrzaj>
      <item>STRELJAČKI SAVEZ ZAGREBA</item>
    </izvorni_sadrzaj>
    <derivirana_varijabla naziv="DomainObject.Predmet.ProtuStrankaListFormated_1">
      <item>STRELJAČKI SAVEZ ZAGREBA</item>
    </derivirana_varijabla>
  </DomainObject.Predmet.ProtuStrankaListFormated>
  <DomainObject.Predmet.ProtuStrankaListFormatedOIB>
    <izvorni_sadrzaj>
      <item>STRELJAČKI SAVEZ ZAGREBA, OIB 96073073613</item>
    </izvorni_sadrzaj>
    <derivirana_varijabla naziv="DomainObject.Predmet.ProtuStrankaListFormatedOIB_1">
      <item>STRELJAČKI SAVEZ ZAGREBA, OIB 96073073613</item>
    </derivirana_varijabla>
  </DomainObject.Predmet.ProtuStrankaListFormatedOIB>
  <DomainObject.Predmet.ProtuStrankaListFormatedWithAdress>
    <izvorni_sadrzaj>
      <item>STRELJAČKI SAVEZ ZAGREBA, Ulica grada Vukovara 284, 10000 Zagreb</item>
    </izvorni_sadrzaj>
    <derivirana_varijabla naziv="DomainObject.Predmet.ProtuStrankaListFormatedWithAdress_1">
      <item>STRELJAČKI SAVEZ ZAGREBA, Ulica grada Vukovara 284, 10000 Zagreb</item>
    </derivirana_varijabla>
  </DomainObject.Predmet.ProtuStrankaListFormatedWithAdress>
  <DomainObject.Predmet.ProtuStrankaListFormatedWithAdressOIB>
    <izvorni_sadrzaj>
      <item>STRELJAČKI SAVEZ ZAGREBA, OIB 96073073613, Ulica grada Vukovara 284, 10000 Zagreb</item>
    </izvorni_sadrzaj>
    <derivirana_varijabla naziv="DomainObject.Predmet.ProtuStrankaListFormatedWithAdressOIB_1">
      <item>STRELJAČKI SAVEZ ZAGREBA, OIB 96073073613, Ulica grada Vukovara 284, 10000 Zagreb</item>
    </derivirana_varijabla>
  </DomainObject.Predmet.ProtuStrankaListFormatedWithAdressOIB>
  <DomainObject.Predmet.ProtuStrankaListNazivFormated>
    <izvorni_sadrzaj>
      <item>STRELJAČKI SAVEZ ZAGREBA</item>
    </izvorni_sadrzaj>
    <derivirana_varijabla naziv="DomainObject.Predmet.ProtuStrankaListNazivFormated_1">
      <item>STRELJAČKI SAVEZ ZAGREBA</item>
    </derivirana_varijabla>
  </DomainObject.Predmet.ProtuStrankaListNazivFormated>
  <DomainObject.Predmet.ProtuStrankaListNazivFormatedOIB>
    <izvorni_sadrzaj>
      <item>STRELJAČKI SAVEZ ZAGREBA, OIB 96073073613</item>
    </izvorni_sadrzaj>
    <derivirana_varijabla naziv="DomainObject.Predmet.ProtuStrankaListNazivFormatedOIB_1">
      <item>STRELJAČKI SAVEZ ZAGREBA, OIB 96073073613</item>
    </derivirana_varijabla>
  </DomainObject.Predmet.ProtuStrankaListNazivFormatedOIB>
  <DomainObject.Predmet.OstaliListFormated>
    <izvorni_sadrzaj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OstaliListFormated_1"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OstaliListFormated>
  <DomainObject.Predmet.OstaliListFormatedOIB>
    <izvorni_sadrzaj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izvorni_sadrzaj>
    <derivirana_varijabla naziv="DomainObject.Predmet.OstaliListFormatedOIB_1"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derivirana_varijabla>
  </DomainObject.Predmet.OstaliListFormatedOIB>
  <DomainObject.Predmet.OstaliListFormatedWithAdress>
    <izvorni_sadrzaj>
      <item>Pero Stojnić, Vladimira Nazora 6, 51311 Skrad</item>
      <item>Goran Brozović, Pavlenski Put 5, 10000 Zagreb</item>
      <item>HUP-ZAGREB dioničko društvo hotelijerstvo, ugostiteljstvo i turizam, Trg Krešimira Ćosića 9, Zagreb</item>
      <item>Tomislav Lazić</item>
      <item>Dragutin Vrbek</item>
      <item>Roman Špirelja, Stubička 74, 10000 Zagreb</item>
      <item>Dubravko Strukić</item>
      <item>Lucija Gojčeta</item>
    </izvorni_sadrzaj>
    <derivirana_varijabla naziv="DomainObject.Predmet.OstaliListFormatedWithAdress_1">
      <item>Pero Stojnić, Vladimira Nazora 6, 51311 Skrad</item>
      <item>Goran Brozović, Pavlenski Put 5, 10000 Zagreb</item>
      <item>HUP-ZAGREB dioničko društvo hotelijerstvo, ugostiteljstvo i turizam, Trg Krešimira Ćosića 9, Zagreb</item>
      <item>Tomislav Lazić</item>
      <item>Dragutin Vrbek</item>
      <item>Roman Špirelja, Stubička 74, 10000 Zagreb</item>
      <item>Dubravko Strukić</item>
      <item>Lucija Gojčeta</item>
    </derivirana_varijabla>
  </DomainObject.Predmet.OstaliListFormatedWithAdress>
  <DomainObject.Predmet.OstaliListFormatedWithAdressOIB>
    <izvorni_sadrzaj>
      <item>Pero Stojnić, OIB 32495694336, Vladimira Nazora 6, 51311 Skrad</item>
      <item>Goran Brozović, OIB 39833571469, Pavlenski Put 5, 10000 Zagreb</item>
      <item>HUP-ZAGREB dioničko društvo hotelijerstvo, ugostiteljstvo i turizam, OIB 66859264899, Trg Krešimira Ćosića 9, Zagreb</item>
      <item>Tomislav Lazić</item>
      <item>Dragutin Vrbek</item>
      <item>Roman Špirelja, OIB 12178114052, Stubička 74, 10000 Zagreb</item>
      <item>Dubravko Strukić</item>
      <item>Lucija Gojčeta</item>
    </izvorni_sadrzaj>
    <derivirana_varijabla naziv="DomainObject.Predmet.OstaliListFormatedWithAdressOIB_1">
      <item>Pero Stojnić, OIB 32495694336, Vladimira Nazora 6, 51311 Skrad</item>
      <item>Goran Brozović, OIB 39833571469, Pavlenski Put 5, 10000 Zagreb</item>
      <item>HUP-ZAGREB dioničko društvo hotelijerstvo, ugostiteljstvo i turizam, OIB 66859264899, Trg Krešimira Ćosića 9, Zagreb</item>
      <item>Tomislav Lazić</item>
      <item>Dragutin Vrbek</item>
      <item>Roman Špirelja, OIB 12178114052, Stubička 74, 10000 Zagreb</item>
      <item>Dubravko Strukić</item>
      <item>Lucija Gojčeta</item>
    </derivirana_varijabla>
  </DomainObject.Predmet.OstaliListFormatedWithAdressOIB>
  <DomainObject.Predmet.OstaliListNazivFormated>
    <izvorni_sadrzaj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OstaliListNazivFormated_1"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OstaliListNazivFormated>
  <DomainObject.Predmet.OstaliListNazivFormatedOIB>
    <izvorni_sadrzaj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izvorni_sadrzaj>
    <derivirana_varijabla naziv="DomainObject.Predmet.OstaliListNazivFormatedOIB_1"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St-208/2015-45</izvorni_sadrzaj>
    <derivirana_varijabla naziv="DomainObject.PoslovniBrojDokumenta_1">St-208/2015-45</derivirana_varijabla>
  </DomainObject.PoslovniBrojDokumenta>
  <DomainObject.Predmet.StrankaIDrugi>
    <izvorni_sadrzaj>STRELJAČKI SAVEZ ZAGREB</izvorni_sadrzaj>
    <derivirana_varijabla naziv="DomainObject.Predmet.StrankaIDrugi_1">STRELJAČKI SAVEZ ZAGREB</derivirana_varijabla>
  </DomainObject.Predmet.StrankaIDrugi>
  <DomainObject.Predmet.ProtustrankaIDrugi>
    <izvorni_sadrzaj>STRELJAČKI SAVEZ ZAGREBA</izvorni_sadrzaj>
    <derivirana_varijabla naziv="DomainObject.Predmet.ProtustrankaIDrugi_1">STRELJAČKI SAVEZ ZAGREBA</derivirana_varijabla>
  </DomainObject.Predmet.ProtustrankaIDrugi>
  <DomainObject.Predmet.StrankaIDrugiAdressOIB>
    <izvorni_sadrzaj>STRELJAČKI SAVEZ ZAGREB, OIB 96073073613, Ulica grada Vukovara 284, 10000 Zagreb</izvorni_sadrzaj>
    <derivirana_varijabla naziv="DomainObject.Predmet.StrankaIDrugiAdressOIB_1">STRELJAČKI SAVEZ ZAGREB, OIB 96073073613, Ulica grada Vukovara 284, 10000 Zagreb</derivirana_varijabla>
  </DomainObject.Predmet.StrankaIDrugiAdressOIB>
  <DomainObject.Predmet.ProtustrankaIDrugiAdressOIB>
    <izvorni_sadrzaj>STRELJAČKI SAVEZ ZAGREBA, OIB 96073073613, Ulica grada Vukovara 284, 10000 Zagreb</izvorni_sadrzaj>
    <derivirana_varijabla naziv="DomainObject.Predmet.ProtustrankaIDrugiAdressOIB_1">STRELJAČKI SAVEZ ZAGREBA, OIB 96073073613,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SAVEZ ZAGREB</item>
      <item>STRELJAČKI SAVEZ ZAGREBA</item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SudioniciListNaziv_1">
      <item>STRELJAČKI SAVEZ ZAGREB</item>
      <item>STRELJAČKI SAVEZ ZAGREBA</item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SudioniciListNaziv>
  <DomainObject.Predmet.SudioniciListAdressOIB>
    <izvorni_sadrzaj>
      <item>STRELJAČKI SAVEZ ZAGREB, OIB 96073073613, Ulica grada Vukovara 284,10000 Zagreb</item>
      <item>STRELJAČKI SAVEZ ZAGREBA, OIB 96073073613, Ulica grada Vukovara 284,10000 Zagreb</item>
      <item>Pero Stojnić, OIB 32495694336, Vladimira Nazora 6,51311 Skrad</item>
      <item>Goran Brozović, OIB 39833571469, Pavlenski Put 5,10000 Zagreb</item>
      <item>HUP-ZAGREB dioničko društvo hotelijerstvo, ugostiteljstvo i turizam, OIB 66859264899, Trg Krešimira Ćosića 9,Zagreb</item>
      <item>Tomislav Lazić</item>
      <item>Dragutin Vrbek</item>
      <item>Roman Špirelja, OIB 12178114052, Stubička 74,10000 Zagreb</item>
      <item>Dubravko Strukić</item>
      <item>Lucija Gojčeta</item>
    </izvorni_sadrzaj>
    <derivirana_varijabla naziv="DomainObject.Predmet.SudioniciListAdressOIB_1">
      <item>STRELJAČKI SAVEZ ZAGREB, OIB 96073073613, Ulica grada Vukovara 284,10000 Zagreb</item>
      <item>STRELJAČKI SAVEZ ZAGREBA, OIB 96073073613, Ulica grada Vukovara 284,10000 Zagreb</item>
      <item>Pero Stojnić, OIB 32495694336, Vladimira Nazora 6,51311 Skrad</item>
      <item>Goran Brozović, OIB 39833571469, Pavlenski Put 5,10000 Zagreb</item>
      <item>HUP-ZAGREB dioničko društvo hotelijerstvo, ugostiteljstvo i turizam, OIB 66859264899, Trg Krešimira Ćosića 9,Zagreb</item>
      <item>Tomislav Lazić</item>
      <item>Dragutin Vrbek</item>
      <item>Roman Špirelja, OIB 12178114052, Stubička 74,10000 Zagreb</item>
      <item>Dubravko Strukić</item>
      <item>Lucija Gojčeta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96073073613</item>
      <item>, OIB 96073073613</item>
      <item>, OIB 32495694336</item>
      <item>, OIB 39833571469</item>
      <item>, OIB 66859264899</item>
      <item>, OIB null</item>
      <item>, OIB null</item>
      <item>, OIB 12178114052</item>
      <item>, OIB null</item>
      <item>, OIB null</item>
    </izvorni_sadrzaj>
    <derivirana_varijabla naziv="DomainObject.Predmet.SudioniciListNazivOIB_1">
      <item>, OIB 96073073613</item>
      <item>, OIB 96073073613</item>
      <item>, OIB 32495694336</item>
      <item>, OIB 39833571469</item>
      <item>, OIB 66859264899</item>
      <item>, OIB null</item>
      <item>, OIB null</item>
      <item>, OIB 12178114052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2A101-2600-4D8A-813A-97ECBD7AC1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255</properties:Words>
  <properties:Characters>1275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2016-10-19T09:48:00Z</dcterms:created>
  <dc:creator>KDS - 8</dc:creator>
  <cp:lastModifiedBy>Ana Brlek</cp:lastModifiedBy>
  <cp:lastPrinted>2016-10-19T10:55:00Z</cp:lastPrinted>
  <dcterms:modified xmlns:xsi="http://www.w3.org/2001/XMLSchema-instance" xsi:type="dcterms:W3CDTF">2016-10-19T10:55:00Z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St-208/2015-45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