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ef6d" w14:paraId="c79ef6d" w:rsidRDefault="00CE4149" w:rsidP="00F576F1" w:rsidR="00F576F1" w:rsidRPr="00CE4149">
      <w:pPr>
        <w15:collapsed w:val="false"/>
        <w:rPr>
          <w:b/>
          <w:sz w:val="23"/>
          <w:szCs w:val="23"/>
        </w:rPr>
      </w:pPr>
      <w:bookmarkStart w:name="_GoBack" w:id="0"/>
      <w:bookmarkEnd w:id="0"/>
      <w:r>
        <w:rPr>
          <w:b/>
          <w:sz w:val="23"/>
          <w:szCs w:val="23"/>
        </w:rPr>
        <w:t xml:space="preserve">     </w:t>
      </w:r>
      <w:r w:rsidR="00F576F1" w:rsidRPr="00CE4149">
        <w:rPr>
          <w:b/>
          <w:sz w:val="23"/>
          <w:szCs w:val="23"/>
        </w:rPr>
        <w:t xml:space="preserve">           </w:t>
      </w:r>
      <w:r>
        <w:rPr>
          <w:b/>
          <w:sz w:val="23"/>
          <w:szCs w:val="23"/>
        </w:rPr>
        <w:t xml:space="preserve"> </w:t>
      </w:r>
      <w:r w:rsidR="00F576F1" w:rsidRPr="00CE4149">
        <w:rPr>
          <w:b/>
          <w:sz w:val="23"/>
          <w:szCs w:val="23"/>
        </w:rPr>
        <w:t xml:space="preserve">  </w:t>
      </w:r>
      <w:r w:rsidR="00F576F1" w:rsidRPr="00CE4149">
        <w:rPr>
          <w:b/>
          <w:noProof/>
          <w:sz w:val="23"/>
          <w:szCs w:val="23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76F1" w:rsidRPr="00CE4149">
        <w:rPr>
          <w:b/>
          <w:sz w:val="23"/>
          <w:szCs w:val="23"/>
        </w:rPr>
        <w:t xml:space="preserve">                                                            </w:t>
      </w:r>
    </w:p>
    <w:p w:rsidRDefault="00F576F1" w:rsidP="00F576F1" w:rsidR="00F576F1" w:rsidRPr="00CE4149">
      <w:pPr>
        <w:rPr>
          <w:sz w:val="23"/>
          <w:szCs w:val="23"/>
        </w:rPr>
      </w:pPr>
      <w:r w:rsidRPr="00CE4149">
        <w:rPr>
          <w:sz w:val="23"/>
          <w:szCs w:val="23"/>
        </w:rPr>
        <w:t xml:space="preserve">    REPUBLIKA HRVATSKA </w:t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</w:p>
    <w:p w:rsidRDefault="00F576F1" w:rsidP="00F576F1" w:rsidR="00F576F1" w:rsidRPr="00CE4149">
      <w:pPr>
        <w:rPr>
          <w:sz w:val="23"/>
          <w:szCs w:val="23"/>
        </w:rPr>
      </w:pPr>
      <w:r w:rsidRPr="00CE4149">
        <w:rPr>
          <w:sz w:val="23"/>
          <w:szCs w:val="23"/>
        </w:rPr>
        <w:t xml:space="preserve"> TRGOVAČKI SUD U PAZINU</w:t>
      </w:r>
    </w:p>
    <w:p w:rsidRDefault="00F576F1" w:rsidP="00F576F1" w:rsidR="00F576F1" w:rsidRPr="00CE4149">
      <w:pPr>
        <w:rPr>
          <w:sz w:val="23"/>
          <w:szCs w:val="23"/>
        </w:rPr>
      </w:pPr>
      <w:r w:rsidRPr="00CE4149">
        <w:rPr>
          <w:sz w:val="23"/>
          <w:szCs w:val="23"/>
        </w:rPr>
        <w:t xml:space="preserve">     52000 PAZIN, Dršćevka 1</w:t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  <w:t xml:space="preserve">      </w:t>
      </w:r>
      <w:r w:rsidR="00CE4149">
        <w:rPr>
          <w:sz w:val="23"/>
          <w:szCs w:val="23"/>
        </w:rPr>
        <w:tab/>
        <w:t xml:space="preserve">        </w:t>
      </w:r>
      <w:r w:rsidRPr="00CE4149">
        <w:rPr>
          <w:sz w:val="23"/>
          <w:szCs w:val="23"/>
        </w:rPr>
        <w:t>Posl.br.: 2 St-817/16-12</w:t>
      </w:r>
    </w:p>
    <w:p w:rsidRDefault="00F576F1" w:rsidP="00F576F1" w:rsidR="00F576F1">
      <w:pPr>
        <w:jc w:val="both"/>
        <w:rPr>
          <w:sz w:val="23"/>
          <w:szCs w:val="23"/>
        </w:rPr>
      </w:pPr>
    </w:p>
    <w:p w:rsidRDefault="00CE4149" w:rsidP="00F576F1" w:rsidR="00CE4149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>R E P U B L I K A  H R V A T S K A</w:t>
      </w:r>
    </w:p>
    <w:p w:rsidRDefault="00F576F1" w:rsidP="00F576F1" w:rsidR="00F576F1" w:rsidRPr="00CE4149">
      <w:pPr>
        <w:rPr>
          <w:sz w:val="23"/>
          <w:szCs w:val="23"/>
        </w:rPr>
      </w:pP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>R J E Š E NJ E</w:t>
      </w:r>
    </w:p>
    <w:p w:rsidRDefault="00F576F1" w:rsidP="00F576F1" w:rsidR="00F576F1" w:rsidRPr="00CE4149">
      <w:pPr>
        <w:rPr>
          <w:sz w:val="23"/>
          <w:szCs w:val="23"/>
        </w:rPr>
      </w:pP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ab/>
        <w:t xml:space="preserve">Trgovački sud u Pazinu, po stečajnom sucu Adrijani Labinjan Skok, u postupku po prijedlogu FINA-e, OIB: 85821130368, RC Rijeka, Podružnica Pula, Giardini 5, za otvaranje stečajnog postupka nad dužnikom SALI TRADE d.o.o., Pula, Mutilska 46, OIB: 78728708760, dana 5. listopada 2016. 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ind w:firstLine="708"/>
        <w:rPr>
          <w:sz w:val="23"/>
          <w:szCs w:val="23"/>
        </w:rPr>
      </w:pP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  <w:t xml:space="preserve">     r i j e š i o   j e</w:t>
      </w:r>
    </w:p>
    <w:p w:rsidRDefault="00F576F1" w:rsidP="00F576F1" w:rsidR="00F576F1" w:rsidRPr="00CE4149">
      <w:pPr>
        <w:ind w:firstLine="708"/>
        <w:rPr>
          <w:sz w:val="23"/>
          <w:szCs w:val="23"/>
        </w:rPr>
      </w:pPr>
    </w:p>
    <w:p w:rsidRDefault="00F576F1" w:rsidP="00F576F1" w:rsidR="00F576F1" w:rsidRPr="00CE4149">
      <w:pPr>
        <w:ind w:firstLine="720"/>
        <w:jc w:val="both"/>
        <w:rPr>
          <w:sz w:val="23"/>
          <w:szCs w:val="23"/>
        </w:rPr>
      </w:pPr>
      <w:r w:rsidRPr="00CE4149">
        <w:rPr>
          <w:sz w:val="23"/>
          <w:szCs w:val="23"/>
        </w:rPr>
        <w:t xml:space="preserve">Ispravlja se ovosudno rješenje posl.br. 2 St-817/16-11 od 26. rujna 2016. glede </w:t>
      </w:r>
      <w:r w:rsidR="00CE4149" w:rsidRPr="00CE4149">
        <w:rPr>
          <w:sz w:val="23"/>
          <w:szCs w:val="23"/>
        </w:rPr>
        <w:t xml:space="preserve">poziva na broj </w:t>
      </w:r>
      <w:r w:rsidRPr="00CE4149">
        <w:rPr>
          <w:sz w:val="23"/>
          <w:szCs w:val="23"/>
        </w:rPr>
        <w:t xml:space="preserve">plaćanja, tako da ispravljeno rješenje u cjelini sada glasi:  </w:t>
      </w:r>
    </w:p>
    <w:p w:rsidRDefault="00F576F1" w:rsidP="00F576F1" w:rsidR="00F576F1" w:rsidRPr="00CE4149">
      <w:pPr>
        <w:ind w:firstLine="708"/>
        <w:rPr>
          <w:sz w:val="23"/>
          <w:szCs w:val="23"/>
        </w:rPr>
      </w:pPr>
    </w:p>
    <w:p w:rsidRDefault="00F576F1" w:rsidP="00F576F1" w:rsidR="00F576F1" w:rsidRPr="00CE4149">
      <w:pPr>
        <w:ind w:firstLine="708"/>
        <w:jc w:val="both"/>
        <w:rPr>
          <w:sz w:val="23"/>
          <w:szCs w:val="23"/>
        </w:rPr>
      </w:pPr>
      <w:r w:rsidRPr="00CE4149">
        <w:rPr>
          <w:sz w:val="23"/>
          <w:szCs w:val="23"/>
        </w:rPr>
        <w:t xml:space="preserve">"Nalaže se dužniku SALI TRADE d.o.o., Pula, Mutilska 46, OIB: 78728708760, da trošak u iznosu od 175,00 kn isplati FINA-i na žiro račun br. HR4223900011100017042, model: HR05, poziv na broj: 7524005-78728708760, u roku od 8 dana. </w:t>
      </w:r>
    </w:p>
    <w:p w:rsidRDefault="00F576F1" w:rsidP="00F576F1" w:rsidR="00F576F1" w:rsidRPr="00CE4149">
      <w:pPr>
        <w:ind w:firstLine="708"/>
        <w:rPr>
          <w:sz w:val="23"/>
          <w:szCs w:val="23"/>
        </w:rPr>
      </w:pP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>Obrazloženje</w:t>
      </w:r>
    </w:p>
    <w:p w:rsidRDefault="00F576F1" w:rsidP="00F576F1" w:rsidR="00F576F1" w:rsidRPr="00CE4149">
      <w:pPr>
        <w:rPr>
          <w:sz w:val="23"/>
          <w:szCs w:val="23"/>
        </w:rPr>
      </w:pP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ab/>
        <w:t>Rješenjem ovoga suda od 30. lipnja 2016. obustavljen je postupak po prijedlogu FINA-e za otvaranje stečajnog postupka nad dužnikom SALI TRADE d.o.o., Pula, Mutilska 46, OIB: 78728708760, po odredbi čl. 128. st. 9. Stečajnog zakona (NN 71/15, dalje: SZ), jer je prije završetka prethodnog postupka postao sposoban za plaćanje.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ab/>
        <w:t>Sukladno već spomenutoj odredbi čl. 128. st. 9. SZ-a, u slučaju obustave postupka, troškove provedenog postupka dužan je naknaditi dužnik, pa je donesena odluka kao u izreci.".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>Obrazloženje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ab/>
        <w:t xml:space="preserve">Budući je u rješenju posl.br. 2 St-817/16-11 od 26. rujna 2016. </w:t>
      </w:r>
      <w:r w:rsidR="00CE4149" w:rsidRPr="00CE4149">
        <w:rPr>
          <w:sz w:val="23"/>
          <w:szCs w:val="23"/>
        </w:rPr>
        <w:t xml:space="preserve">omaškom pogrešno naveden poziv na broj plaćanja, donesena je odluka kao u izreci adekvatnom primjenom odredbe čl. </w:t>
      </w:r>
      <w:r w:rsidRPr="00CE4149">
        <w:rPr>
          <w:sz w:val="23"/>
          <w:szCs w:val="23"/>
        </w:rPr>
        <w:t>342. st. 1. u svezi s čl. 347. Zakona o parničnom postupku i čl. 10. Stečajnog zakona.</w:t>
      </w:r>
    </w:p>
    <w:p w:rsidRDefault="00F576F1" w:rsidP="00F576F1" w:rsidR="00F576F1">
      <w:pPr>
        <w:jc w:val="both"/>
        <w:rPr>
          <w:sz w:val="23"/>
          <w:szCs w:val="23"/>
        </w:rPr>
      </w:pPr>
    </w:p>
    <w:p w:rsidRDefault="00CE4149" w:rsidP="00F576F1" w:rsidR="00CE4149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>U Pazinu, 5. listopada 2016.</w:t>
      </w: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 xml:space="preserve">  </w:t>
      </w: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 xml:space="preserve">                                                             </w:t>
      </w:r>
      <w:r w:rsidRPr="00CE4149">
        <w:rPr>
          <w:sz w:val="23"/>
          <w:szCs w:val="23"/>
        </w:rPr>
        <w:tab/>
        <w:t xml:space="preserve"> </w:t>
      </w:r>
      <w:r w:rsidRPr="00CE4149">
        <w:rPr>
          <w:sz w:val="23"/>
          <w:szCs w:val="23"/>
        </w:rPr>
        <w:tab/>
        <w:t xml:space="preserve">  </w:t>
      </w:r>
      <w:r w:rsidRPr="00CE4149">
        <w:rPr>
          <w:sz w:val="23"/>
          <w:szCs w:val="23"/>
        </w:rPr>
        <w:tab/>
      </w:r>
      <w:r w:rsidR="00CE4149">
        <w:rPr>
          <w:sz w:val="23"/>
          <w:szCs w:val="23"/>
        </w:rPr>
        <w:t xml:space="preserve">            </w:t>
      </w:r>
      <w:r w:rsidRPr="00CE4149">
        <w:rPr>
          <w:sz w:val="23"/>
          <w:szCs w:val="23"/>
        </w:rPr>
        <w:t>Stečajni sudac</w:t>
      </w:r>
    </w:p>
    <w:p w:rsidRDefault="00F576F1" w:rsidP="00F576F1" w:rsidR="00F576F1" w:rsidRPr="00CE4149">
      <w:pPr>
        <w:jc w:val="center"/>
        <w:rPr>
          <w:sz w:val="23"/>
          <w:szCs w:val="23"/>
        </w:rPr>
      </w:pPr>
      <w:r w:rsidRPr="00CE4149">
        <w:rPr>
          <w:sz w:val="23"/>
          <w:szCs w:val="23"/>
        </w:rPr>
        <w:tab/>
        <w:t xml:space="preserve">                                                                      </w:t>
      </w:r>
      <w:r w:rsidRPr="00CE4149">
        <w:rPr>
          <w:sz w:val="23"/>
          <w:szCs w:val="23"/>
        </w:rPr>
        <w:tab/>
      </w:r>
      <w:r w:rsidRPr="00CE4149">
        <w:rPr>
          <w:sz w:val="23"/>
          <w:szCs w:val="23"/>
        </w:rPr>
        <w:tab/>
        <w:t>Adrijana Labinjan Skok, v.r.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rPr>
          <w:sz w:val="23"/>
          <w:szCs w:val="23"/>
        </w:rPr>
      </w:pPr>
      <w:r w:rsidRPr="00CE4149">
        <w:rPr>
          <w:sz w:val="23"/>
          <w:szCs w:val="23"/>
        </w:rPr>
        <w:t>UPUTA O PRAVNOM LIJEKU:</w:t>
      </w:r>
    </w:p>
    <w:p w:rsidRDefault="00F576F1" w:rsidP="00F576F1" w:rsidR="00F576F1" w:rsidRPr="00CE4149">
      <w:pPr>
        <w:ind w:firstLine="720"/>
        <w:jc w:val="both"/>
        <w:rPr>
          <w:sz w:val="23"/>
          <w:szCs w:val="23"/>
        </w:rPr>
      </w:pPr>
      <w:r w:rsidRPr="00CE4149">
        <w:rPr>
          <w:sz w:val="23"/>
          <w:szCs w:val="23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>DNA:</w:t>
      </w:r>
    </w:p>
    <w:p w:rsidRDefault="00F576F1" w:rsidP="00F576F1" w:rsidR="00F576F1" w:rsidRPr="00CE4149">
      <w:pPr>
        <w:jc w:val="both"/>
        <w:rPr>
          <w:sz w:val="23"/>
          <w:szCs w:val="23"/>
        </w:rPr>
      </w:pPr>
      <w:r w:rsidRPr="00CE4149">
        <w:rPr>
          <w:sz w:val="23"/>
          <w:szCs w:val="23"/>
        </w:rPr>
        <w:t xml:space="preserve">- FINA, Podružnica Pula, Pula, Giardini 5 </w:t>
      </w:r>
    </w:p>
    <w:p w:rsidRDefault="00F576F1" w:rsidP="00F576F1" w:rsidR="00F576F1" w:rsidRPr="00CE4149">
      <w:pPr>
        <w:rPr>
          <w:sz w:val="23"/>
          <w:szCs w:val="23"/>
        </w:rPr>
      </w:pPr>
      <w:r w:rsidRPr="00CE4149">
        <w:rPr>
          <w:sz w:val="23"/>
          <w:szCs w:val="23"/>
        </w:rPr>
        <w:t>- dužnik</w:t>
      </w:r>
    </w:p>
    <w:p w:rsidRDefault="00F576F1" w:rsidP="00F576F1" w:rsidR="00F576F1" w:rsidRPr="00CE4149">
      <w:pPr>
        <w:rPr>
          <w:sz w:val="23"/>
          <w:szCs w:val="23"/>
        </w:rPr>
      </w:pPr>
      <w:r w:rsidRPr="00CE4149">
        <w:rPr>
          <w:sz w:val="23"/>
          <w:szCs w:val="23"/>
        </w:rPr>
        <w:t>- mrežna stranica e-Oglasna ploča suda (8 dana)</w:t>
      </w:r>
    </w:p>
    <w:p w:rsidRDefault="00F576F1" w:rsidP="00F576F1" w:rsidR="00F576F1" w:rsidRPr="00CE4149">
      <w:pPr>
        <w:rPr>
          <w:sz w:val="23"/>
          <w:szCs w:val="23"/>
        </w:rPr>
      </w:pPr>
    </w:p>
    <w:p w:rsidRDefault="00F576F1" w:rsidP="00F576F1" w:rsidR="00F576F1" w:rsidRPr="00CE4149">
      <w:pPr>
        <w:rPr>
          <w:sz w:val="23"/>
          <w:szCs w:val="23"/>
        </w:rPr>
      </w:pPr>
    </w:p>
    <w:p w:rsidRDefault="00033754" w:rsidR="00500701" w:rsidRPr="00CE4149">
      <w:pPr>
        <w:rPr>
          <w:sz w:val="23"/>
          <w:szCs w:val="23"/>
        </w:rPr>
      </w:pPr>
    </w:p>
    <w:sectPr w:rsidSect="00DC7925" w:rsidR="00500701" w:rsidRPr="00CE4149">
      <w:headerReference w:type="default" r:id="rId9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6F1" w:rsidP="00F576F1" w:rsidR="00F576F1">
      <w:r>
        <w:separator/>
      </w:r>
    </w:p>
  </w:endnote>
  <w:endnote w:id="0" w:type="continuationSeparator">
    <w:p w:rsidRDefault="00F576F1" w:rsidP="00F576F1" w:rsidR="00F5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6F1" w:rsidP="00F576F1" w:rsidR="00F576F1">
      <w:r>
        <w:separator/>
      </w:r>
    </w:p>
  </w:footnote>
  <w:footnote w:id="0" w:type="continuationSeparator">
    <w:p w:rsidRDefault="00F576F1" w:rsidP="00F576F1" w:rsidR="00F57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E414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3754">
          <w:rPr>
            <w:noProof/>
          </w:rPr>
          <w:t>2</w:t>
        </w:r>
        <w:r>
          <w:fldChar w:fldCharType="end"/>
        </w:r>
        <w:r>
          <w:tab/>
        </w:r>
        <w:r w:rsidR="00F576F1">
          <w:t>Posl.br.: 2 St-817</w:t>
        </w:r>
        <w:r w:rsidR="00F576F1" w:rsidRPr="00A01367">
          <w:t>/16-</w:t>
        </w:r>
        <w:r w:rsidR="00F576F1">
          <w:t>12</w:t>
        </w:r>
      </w:p>
    </w:sdtContent>
  </w:sdt>
  <w:p w:rsidRDefault="00033754" w:rsidR="00DA15C9">
    <w:pPr>
      <w:pStyle w:val="Zaglavlje"/>
    </w:pPr>
  </w:p>
  <w:p w:rsidRDefault="00F576F1" w:rsidR="00F576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6F1"/>
    <w:rsid w:val="00033754"/>
    <w:rsid w:val="00554328"/>
    <w:rsid w:val="00985388"/>
    <w:rsid w:val="00CE4149"/>
    <w:rsid w:val="00DC7925"/>
    <w:rsid w:val="00F5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6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7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6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6F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6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754"/>
    <w:rPr>
      <w:rFonts w:cs="Times New Roman" w:hAnsi="Times New Roman" w:ascii="Times New Roman"/>
      <w:b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754"/>
    <w:rPr>
      <w:b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754"/>
    <w:rPr>
      <w:rFonts w:cs="Times New Roman" w:hAnsi="Times New Roman" w:ascii="Times New Roman"/>
      <w:b w:val="false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754"/>
    <w:rPr>
      <w:rFonts w:cs="Times New Roman" w:hAnsi="Times New Roman" w:ascii="Times New Roman"/>
      <w:b w:val="false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6F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7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6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7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6F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6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754"/>
    <w:rPr>
      <w:rFonts w:ascii="Times New Roman" w:cs="Times New Roman" w:hAnsi="Times New Roman"/>
      <w:b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754"/>
    <w:rPr>
      <w:b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754"/>
    <w:rPr>
      <w:rFonts w:ascii="Times New Roman" w:cs="Times New Roman" w:hAnsi="Times New Roman"/>
      <w:b w:val="0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754"/>
    <w:rPr>
      <w:rFonts w:ascii="Times New Roman" w:cs="Times New Roman" w:hAnsi="Times New Roman"/>
      <w:b w:val="0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114162.56</izvorni_sadrzaj>
    <derivirana_varijabla naziv="DomainObject.Predmet.TrenutnaVrijednost_1">114162.56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Giardini 5,52100 Pula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2080</properties:Characters>
  <properties:Lines>61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2016-10-05T12:06:00Z</dcterms:created>
  <dc:creator>Jasmina Matika</dc:creator>
  <cp:lastModifiedBy>Jasmina Matika</cp:lastModifiedBy>
  <dcterms:modified xmlns:xsi="http://www.w3.org/2001/XMLSchema-instance" xsi:type="dcterms:W3CDTF">2016-10-05T12:39:00Z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