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97df" w14:paraId="a0097df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646EED">
      <w:pPr>
        <w:ind w:firstLine="720" w:left="-720"/>
        <w:rPr>
          <w:b/>
        </w:rPr>
      </w:pPr>
      <w:r>
        <w:t>Poslovni broj spisa</w:t>
      </w:r>
      <w:r w:rsidR="00080717">
        <w:t>:</w:t>
      </w:r>
      <w:r>
        <w:t xml:space="preserve">  </w:t>
      </w:r>
      <w:r w:rsidR="004656EC" w:rsidRPr="00646EED">
        <w:rPr>
          <w:b/>
        </w:rPr>
        <w:t>ST-1028/2013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4656EC" w:rsidP="00CE3664" w:rsidR="00084772">
      <w:pPr>
        <w:ind w:firstLine="720" w:left="-720"/>
        <w:rPr>
          <w:b/>
        </w:rPr>
      </w:pPr>
      <w:r>
        <w:rPr>
          <w:b/>
        </w:rPr>
        <w:t>CONICO d.o.o. u stečaju. Petrinjska 59, 10000 Zagreb</w:t>
      </w:r>
    </w:p>
    <w:p w:rsidRDefault="004656EC" w:rsidP="003442AB" w:rsidR="00080717">
      <w:pPr>
        <w:ind w:firstLine="720" w:left="-720"/>
        <w:rPr>
          <w:b/>
        </w:rPr>
      </w:pPr>
      <w:r>
        <w:rPr>
          <w:b/>
        </w:rPr>
        <w:t>OIB:</w:t>
      </w:r>
      <w:r w:rsidR="00517177">
        <w:rPr>
          <w:b/>
        </w:rPr>
        <w:t xml:space="preserve"> 23196407652</w:t>
      </w:r>
    </w:p>
    <w:p w:rsidRDefault="009B65E4" w:rsidP="00646EED" w:rsidR="00463042" w:rsidRPr="001D7627">
      <w:pPr>
        <w:ind w:firstLine="1068" w:left="3180"/>
        <w:rPr>
          <w:b/>
        </w:rPr>
      </w:pPr>
      <w:r>
        <w:rPr>
          <w:b/>
        </w:rPr>
        <w:t>TABLICA PRIJAVLJENIH TRAŽBINA, RAZLUČNIH I IZLUČNIH PRAVA</w:t>
      </w:r>
    </w:p>
    <w:p w:rsidRDefault="00FB2910" w:rsidP="00FB2910" w:rsidR="00CE3664">
      <w:pPr>
        <w:rPr>
          <w:b/>
        </w:rPr>
      </w:pPr>
      <w:r>
        <w:rPr>
          <w:b/>
        </w:rPr>
        <w:t xml:space="preserve">                                                                                I  </w:t>
      </w:r>
      <w:r w:rsidR="00CE3664" w:rsidRPr="00E0700E">
        <w:rPr>
          <w:b/>
        </w:rPr>
        <w:t>T</w:t>
      </w:r>
      <w:r w:rsidR="00363007">
        <w:rPr>
          <w:b/>
        </w:rPr>
        <w:t>ABLICA PRI</w:t>
      </w:r>
      <w:r w:rsidR="00CE3664"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B943CB">
        <w:rPr>
          <w:b/>
        </w:rPr>
        <w:t>I</w:t>
      </w:r>
      <w:r w:rsidR="007423C5">
        <w:rPr>
          <w:b/>
        </w:rPr>
        <w:t xml:space="preserve"> VIŠI ISPLATNI RED</w:t>
      </w:r>
      <w:r>
        <w:rPr>
          <w:b/>
        </w:rPr>
        <w:t xml:space="preserve"> </w:t>
      </w:r>
    </w:p>
    <w:p w:rsidRDefault="00FB2910" w:rsidP="00FB2910" w:rsidR="00FB291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II ISPITNO ROČIŠTE</w:t>
      </w:r>
    </w:p>
    <w:p w:rsidRDefault="00591F57" w:rsidP="004656EC" w:rsidR="00591F57" w:rsidRPr="00E93462">
      <w:pPr>
        <w:ind w:left="360"/>
        <w:rPr>
          <w:b/>
        </w:rPr>
      </w:pPr>
    </w:p>
    <w:tbl>
      <w:tblPr>
        <w:tblW w:type="dxa" w:w="1602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20"/>
        <w:gridCol w:w="2226"/>
        <w:gridCol w:w="1316"/>
        <w:gridCol w:w="1619"/>
        <w:gridCol w:w="1460"/>
        <w:gridCol w:w="2065"/>
        <w:gridCol w:w="1559"/>
        <w:gridCol w:w="1359"/>
        <w:gridCol w:w="882"/>
        <w:gridCol w:w="1078"/>
        <w:gridCol w:w="1540"/>
      </w:tblGrid>
      <w:tr w:rsidTr="00643044" w:rsidR="003442AB" w:rsidRPr="008B25C9">
        <w:tc>
          <w:tcPr>
            <w:tcW w:type="dxa" w:w="920"/>
            <w:vAlign w:val="center"/>
          </w:tcPr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2226"/>
            <w:vAlign w:val="center"/>
          </w:tcPr>
          <w:p w:rsidRDefault="00CE3664" w:rsidP="008B25C9" w:rsidR="00CE3664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16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1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60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</w:t>
            </w:r>
            <w:r w:rsidR="00CE3664" w:rsidRPr="008B25C9">
              <w:rPr>
                <w:b/>
                <w:sz w:val="16"/>
                <w:szCs w:val="16"/>
              </w:rPr>
              <w:t>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2065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55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5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882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078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spora</w:t>
            </w:r>
            <w:r w:rsidR="00450424" w:rsidRPr="008B25C9">
              <w:rPr>
                <w:b/>
                <w:sz w:val="16"/>
                <w:szCs w:val="16"/>
              </w:rPr>
              <w:t>va</w:t>
            </w:r>
            <w:r w:rsidR="00CE3664" w:rsidRPr="008B25C9">
              <w:rPr>
                <w:b/>
                <w:sz w:val="16"/>
                <w:szCs w:val="16"/>
              </w:rPr>
              <w:t>nja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540"/>
          </w:tcPr>
          <w:p w:rsidRDefault="00CE3664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9439D9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vršne isprave ake se tražbina zasniva na ovršnoj ispravi</w:t>
            </w: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 &amp; Steiermarkische bank d.d.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23057039320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Jadranski trg 3/a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51000 Rijeka</w:t>
            </w:r>
          </w:p>
        </w:tc>
        <w:tc>
          <w:tcPr>
            <w:tcW w:type="dxa" w:w="1460"/>
            <w:vAlign w:val="center"/>
          </w:tcPr>
          <w:p w:rsidRDefault="00643044" w:rsidP="003E01D7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3.013.412,09</w:t>
            </w:r>
          </w:p>
        </w:tc>
        <w:tc>
          <w:tcPr>
            <w:tcW w:type="dxa" w:w="2065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kratkoročnom kreditu osig. Sporazumom i zadužnicom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3.013.412,09</w:t>
            </w:r>
          </w:p>
        </w:tc>
        <w:tc>
          <w:tcPr>
            <w:tcW w:type="dxa" w:w="1359"/>
            <w:vAlign w:val="center"/>
          </w:tcPr>
          <w:p w:rsidRDefault="00643044" w:rsidP="00444D2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kratkoročnom kreditu osig. Sporazumom i zadužnicom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  <w:vAlign w:val="center"/>
          </w:tcPr>
          <w:p w:rsidRDefault="00643044" w:rsidP="00633C99" w:rsidR="00643044" w:rsidRPr="008B25C9">
            <w:pPr>
              <w:rPr>
                <w:sz w:val="20"/>
                <w:szCs w:val="20"/>
              </w:rPr>
            </w:pP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Nexe beton d.o.o. 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48358267745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Braće Radića 200 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31500 Našice</w:t>
            </w:r>
          </w:p>
        </w:tc>
        <w:tc>
          <w:tcPr>
            <w:tcW w:type="dxa" w:w="14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314.825,30</w:t>
            </w:r>
          </w:p>
        </w:tc>
        <w:tc>
          <w:tcPr>
            <w:tcW w:type="dxa" w:w="2065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robu sa zadužnicom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314.825,30</w:t>
            </w:r>
          </w:p>
        </w:tc>
        <w:tc>
          <w:tcPr>
            <w:tcW w:type="dxa" w:w="1359"/>
            <w:vAlign w:val="center"/>
          </w:tcPr>
          <w:p w:rsidRDefault="00643044" w:rsidP="006C367C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robu sa zadužnicom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85584865987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41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4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29.560,88</w:t>
            </w:r>
          </w:p>
        </w:tc>
        <w:tc>
          <w:tcPr>
            <w:tcW w:type="dxa" w:w="2065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ovrsi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29.560,88</w:t>
            </w:r>
          </w:p>
        </w:tc>
        <w:tc>
          <w:tcPr>
            <w:tcW w:type="dxa" w:w="1359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ovrsi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</w:tcPr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Ovrv-43505/2008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Ovrv-23147/2009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Ovrv-17941/2012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Ovrv-15528/2013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Ovrv-46473/2011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Ovrv-67228/2010</w:t>
            </w:r>
          </w:p>
          <w:p w:rsidRDefault="00643044" w:rsidP="00E0555F" w:rsidR="00643044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Ovrv-17942/2012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Ovrv-43506/2008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Ovrv-14095/2012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Ovrv-03515/2009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Ovrv-29845/2009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Ovrv-10536/2014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Ovrv-18911/2013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Ovrv-00270/2014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Ovrv-02753/2014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Ovrv-01290/2014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Ovrv-35307/2011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Ovrv-20491/2013</w:t>
            </w: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Vodoopskrba i odvodnja d.o.o.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83416546499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Folnegovićeva 1 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 Zagreb</w:t>
            </w:r>
          </w:p>
        </w:tc>
        <w:tc>
          <w:tcPr>
            <w:tcW w:type="dxa" w:w="14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5.871,30</w:t>
            </w:r>
          </w:p>
        </w:tc>
        <w:tc>
          <w:tcPr>
            <w:tcW w:type="dxa" w:w="2065"/>
            <w:vAlign w:val="center"/>
          </w:tcPr>
          <w:p w:rsidRDefault="00643044" w:rsidP="00FB2910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uslugu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5.871,30</w:t>
            </w:r>
          </w:p>
        </w:tc>
        <w:tc>
          <w:tcPr>
            <w:tcW w:type="dxa" w:w="1359"/>
            <w:vAlign w:val="center"/>
          </w:tcPr>
          <w:p w:rsidRDefault="00643044" w:rsidP="007368FD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uslugu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</w:tr>
    </w:tbl>
    <w:p w:rsidRDefault="00CE3664" w:rsidP="00CE3664" w:rsidR="00CE3664">
      <w:pPr>
        <w:ind w:firstLine="720" w:left="-720"/>
      </w:pPr>
    </w:p>
    <w:p w:rsidRDefault="00E43947" w:rsidP="00B57622" w:rsidR="00E43947" w:rsidRPr="00463042">
      <w:pPr>
        <w:ind w:firstLine="720" w:left="-720"/>
      </w:pPr>
    </w:p>
    <w:p w:rsidRDefault="00897C5B" w:rsidP="00CE3664" w:rsidR="00897C5B">
      <w:pPr>
        <w:ind w:firstLine="720" w:left="-720"/>
      </w:pPr>
    </w:p>
    <w:tbl>
      <w:tblPr>
        <w:tblW w:type="dxa" w:w="159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71"/>
        <w:gridCol w:w="1552"/>
        <w:gridCol w:w="1415"/>
        <w:gridCol w:w="1698"/>
        <w:gridCol w:w="1410"/>
        <w:gridCol w:w="1461"/>
        <w:gridCol w:w="1371"/>
        <w:gridCol w:w="1334"/>
        <w:gridCol w:w="8"/>
        <w:gridCol w:w="1260"/>
        <w:gridCol w:w="1680"/>
        <w:gridCol w:w="1658"/>
      </w:tblGrid>
      <w:tr w:rsidTr="00B57622" w:rsidR="00463042" w:rsidRPr="008B25C9">
        <w:tc>
          <w:tcPr>
            <w:tcW w:type="dxa" w:w="1071"/>
            <w:vAlign w:val="center"/>
          </w:tcPr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Redni</w:t>
            </w:r>
          </w:p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broj prijavljene tražbine</w:t>
            </w:r>
          </w:p>
        </w:tc>
        <w:tc>
          <w:tcPr>
            <w:tcW w:type="dxa" w:w="1552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415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OIB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vjerovnika</w:t>
            </w:r>
          </w:p>
        </w:tc>
        <w:tc>
          <w:tcPr>
            <w:tcW w:type="dxa" w:w="1698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Adresa/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sjedište vjerovnika</w:t>
            </w:r>
          </w:p>
        </w:tc>
        <w:tc>
          <w:tcPr>
            <w:tcW w:type="dxa" w:w="1410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Iznos prijavljene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(kn)</w:t>
            </w:r>
          </w:p>
        </w:tc>
        <w:tc>
          <w:tcPr>
            <w:tcW w:type="dxa" w:w="1461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Pravna osnova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prijavljene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</w:tc>
        <w:tc>
          <w:tcPr>
            <w:tcW w:type="dxa" w:w="1371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Iznos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priznate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(kn)</w:t>
            </w:r>
          </w:p>
        </w:tc>
        <w:tc>
          <w:tcPr>
            <w:tcW w:type="dxa" w:w="1334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Pravna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osnova priznate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</w:tc>
        <w:tc>
          <w:tcPr>
            <w:tcW w:type="dxa" w:w="1268"/>
            <w:gridSpan w:val="2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Iznos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osporene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(kn)</w:t>
            </w:r>
          </w:p>
        </w:tc>
        <w:tc>
          <w:tcPr>
            <w:tcW w:type="dxa" w:w="1680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Razlog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osporavanja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</w:tc>
        <w:tc>
          <w:tcPr>
            <w:tcW w:type="dxa" w:w="1658"/>
          </w:tcPr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 xml:space="preserve">Oznaka </w:t>
            </w:r>
          </w:p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ovršne isprave ake se tražbina zasniva na ovršnoj ispravi</w:t>
            </w:r>
          </w:p>
        </w:tc>
      </w:tr>
      <w:tr w:rsidTr="00B57622" w:rsidR="00643044" w:rsidRPr="008B25C9">
        <w:tc>
          <w:tcPr>
            <w:tcW w:type="dxa" w:w="1071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type="dxa" w:w="1552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</w:t>
            </w:r>
          </w:p>
        </w:tc>
        <w:tc>
          <w:tcPr>
            <w:tcW w:type="dxa" w:w="1415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698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41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98.349,51</w:t>
            </w:r>
          </w:p>
        </w:tc>
        <w:tc>
          <w:tcPr>
            <w:tcW w:type="dxa" w:w="1461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 Pž-5673/10-4 VTS RH</w:t>
            </w:r>
          </w:p>
        </w:tc>
        <w:tc>
          <w:tcPr>
            <w:tcW w:type="dxa" w:w="1371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98.349,51</w:t>
            </w:r>
          </w:p>
        </w:tc>
        <w:tc>
          <w:tcPr>
            <w:tcW w:type="dxa" w:w="1342"/>
            <w:gridSpan w:val="2"/>
            <w:vAlign w:val="center"/>
          </w:tcPr>
          <w:p w:rsidRDefault="00643044" w:rsidP="00444D2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 Pž-5673/10-4 VTS RH</w:t>
            </w:r>
          </w:p>
        </w:tc>
        <w:tc>
          <w:tcPr>
            <w:tcW w:type="dxa" w:w="12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80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658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</w:p>
        </w:tc>
      </w:tr>
    </w:tbl>
    <w:p w:rsidRDefault="00603651" w:rsidP="00A14A05" w:rsidR="00603651"/>
    <w:p w:rsidRDefault="005769B1" w:rsidP="003738AA" w:rsidR="005769B1"/>
    <w:p w:rsidRDefault="00DA3730" w:rsidP="00DA3730" w:rsidR="00DA3730"/>
    <w:p w:rsidRDefault="00301538" w:rsidP="00301538" w:rsidR="00301538"/>
    <w:p w:rsidRDefault="00301538" w:rsidP="00301538" w:rsidR="00301538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301538" w:rsidP="00301538" w:rsidR="00301538"/>
    <w:p w:rsidRDefault="00DA3730" w:rsidP="00CE3664" w:rsidR="00DA3730">
      <w:pPr>
        <w:ind w:firstLine="720" w:left="-720"/>
      </w:pPr>
    </w:p>
    <w:sectPr w:rsidSect="00463042" w:rsidR="00DA3730">
      <w:footerReference w:type="even" r:id="rId10"/>
      <w:footerReference w:type="default" r:id="rId11"/>
      <w:pgSz w:orient="landscape" w:h="11906" w:w="16838"/>
      <w:pgMar w:gutter="0" w:footer="709" w:header="709" w:left="540" w:bottom="46" w:right="1418" w:top="3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D2F" w:rsidP="00A411D8" w:rsidR="00444D2F">
      <w:pPr>
        <w:pStyle w:val="Bezproreda"/>
      </w:pPr>
      <w:r>
        <w:separator/>
      </w:r>
    </w:p>
  </w:endnote>
  <w:endnote w:id="0" w:type="continuationSeparator">
    <w:p w:rsidRDefault="00444D2F" w:rsidP="00A411D8" w:rsidR="00444D2F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4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D2F" w:rsidP="00A411D8" w:rsidR="00444D2F">
      <w:pPr>
        <w:pStyle w:val="Bezproreda"/>
      </w:pPr>
      <w:r>
        <w:separator/>
      </w:r>
    </w:p>
  </w:footnote>
  <w:footnote w:id="0" w:type="continuationSeparator">
    <w:p w:rsidRDefault="00444D2F" w:rsidP="00A411D8" w:rsidR="00444D2F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6384" w:val="num"/>
        </w:tabs>
        <w:ind w:hanging="720" w:left="63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44" w:val="num"/>
        </w:tabs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tabs>
          <w:tab w:pos="7464" w:val="num"/>
        </w:tabs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tabs>
          <w:tab w:pos="8184" w:val="num"/>
        </w:tabs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tabs>
          <w:tab w:pos="8904" w:val="num"/>
        </w:tabs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tabs>
          <w:tab w:pos="9624" w:val="num"/>
        </w:tabs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tabs>
          <w:tab w:pos="10344" w:val="num"/>
        </w:tabs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tabs>
          <w:tab w:pos="11064" w:val="num"/>
        </w:tabs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tabs>
          <w:tab w:pos="11784" w:val="num"/>
        </w:tabs>
        <w:ind w:hanging="180" w:left="11784"/>
      </w:pPr>
    </w:lvl>
  </w:abstractNum>
  <w:abstractNum w:abstractNumId="2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33189"/>
    <w:rsid w:val="00080717"/>
    <w:rsid w:val="00084772"/>
    <w:rsid w:val="000F7019"/>
    <w:rsid w:val="00111CA9"/>
    <w:rsid w:val="00112E00"/>
    <w:rsid w:val="001152B0"/>
    <w:rsid w:val="00157314"/>
    <w:rsid w:val="001828E2"/>
    <w:rsid w:val="00187999"/>
    <w:rsid w:val="001A1E24"/>
    <w:rsid w:val="001A79E5"/>
    <w:rsid w:val="001D1157"/>
    <w:rsid w:val="001D6DF0"/>
    <w:rsid w:val="001D7627"/>
    <w:rsid w:val="001E1C50"/>
    <w:rsid w:val="00216629"/>
    <w:rsid w:val="002235FF"/>
    <w:rsid w:val="002272E5"/>
    <w:rsid w:val="00234826"/>
    <w:rsid w:val="002473D3"/>
    <w:rsid w:val="00253782"/>
    <w:rsid w:val="002B0ED8"/>
    <w:rsid w:val="002E78FC"/>
    <w:rsid w:val="00301538"/>
    <w:rsid w:val="0032329D"/>
    <w:rsid w:val="003342B2"/>
    <w:rsid w:val="003343E8"/>
    <w:rsid w:val="003442AB"/>
    <w:rsid w:val="00346189"/>
    <w:rsid w:val="00363007"/>
    <w:rsid w:val="003738AA"/>
    <w:rsid w:val="0038627C"/>
    <w:rsid w:val="003974CF"/>
    <w:rsid w:val="003A6874"/>
    <w:rsid w:val="003D12A0"/>
    <w:rsid w:val="003E01D7"/>
    <w:rsid w:val="0041694D"/>
    <w:rsid w:val="00444D2F"/>
    <w:rsid w:val="00450424"/>
    <w:rsid w:val="00463042"/>
    <w:rsid w:val="00463165"/>
    <w:rsid w:val="004656EC"/>
    <w:rsid w:val="00481F1A"/>
    <w:rsid w:val="004A0884"/>
    <w:rsid w:val="004C61BA"/>
    <w:rsid w:val="004E7A8A"/>
    <w:rsid w:val="00517177"/>
    <w:rsid w:val="00527EB0"/>
    <w:rsid w:val="005447BF"/>
    <w:rsid w:val="005501AC"/>
    <w:rsid w:val="0056015C"/>
    <w:rsid w:val="005769B1"/>
    <w:rsid w:val="00591F57"/>
    <w:rsid w:val="005D2C58"/>
    <w:rsid w:val="00603651"/>
    <w:rsid w:val="00607573"/>
    <w:rsid w:val="0062117C"/>
    <w:rsid w:val="00632B6B"/>
    <w:rsid w:val="00633C99"/>
    <w:rsid w:val="00643044"/>
    <w:rsid w:val="00646EED"/>
    <w:rsid w:val="0065455D"/>
    <w:rsid w:val="006600FC"/>
    <w:rsid w:val="006B081D"/>
    <w:rsid w:val="006C0402"/>
    <w:rsid w:val="006C367C"/>
    <w:rsid w:val="006E048A"/>
    <w:rsid w:val="006E2077"/>
    <w:rsid w:val="00707A9B"/>
    <w:rsid w:val="00713984"/>
    <w:rsid w:val="00722471"/>
    <w:rsid w:val="007368FD"/>
    <w:rsid w:val="007423C5"/>
    <w:rsid w:val="007D5C9B"/>
    <w:rsid w:val="007E538D"/>
    <w:rsid w:val="00812E2F"/>
    <w:rsid w:val="00850BA2"/>
    <w:rsid w:val="008553C9"/>
    <w:rsid w:val="008603F0"/>
    <w:rsid w:val="00872317"/>
    <w:rsid w:val="0087572E"/>
    <w:rsid w:val="00897C5B"/>
    <w:rsid w:val="008A57A0"/>
    <w:rsid w:val="008B25C9"/>
    <w:rsid w:val="008C18B7"/>
    <w:rsid w:val="009341D7"/>
    <w:rsid w:val="00935EDE"/>
    <w:rsid w:val="009439D9"/>
    <w:rsid w:val="00950C21"/>
    <w:rsid w:val="009552E2"/>
    <w:rsid w:val="00991A87"/>
    <w:rsid w:val="009B65E4"/>
    <w:rsid w:val="009B7C25"/>
    <w:rsid w:val="009C2972"/>
    <w:rsid w:val="009D1C68"/>
    <w:rsid w:val="009E036C"/>
    <w:rsid w:val="009F529A"/>
    <w:rsid w:val="00A14A05"/>
    <w:rsid w:val="00A411D8"/>
    <w:rsid w:val="00A46916"/>
    <w:rsid w:val="00A8154D"/>
    <w:rsid w:val="00AF24B1"/>
    <w:rsid w:val="00AF451A"/>
    <w:rsid w:val="00B14589"/>
    <w:rsid w:val="00B316E5"/>
    <w:rsid w:val="00B427B8"/>
    <w:rsid w:val="00B54F2F"/>
    <w:rsid w:val="00B57622"/>
    <w:rsid w:val="00B64E28"/>
    <w:rsid w:val="00B9203F"/>
    <w:rsid w:val="00B943CB"/>
    <w:rsid w:val="00C14DFA"/>
    <w:rsid w:val="00C15107"/>
    <w:rsid w:val="00C22F44"/>
    <w:rsid w:val="00C270BD"/>
    <w:rsid w:val="00C30943"/>
    <w:rsid w:val="00C45926"/>
    <w:rsid w:val="00C4639F"/>
    <w:rsid w:val="00C56307"/>
    <w:rsid w:val="00C60539"/>
    <w:rsid w:val="00C749C6"/>
    <w:rsid w:val="00C97BDD"/>
    <w:rsid w:val="00CB24A3"/>
    <w:rsid w:val="00CD1A02"/>
    <w:rsid w:val="00CE3664"/>
    <w:rsid w:val="00CE5604"/>
    <w:rsid w:val="00CF6938"/>
    <w:rsid w:val="00D0015C"/>
    <w:rsid w:val="00D51B67"/>
    <w:rsid w:val="00D57F18"/>
    <w:rsid w:val="00DA3730"/>
    <w:rsid w:val="00DA3F83"/>
    <w:rsid w:val="00DC2538"/>
    <w:rsid w:val="00DE4D54"/>
    <w:rsid w:val="00DE70B6"/>
    <w:rsid w:val="00DF1828"/>
    <w:rsid w:val="00E0555F"/>
    <w:rsid w:val="00E05F22"/>
    <w:rsid w:val="00E0700E"/>
    <w:rsid w:val="00E2447D"/>
    <w:rsid w:val="00E41630"/>
    <w:rsid w:val="00E43947"/>
    <w:rsid w:val="00E73301"/>
    <w:rsid w:val="00E86900"/>
    <w:rsid w:val="00E93462"/>
    <w:rsid w:val="00EA0504"/>
    <w:rsid w:val="00EB0712"/>
    <w:rsid w:val="00ED17E3"/>
    <w:rsid w:val="00EF6697"/>
    <w:rsid w:val="00F00C2B"/>
    <w:rsid w:val="00F053B3"/>
    <w:rsid w:val="00F47336"/>
    <w:rsid w:val="00F52B4F"/>
    <w:rsid w:val="00F84C1A"/>
    <w:rsid w:val="00F92681"/>
    <w:rsid w:val="00FB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4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4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4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4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4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4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4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4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St-417/2015-147</izvorni_sadrzaj>
    <derivirana_varijabla naziv="DomainObject.Oznaka_1">St-417/2015-147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7E924-D26B-4372-8FC4-0AB3265D0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2</properties:Pages>
  <properties:Words>271</properties:Words>
  <properties:Characters>1881</properties:Characters>
  <properties:Lines>193</properties:Lines>
  <properties:Paragraphs>129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2017-12-12T13:21:00Z</dcterms:created>
  <dc:creator>***</dc:creator>
  <cp:lastModifiedBy>Valentina Kranjčić</cp:lastModifiedBy>
  <cp:lastPrinted>2017-12-08T07:59:00Z</cp:lastPrinted>
  <dcterms:modified xmlns:xsi="http://www.w3.org/2001/XMLSchema-instance" xsi:type="dcterms:W3CDTF">2017-12-13T08:54:00Z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