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238b" w14:paraId="ee5238b" w:rsidRDefault="00AE649C" w:rsidP="00FA5B5E" w:rsidR="00AE649C" w:rsidRPr="00B76F3C">
      <w:pPr>
        <w:pStyle w:val="Naslov3"/>
        <w15:collapsed w:val="false"/>
      </w:pPr>
    </w:p>
    <w:p w:rsidRDefault="00D228A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228A4" w:rsidP="00D228A4" w:rsidR="00D228A4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St-202/2016-2.</w:t>
      </w:r>
    </w:p>
    <w:p w:rsidRDefault="00D228A4" w:rsidP="00D228A4" w:rsidR="00D228A4">
      <w:pPr>
        <w:ind w:firstLine="5387"/>
        <w:outlineLvl w:val="0"/>
        <w:rPr>
          <w:rFonts w:cs="Arial" w:hAnsi="Arial" w:ascii="Arial"/>
          <w:noProof/>
        </w:rPr>
      </w:pPr>
    </w:p>
    <w:p w:rsidRDefault="00D228A4" w:rsidP="00D228A4" w:rsidR="00D228A4">
      <w:pPr>
        <w:outlineLvl w:val="0"/>
        <w:rPr>
          <w:rFonts w:cs="Arial" w:hAnsi="Arial" w:ascii="Arial"/>
          <w:noProof/>
        </w:rPr>
      </w:pPr>
    </w:p>
    <w:p w:rsidRDefault="00D228A4" w:rsidP="00D228A4" w:rsidR="00D228A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228A4" w:rsidP="00D228A4" w:rsidR="00D228A4">
      <w:pPr>
        <w:rPr>
          <w:rFonts w:cs="Arial" w:hAnsi="Arial" w:ascii="Arial"/>
          <w:b/>
          <w:noProof/>
        </w:rPr>
      </w:pPr>
    </w:p>
    <w:p w:rsidRDefault="00D228A4" w:rsidP="00D228A4" w:rsidR="00D228A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228A4" w:rsidP="00D228A4" w:rsidR="00D228A4">
      <w:pPr>
        <w:outlineLvl w:val="0"/>
        <w:rPr>
          <w:rFonts w:cs="Arial" w:hAnsi="Arial" w:ascii="Arial"/>
          <w:noProof/>
        </w:rPr>
      </w:pPr>
    </w:p>
    <w:p w:rsidRDefault="00D228A4" w:rsidP="00D228A4" w:rsidR="00D228A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MINICO d.o.o. za trgovinu i usluge iz Nove Rače, Ivana Viteza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24, MBS 010014991, OIB 21730291680, dan</w:t>
      </w:r>
      <w:r>
        <w:rPr>
          <w:rFonts w:cs="Arial" w:hAnsi="Arial" w:ascii="Arial"/>
          <w:noProof/>
        </w:rPr>
        <w:t>a 30. ožujka 2016. godine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</w:p>
    <w:p w:rsidRDefault="00D228A4" w:rsidP="00D228A4" w:rsidR="00D228A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228A4" w:rsidP="00D228A4" w:rsidR="00D228A4">
      <w:pPr>
        <w:jc w:val="center"/>
        <w:rPr>
          <w:rFonts w:cs="Arial" w:hAnsi="Arial" w:ascii="Arial"/>
        </w:rPr>
      </w:pPr>
    </w:p>
    <w:p w:rsidRDefault="00D228A4" w:rsidP="00D228A4" w:rsidR="00D228A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MINICO d.o.o. za trgovinu i usluge iz Nove Rače, Ivana Viteza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24, MBS 010014991, OIB 21730291680.</w:t>
      </w:r>
    </w:p>
    <w:p w:rsidRDefault="00D228A4" w:rsidP="00D228A4" w:rsidR="00D228A4" w:rsidRPr="00D228A4">
      <w:pPr>
        <w:pStyle w:val="ListaeSPIS"/>
        <w:rPr>
          <w:lang w:eastAsia="en-US"/>
        </w:rPr>
      </w:pP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MINICO d.o.o. za trgovinu i usluge iz Nove Rače, Ivana Viteza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24, MBS 010014991, OIB 21730291680, p</w:t>
      </w:r>
      <w:r>
        <w:rPr>
          <w:rFonts w:cs="Arial" w:hAnsi="Arial" w:ascii="Arial"/>
          <w:noProof/>
        </w:rPr>
        <w:t>ostavlja se privremeni stečajni upravitelj.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PERICA MEDAKOVIĆ iz Daruvara, Ivana Mažuranića 2/d, OIB 37577204378.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17. svibnja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Oliver Lukaš i Ankica Lukaš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D228A4" w:rsidP="00D228A4" w:rsidR="00D228A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D228A4" w:rsidP="00D228A4" w:rsidR="00D228A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D228A4" w:rsidP="00D228A4" w:rsidR="00D228A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D228A4" w:rsidP="00D228A4" w:rsidR="00D228A4">
      <w:pPr>
        <w:jc w:val="center"/>
        <w:outlineLvl w:val="0"/>
        <w:rPr>
          <w:rFonts w:cs="Arial" w:hAnsi="Arial" w:ascii="Arial"/>
          <w:noProof/>
        </w:rPr>
      </w:pPr>
    </w:p>
    <w:p w:rsidRDefault="00D228A4" w:rsidP="00D228A4" w:rsidR="00D228A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723 dana, u ukupnom iznosu od 126.271,42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228A4" w:rsidP="00D228A4" w:rsidR="00D228A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D228A4" w:rsidP="00D228A4" w:rsidR="00D228A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D228A4" w:rsidP="00D228A4" w:rsidR="00D228A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30. ožujka 2016. godine </w:t>
      </w:r>
    </w:p>
    <w:p w:rsidRDefault="00D228A4" w:rsidP="00D228A4" w:rsidR="00D228A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D228A4" w:rsidP="00D228A4" w:rsidR="00D228A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D228A4" w:rsidP="00D228A4" w:rsidR="00D228A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                                                </w:t>
      </w:r>
    </w:p>
    <w:p w:rsidRDefault="00D228A4" w:rsidP="00D228A4" w:rsidR="00D228A4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D228A4" w:rsidP="00D228A4" w:rsidR="00D228A4">
      <w:pPr>
        <w:jc w:val="both"/>
        <w:rPr>
          <w:rFonts w:cs="Arial" w:hAnsi="Arial" w:ascii="Arial"/>
          <w:noProof/>
        </w:rPr>
      </w:pPr>
    </w:p>
    <w:p w:rsidRDefault="00D228A4" w:rsidP="00D228A4" w:rsidR="00D228A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D228A4" w:rsidP="00D228A4" w:rsidR="00D228A4">
      <w:pPr>
        <w:jc w:val="both"/>
        <w:rPr>
          <w:rFonts w:cs="Arial" w:hAnsi="Arial" w:ascii="Arial"/>
        </w:rPr>
      </w:pPr>
    </w:p>
    <w:p w:rsidRDefault="00D228A4" w:rsidP="00D228A4" w:rsidR="00D228A4">
      <w:pPr>
        <w:jc w:val="both"/>
        <w:rPr>
          <w:rFonts w:cs="Arial" w:hAnsi="Arial" w:ascii="Arial"/>
          <w:noProof/>
        </w:rPr>
      </w:pPr>
    </w:p>
    <w:p w:rsidRDefault="00D228A4" w:rsidP="00D228A4" w:rsidR="00D228A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228A4" w:rsidP="00D228A4" w:rsidR="00D228A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D228A4" w:rsidP="00D228A4" w:rsidR="00D228A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D228A4" w:rsidP="00D228A4" w:rsidR="00D228A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D228A4" w:rsidP="00D228A4" w:rsidR="00D228A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D228A4" w:rsidP="00D228A4" w:rsidR="00D228A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D228A4" w:rsidP="00D228A4" w:rsidR="00D228A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D228A4" w:rsidP="00D228A4" w:rsidR="00D228A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D228A4" w:rsidP="00D228A4" w:rsidR="00D228A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D228A4" w:rsidP="00D228A4" w:rsidR="00D228A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Bj.30.3.2016.g.</w:t>
      </w:r>
    </w:p>
    <w:p w:rsidRDefault="00D228A4" w:rsidP="00D228A4" w:rsidR="00D228A4">
      <w:pPr>
        <w:rPr>
          <w:rFonts w:cs="Arial" w:hAnsi="Arial" w:ascii="Arial"/>
        </w:rPr>
      </w:pPr>
    </w:p>
    <w:p w:rsidRDefault="00D228A4" w:rsidP="00D228A4" w:rsidR="00D228A4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8A4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7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St-202/2016-2</izvorni_sadrzaj>
    <derivirana_varijabla naziv="DomainObject.Oznaka_1">St-202/2016-2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MINICO društvo s ograničenom odgovornošću za trgovinu i usluge, Nova Rača zastupanog po punomoćniku Oliver Lukaš; Ankica Lukaš</izvorni_sadrzaj>
    <derivirana_varijabla naziv="DomainObject.Predmet.ProtustrankaFormated_1">  MINICO društvo s ograničenom odgovornošću za trgovinu i usluge, Nova Rača zastupanog po punomoćniku Oliver Lukaš; Ankica Lukaš</derivirana_varijabla>
  </DomainObject.Predmet.ProtustrankaFormated>
  <DomainObject.Predmet.ProtustrankaFormatedOIB>
    <izvorni_sadrzaj>  MINICO društvo s ograničenom odgovornošću za trgovinu i usluge, Nova Rača, OIB 21730291680 zastupanog po punomoćniku Oliver Lukaš; Ankica Lukaš</izvorni_sadrzaj>
    <derivirana_varijabla naziv="DomainObject.Predmet.ProtustrankaFormatedOIB_1">  MINICO društvo s ograničenom odgovornošću za trgovinu i usluge, Nova Rača, OIB 21730291680 zastupanog po punomoćniku Oliver Lukaš; Ankica Lukaš</derivirana_varijabla>
  </DomainObject.Predmet.ProtustrankaFormatedOIB>
  <DomainObject.Predmet.ProtustrankaFormatedWithAdress>
    <izvorni_sadrzaj> MINICO društvo s ograničenom odgovornošću za trgovinu i usluge, Nova Rača, Ivana Viteza Trnskog 24, 43270 Nova Rača zastupanog po punomoćniku Oliver Lukaš; Ankica Lukaš</izvorni_sadrzaj>
    <derivirana_varijabla naziv="DomainObject.Predmet.ProtustrankaFormatedWithAdress_1"> MINICO društvo s ograničenom odgovornošću za trgovinu i usluge, Nova Rača, Ivana Viteza Trnskog 24, 43270 Nova Rača zastupanog po punomoćniku Oliver Lukaš; Ankica Lukaš</derivirana_varijabla>
  </DomainObject.Predmet.ProtustrankaFormatedWithAdress>
  <DomainObject.Predmet.ProtustrankaFormatedWithAdressOIB>
    <izvorni_sadrzaj> MINICO društvo s ograničenom odgovornošću za trgovinu i usluge, Nova Rača, OIB 21730291680, Ivana Viteza Trnskog 24, 43270 Nova Rača zastupanog po punomoćniku Oliver Lukaš; Ankica Lukaš</izvorni_sadrzaj>
    <derivirana_varijabla naziv="DomainObject.Predmet.ProtustrankaFormatedWithAdressOIB_1"> MINICO društvo s ograničenom odgovornošću za trgovinu i usluge, Nova Rača, OIB 21730291680, Ivana Viteza Trnskog 24, 43270 Nova Rača zastupanog po punomoćniku Oliver Lukaš; Ankica Lukaš</derivirana_varijabla>
  </DomainObject.Predmet.ProtustrankaFormatedWithAdressOIB>
  <DomainObject.Predmet.ProtustrankaWithAdress>
    <izvorni_sadrzaj>MINICO društvo s ograničenom odgovornošću za trgovinu i usluge, Nova Rača Ivana Viteza Trnskog 24, 43270 Nova Rača</izvorni_sadrzaj>
    <derivirana_varijabla naziv="DomainObject.Predmet.ProtustrankaWithAdress_1">MINICO društvo s ograničenom odgovornošću za trgovinu i usluge, Nova Rača Ivana Viteza Trnskog 24, 43270 Nova Rača</derivirana_varijabla>
  </DomainObject.Predmet.ProtustrankaWithAdress>
  <DomainObject.Predmet.ProtustrankaWithAdressOIB>
    <izvorni_sadrzaj>MINICO društvo s ograničenom odgovornošću za trgovinu i usluge, Nova Rača, OIB 21730291680, Ivana Viteza Trnskog 24, 43270 Nova Rača</izvorni_sadrzaj>
    <derivirana_varijabla naziv="DomainObject.Predmet.ProtustrankaWithAdressOIB_1">MINICO društvo s ograničenom odgovornošću za trgovinu i usluge, Nova Rača, OIB 21730291680, Ivana Viteza Trnskog 24, 43270 Nova Rača</derivirana_varijabla>
  </DomainObject.Predmet.ProtustrankaWithAdressOIB>
  <DomainObject.Predmet.ProtustrankaNazivFormated>
    <izvorni_sadrzaj>MINICO društvo s ograničenom odgovornošću za trgovinu i usluge, Nova Rača</izvorni_sadrzaj>
    <derivirana_varijabla naziv="DomainObject.Predmet.ProtustrankaNazivFormated_1">MINICO društvo s ograničenom odgovornošću za trgovinu i usluge, Nova Rača</derivirana_varijabla>
  </DomainObject.Predmet.ProtustrankaNazivFormated>
  <DomainObject.Predmet.ProtustrankaNazivFormatedOIB>
    <izvorni_sadrzaj>MINICO društvo s ograničenom odgovornošću za trgovinu i usluge, Nova Rača, OIB 21730291680</izvorni_sadrzaj>
    <derivirana_varijabla naziv="DomainObject.Predmet.ProtustrankaNazivFormatedOIB_1">MINICO društvo s ograničenom odgovornošću za trgovinu i usluge, Nova Rača, OIB 21730291680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MINICO društvo s ograničenom odgovornošću za trgovinu i usluge, Nova Rača zastupanog po punomoćniku Oliver Lukaš; Ankica Lukaš</item>
    </izvorni_sadrzaj>
    <derivirana_varijabla naziv="DomainObject.Predmet.ProtuStrankaListFormated_1">
      <item>MINICO društvo s ograničenom odgovornošću za trgovinu i usluge, Nova Rača zastupanog po punomoćniku Oliver Lukaš; Ankica Lukaš</item>
    </derivirana_varijabla>
  </DomainObject.Predmet.ProtuStrankaListFormated>
  <DomainObject.Predmet.ProtuStrankaListFormatedOIB>
    <izvorni_sadrzaj>
      <item>MINICO društvo s ograničenom odgovornošću za trgovinu i usluge, Nova Rača, OIB 21730291680 zastupanog po punomoćniku Oliver Lukaš; Ankica Lukaš</item>
    </izvorni_sadrzaj>
    <derivirana_varijabla naziv="DomainObject.Predmet.ProtuStrankaListFormatedOIB_1">
      <item>MINICO društvo s ograničenom odgovornošću za trgovinu i usluge, Nova Rača, OIB 21730291680 zastupanog po punomoćniku Oliver Lukaš; Ankica Lukaš</item>
    </derivirana_varijabla>
  </DomainObject.Predmet.ProtuStrankaListFormatedOIB>
  <DomainObject.Predmet.ProtuStrankaListFormatedWithAdress>
    <izvorni_sadrzaj>
      <item>MINICO društvo s ograničenom odgovornošću za trgovinu i usluge, Nova Rača, Ivana Viteza Trnskog 24, 43270 Nova Rača zastupanog po punomoćniku Oliver Lukaš; Ankica Lukaš</item>
    </izvorni_sadrzaj>
    <derivirana_varijabla naziv="DomainObject.Predmet.ProtuStrankaListFormatedWithAdress_1">
      <item>MINICO društvo s ograničenom odgovornošću za trgovinu i usluge, Nova Rača, Ivana Viteza Trnskog 24, 43270 Nova Rača zastupanog po punomoćniku Oliver Lukaš; Ankica Lukaš</item>
    </derivirana_varijabla>
  </DomainObject.Predmet.ProtuStrankaListFormatedWithAdress>
  <DomainObject.Predmet.ProtuStrankaListFormatedWithAdressOIB>
    <izvorni_sadrzaj>
      <item>MINICO društvo s ograničenom odgovornošću za trgovinu i usluge, Nova Rača, OIB 21730291680, Ivana Viteza Trnskog 24, 43270 Nova Rača zastupanog po punomoćniku Oliver Lukaš; Ankica Lukaš</item>
    </izvorni_sadrzaj>
    <derivirana_varijabla naziv="DomainObject.Predmet.ProtuStrankaListFormatedWithAdressOIB_1">
      <item>MINICO društvo s ograničenom odgovornošću za trgovinu i usluge, Nova Rača, OIB 21730291680, Ivana Viteza Trnskog 24, 43270 Nova Rača zastupanog po punomoćniku Oliver Lukaš; Ankica Lukaš</item>
    </derivirana_varijabla>
  </DomainObject.Predmet.ProtuStrankaListFormatedWithAdressOIB>
  <DomainObject.Predmet.ProtuStrankaListNazivFormated>
    <izvorni_sadrzaj>
      <item>MINICO društvo s ograničenom odgovornošću za trgovinu i usluge, Nova Rača</item>
    </izvorni_sadrzaj>
    <derivirana_varijabla naziv="DomainObject.Predmet.ProtuStrankaListNazivFormated_1">
      <item>MINICO društvo s ograničenom odgovornošću za trgovinu i usluge, Nova Rača</item>
    </derivirana_varijabla>
  </DomainObject.Predmet.ProtuStrankaListNazivFormated>
  <DomainObject.Predmet.ProtuStrankaListNazivFormatedOIB>
    <izvorni_sadrzaj>
      <item>MINICO društvo s ograničenom odgovornošću za trgovinu i usluge, Nova Rača, OIB 21730291680</item>
    </izvorni_sadrzaj>
    <derivirana_varijabla naziv="DomainObject.Predmet.ProtuStrankaListNazivFormatedOIB_1">
      <item>MINICO društvo s ograničenom odgovornošću za trgovinu i usluge, Nova Rača, OIB 21730291680</item>
    </derivirana_varijabla>
  </DomainObject.Predmet.ProtuStrankaListNazivFormatedOIB>
  <DomainObject.Predmet.OstaliListFormated>
    <izvorni_sadrzaj>
      <item>Oliver Lukaš punomoćnik sudionika u postupku MINICO društvo s ograničenom odgovornošću za trgovinu i usluge, Nova Rača</item>
      <item>Ankica Lukaš punomoćnik sudionika u postupku MINICO društvo s ograničenom odgovornošću za trgovinu i usluge, Nova Rača</item>
    </izvorni_sadrzaj>
    <derivirana_varijabla naziv="DomainObject.Predmet.OstaliListFormated_1">
      <item>Oliver Lukaš punomoćnik sudionika u postupku MINICO društvo s ograničenom odgovornošću za trgovinu i usluge, Nova Rača</item>
      <item>Ankica Lukaš punomoćnik sudionika u postupku MINICO društvo s ograničenom odgovornošću za trgovinu i usluge, Nova Rača</item>
    </derivirana_varijabla>
  </DomainObject.Predmet.OstaliListFormated>
  <DomainObject.Predmet.OstaliListFormatedOIB>
    <izvorni_sadrzaj>
      <item>Oliver Lukaš, OIB 88567984811 punomoćnik sudionika u postupku MINICO društvo s ograničenom odgovornošću za trgovinu i usluge, Nova Rača</item>
      <item>Ankica Lukaš, OIB 51047847452 punomoćnik sudionika u postupku MINICO društvo s ograničenom odgovornošću za trgovinu i usluge, Nova Rača</item>
    </izvorni_sadrzaj>
    <derivirana_varijabla naziv="DomainObject.Predmet.OstaliListFormatedOIB_1">
      <item>Oliver Lukaš, OIB 88567984811 punomoćnik sudionika u postupku MINICO društvo s ograničenom odgovornošću za trgovinu i usluge, Nova Rača</item>
      <item>Ankica Lukaš, OIB 51047847452 punomoćnik sudionika u postupku MINICO društvo s ograničenom odgovornošću za trgovinu i usluge, Nova Rača</item>
    </derivirana_varijabla>
  </DomainObject.Predmet.OstaliListFormatedOIB>
  <DomainObject.Predmet.OstaliListFormatedWithAdress>
    <izvorni_sadrzaj>
      <item>Oliver Lukaš, Ivana Viteza Trnskog 24, 43270 Nova Rača punomoćnik sudionika u postupku MINICO društvo s ograničenom odgovornošću za trgovinu i usluge, Nova Rača</item>
      <item>Ankica Lukaš, Ivana Viteza Trnskog 24., 43270 Nova Rača punomoćnik sudionika u postupku MINICO društvo s ograničenom odgovornošću za trgovinu i usluge, Nova Rača</item>
    </izvorni_sadrzaj>
    <derivirana_varijabla naziv="DomainObject.Predmet.OstaliListFormatedWithAdress_1">
      <item>Oliver Lukaš, Ivana Viteza Trnskog 24, 43270 Nova Rača punomoćnik sudionika u postupku MINICO društvo s ograničenom odgovornošću za trgovinu i usluge, Nova Rača</item>
      <item>Ankica Lukaš, Ivana Viteza Trnskog 24., 43270 Nova Rača punomoćnik sudionika u postupku MINICO društvo s ograničenom odgovornošću za trgovinu i usluge, Nova Rača</item>
    </derivirana_varijabla>
  </DomainObject.Predmet.OstaliListFormatedWithAdress>
  <DomainObject.Predmet.OstaliListFormatedWithAdressOIB>
    <izvorni_sadrzaj>
      <item>Oliver Lukaš, OIB 88567984811, Ivana Viteza Trnskog 24, 43270 Nova Rača punomoćnik sudionika u postupku MINICO društvo s ograničenom odgovornošću za trgovinu i usluge, Nova Rača</item>
      <item>Ankica Lukaš, OIB 51047847452, Ivana Viteza Trnskog 24., 43270 Nova Rača punomoćnik sudionika u postupku MINICO društvo s ograničenom odgovornošću za trgovinu i usluge, Nova Rača</item>
    </izvorni_sadrzaj>
    <derivirana_varijabla naziv="DomainObject.Predmet.OstaliListFormatedWithAdressOIB_1">
      <item>Oliver Lukaš, OIB 88567984811, Ivana Viteza Trnskog 24, 43270 Nova Rača punomoćnik sudionika u postupku MINICO društvo s ograničenom odgovornošću za trgovinu i usluge, Nova Rača</item>
      <item>Ankica Lukaš, OIB 51047847452, Ivana Viteza Trnskog 24., 43270 Nova Rača punomoćnik sudionika u postupku MINICO društvo s ograničenom odgovornošću za trgovinu i usluge, Nova Rača</item>
    </derivirana_varijabla>
  </DomainObject.Predmet.OstaliListFormatedWithAdressOIB>
  <DomainObject.Predmet.OstaliListNazivFormated>
    <izvorni_sadrzaj>
      <item>Oliver Lukaš</item>
      <item>Ankica Lukaš</item>
    </izvorni_sadrzaj>
    <derivirana_varijabla naziv="DomainObject.Predmet.OstaliListNazivFormated_1">
      <item>Oliver Lukaš</item>
      <item>Ankica Lukaš</item>
    </derivirana_varijabla>
  </DomainObject.Predmet.OstaliListNazivFormated>
  <DomainObject.Predmet.OstaliListNazivFormatedOIB>
    <izvorni_sadrzaj>
      <item>Oliver Lukaš, OIB 88567984811</item>
      <item>Ankica Lukaš, OIB 51047847452</item>
    </izvorni_sadrzaj>
    <derivirana_varijabla naziv="DomainObject.Predmet.OstaliListNazivFormatedOIB_1">
      <item>Oliver Lukaš, OIB 88567984811</item>
      <item>Ankica Lukaš, OIB 51047847452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St-202/2016-2</izvorni_sadrzaj>
    <derivirana_varijabla naziv="DomainObject.PoslovniBrojDokumenta_1">St-202/2016-2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MINICO društvo s ograničenom odgovornošću za trgovinu i usluge, Nova Rača</izvorni_sadrzaj>
    <derivirana_varijabla naziv="DomainObject.Predmet.ProtustrankaIDrugi_1">MINICO društvo s ograničenom odgovornošću za trgovinu i usluge, Nova Rača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MINICO društvo s ograničenom odgovornošću za trgovinu i usluge, Nova Rača, OIB 21730291680, Ivana Viteza Trnskog 24, 43270 Nova Rača</izvorni_sadrzaj>
    <derivirana_varijabla naziv="DomainObject.Predmet.ProtustrankaIDrugiAdressOIB_1">MINICO društvo s ograničenom odgovornošću za trgovinu i usluge, Nova Rača, OIB 21730291680, Ivana Viteza Trnskog 24,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MINICO društvo s ograničenom odgovornošću za trgovinu i usluge, Nova Rača</item>
      <item>Oliver Lukaš</item>
      <item>Ankica Lukaš</item>
    </izvorni_sadrzaj>
    <derivirana_varijabla naziv="DomainObject.Predmet.SudioniciListNaziv_1">
      <item>FINA, RC ZAGREB, Podružnica Bjelovar</item>
      <item>MINICO društvo s ograničenom odgovornošću za trgovinu i usluge, Nova Rača</item>
      <item>Oliver Lukaš</item>
      <item>Ankica Lukaš</item>
    </derivirana_varijabla>
  </DomainObject.Predmet.SudioniciListNaziv>
  <DomainObject.Predmet.SudioniciListAdressOIB>
    <izvorni_sadrzaj>
      <item>FINA, RC ZAGREB, Podružnica Bjelovar, OIB 85821130368, F. Supila 4,43000 Bjelovar</item>
      <item>MINICO društvo s ograničenom odgovornošću za trgovinu i usluge, Nova Rača, OIB 21730291680, Ivana Viteza Trnskog 24,43270 Nova Rača</item>
      <item>Oliver Lukaš, OIB 88567984811, Ivana Viteza Trnskog 24,43270 Nova Rača</item>
      <item>Ankica Lukaš, OIB 51047847452, Ivana Viteza Trnskog 24.,43270 Nova Rača</item>
    </izvorni_sadrzaj>
    <derivirana_varijabla naziv="DomainObject.Predmet.SudioniciListAdressOIB_1">
      <item>FINA, RC ZAGREB, Podružnica Bjelovar, OIB 85821130368, F. Supila 4,43000 Bjelovar</item>
      <item>MINICO društvo s ograničenom odgovornošću za trgovinu i usluge, Nova Rača, OIB 21730291680, Ivana Viteza Trnskog 24,43270 Nova Rača</item>
      <item>Oliver Lukaš, OIB 88567984811, Ivana Viteza Trnskog 24,43270 Nova Rača</item>
      <item>Ankica Lukaš, OIB 51047847452, Ivana Viteza Trnskog 24.,43270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E45C4-2A26-427B-AD0E-989D201DD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641</properties:Words>
  <properties:Characters>3548</properties:Characters>
  <properties:Lines>96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2016-03-30T09:47:00Z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