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2625" w14:paraId="e242625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0216A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57418A">
        <w:rPr>
          <w:sz w:val="24"/>
          <w:szCs w:val="24"/>
        </w:rPr>
        <w:t>89</w:t>
      </w:r>
      <w:r w:rsidR="00B12445">
        <w:rPr>
          <w:sz w:val="24"/>
          <w:szCs w:val="24"/>
        </w:rPr>
        <w:t>. St-</w:t>
      </w:r>
      <w:r w:rsidR="00313ADC">
        <w:rPr>
          <w:sz w:val="24"/>
          <w:szCs w:val="24"/>
        </w:rPr>
        <w:t>218/11</w:t>
      </w:r>
      <w:r w:rsidR="0057418A">
        <w:rPr>
          <w:sz w:val="24"/>
          <w:szCs w:val="24"/>
        </w:rPr>
        <w:t>-</w:t>
      </w:r>
      <w:r w:rsidR="005A110A">
        <w:rPr>
          <w:sz w:val="24"/>
          <w:szCs w:val="24"/>
        </w:rPr>
        <w:t>22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>
      <w:pPr>
        <w:rPr>
          <w:sz w:val="24"/>
          <w:szCs w:val="24"/>
        </w:rPr>
      </w:pPr>
    </w:p>
    <w:p w:rsidRDefault="000F0767" w:rsidP="000F0767" w:rsidR="000F0767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0F0767" w:rsidP="0075381D" w:rsidR="000F0767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>
      <w:pPr>
        <w:rPr>
          <w:sz w:val="24"/>
          <w:szCs w:val="24"/>
        </w:rPr>
      </w:pPr>
    </w:p>
    <w:p w:rsidRDefault="000F0767" w:rsidP="0075381D" w:rsidR="000F0767" w:rsidRPr="00310646">
      <w:pPr>
        <w:rPr>
          <w:sz w:val="24"/>
          <w:szCs w:val="24"/>
        </w:rPr>
      </w:pPr>
    </w:p>
    <w:p w:rsidRDefault="00313ADC" w:rsidP="00313ADC" w:rsidR="00313ADC" w:rsidRPr="00313ADC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313ADC">
        <w:rPr>
          <w:sz w:val="24"/>
          <w:szCs w:val="24"/>
        </w:rPr>
        <w:t>Trgovački sud u Zagrebu, po su</w:t>
      </w:r>
      <w:r w:rsidR="00C71089">
        <w:rPr>
          <w:sz w:val="24"/>
          <w:szCs w:val="24"/>
        </w:rPr>
        <w:t>tkinji</w:t>
      </w:r>
      <w:r w:rsidRPr="00313ADC">
        <w:rPr>
          <w:sz w:val="24"/>
          <w:szCs w:val="24"/>
        </w:rPr>
        <w:t xml:space="preserve"> Nikolini Dorić Hadžisejdić, u stečajnom postu</w:t>
      </w:r>
      <w:r w:rsidR="005A110A">
        <w:rPr>
          <w:sz w:val="24"/>
          <w:szCs w:val="24"/>
        </w:rPr>
        <w:t>pku nad dužnikom FIT-ING d.o.o.</w:t>
      </w:r>
      <w:r w:rsidRPr="00313ADC">
        <w:rPr>
          <w:sz w:val="24"/>
          <w:szCs w:val="24"/>
        </w:rPr>
        <w:t xml:space="preserve"> u stečaju, OIB</w:t>
      </w:r>
      <w:r w:rsidR="005A110A">
        <w:rPr>
          <w:sz w:val="24"/>
          <w:szCs w:val="24"/>
        </w:rPr>
        <w:t>:</w:t>
      </w:r>
      <w:r w:rsidRPr="00313ADC">
        <w:rPr>
          <w:sz w:val="24"/>
          <w:szCs w:val="24"/>
        </w:rPr>
        <w:t xml:space="preserve"> 03970801157, Zagreb, Petrova 60, 3. lipnja 2019.,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B830F9" w:rsidR="003741E0">
      <w:pPr>
        <w:jc w:val="both"/>
        <w:rPr>
          <w:color w:val="000000"/>
          <w:sz w:val="24"/>
          <w:szCs w:val="24"/>
        </w:rPr>
      </w:pPr>
      <w:r w:rsidRPr="00310646">
        <w:rPr>
          <w:sz w:val="24"/>
          <w:szCs w:val="24"/>
        </w:rPr>
        <w:tab/>
      </w:r>
      <w:r w:rsidR="002C47B5" w:rsidRPr="000350BF">
        <w:rPr>
          <w:sz w:val="24"/>
          <w:szCs w:val="24"/>
        </w:rPr>
        <w:t xml:space="preserve">Poziva se </w:t>
      </w:r>
      <w:r w:rsidR="00313ADC">
        <w:rPr>
          <w:sz w:val="24"/>
          <w:szCs w:val="24"/>
        </w:rPr>
        <w:t xml:space="preserve">Centar banka d.d. u stečaju, Zagreb, </w:t>
      </w:r>
      <w:proofErr w:type="spellStart"/>
      <w:r w:rsidR="00313ADC">
        <w:rPr>
          <w:sz w:val="24"/>
          <w:szCs w:val="24"/>
        </w:rPr>
        <w:t>Heinzelova</w:t>
      </w:r>
      <w:proofErr w:type="spellEnd"/>
      <w:r w:rsidR="00313ADC">
        <w:rPr>
          <w:sz w:val="24"/>
          <w:szCs w:val="24"/>
        </w:rPr>
        <w:t xml:space="preserve"> 47a, OIB: 89296739230,</w:t>
      </w:r>
      <w:r w:rsidR="00F65E5B" w:rsidRPr="000350BF">
        <w:rPr>
          <w:sz w:val="24"/>
          <w:szCs w:val="24"/>
        </w:rPr>
        <w:t xml:space="preserve"> </w:t>
      </w:r>
      <w:r w:rsidR="00CD19CD">
        <w:rPr>
          <w:sz w:val="24"/>
          <w:szCs w:val="24"/>
        </w:rPr>
        <w:t xml:space="preserve">u roku </w:t>
      </w:r>
      <w:r w:rsidR="005371F1">
        <w:rPr>
          <w:sz w:val="24"/>
          <w:szCs w:val="24"/>
        </w:rPr>
        <w:t>8</w:t>
      </w:r>
      <w:r w:rsidR="000350BF" w:rsidRPr="003741E0">
        <w:rPr>
          <w:sz w:val="24"/>
          <w:szCs w:val="24"/>
        </w:rPr>
        <w:t xml:space="preserve"> dana </w:t>
      </w:r>
      <w:r w:rsidR="00444D6C">
        <w:rPr>
          <w:sz w:val="24"/>
          <w:szCs w:val="24"/>
        </w:rPr>
        <w:t xml:space="preserve">od </w:t>
      </w:r>
      <w:r w:rsidR="00CD19CD">
        <w:rPr>
          <w:sz w:val="24"/>
          <w:szCs w:val="24"/>
        </w:rPr>
        <w:t xml:space="preserve">isteka osmog dana od objave ovog zaključka na e-oglasnoj ploči suda kao dana dostave, </w:t>
      </w:r>
      <w:r w:rsidR="005371F1">
        <w:rPr>
          <w:sz w:val="24"/>
          <w:szCs w:val="24"/>
        </w:rPr>
        <w:t xml:space="preserve">dostaviti sudu </w:t>
      </w:r>
      <w:r w:rsidR="00ED5FD5">
        <w:rPr>
          <w:sz w:val="24"/>
          <w:szCs w:val="24"/>
        </w:rPr>
        <w:t>dokumentaciju na koju se poziva u podnesku od 27. ožujka 2019.</w:t>
      </w:r>
      <w:r w:rsidR="00C71089" w:rsidRPr="00C71089">
        <w:t xml:space="preserve"> </w:t>
      </w:r>
      <w:r w:rsidR="00C71089" w:rsidRPr="00C71089">
        <w:rPr>
          <w:sz w:val="24"/>
          <w:szCs w:val="24"/>
        </w:rPr>
        <w:t xml:space="preserve">(list 66-67 spisa) </w:t>
      </w:r>
      <w:r w:rsidR="00C71089">
        <w:rPr>
          <w:sz w:val="24"/>
          <w:szCs w:val="24"/>
        </w:rPr>
        <w:t>i to:</w:t>
      </w:r>
      <w:r w:rsidR="00ED5FD5">
        <w:rPr>
          <w:sz w:val="24"/>
          <w:szCs w:val="24"/>
        </w:rPr>
        <w:t xml:space="preserve"> Sporazum radi osiguranja novčane tražbine zasnivanjem založnog prava na nekretnini od 14. veljače 2006. te dokaz o vlasništvu dužnika na nekretnini upisanoj kod Općinskog građanskog suda u Zagrebu, zemljišno knjižni odjel Zagreb, zk.ul.br. 6840, k.o. Grad Zagreb, k.č.br. 473/1 pod I-stambena zgrada pop. br. 1862 i dvorište u Ilici br. 120 i dvorišna prizemna poslovna zgrada u Ilici br. 120/1, a što u naravi čini poslovni prostor površine 94,40 m2</w:t>
      </w:r>
      <w:r w:rsidR="00C71089">
        <w:rPr>
          <w:sz w:val="24"/>
          <w:szCs w:val="24"/>
        </w:rPr>
        <w:t>.</w:t>
      </w:r>
      <w:r w:rsidR="00ED5FD5">
        <w:rPr>
          <w:color w:val="000000"/>
          <w:sz w:val="24"/>
          <w:szCs w:val="24"/>
        </w:rPr>
        <w:t xml:space="preserve"> </w:t>
      </w:r>
    </w:p>
    <w:p w:rsidRDefault="00186299" w:rsidP="00F13A79" w:rsidR="00186299">
      <w:pPr>
        <w:jc w:val="center"/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C71089">
        <w:rPr>
          <w:sz w:val="24"/>
          <w:szCs w:val="24"/>
        </w:rPr>
        <w:t>3</w:t>
      </w:r>
      <w:r w:rsidR="002C47B5">
        <w:rPr>
          <w:sz w:val="24"/>
          <w:szCs w:val="24"/>
        </w:rPr>
        <w:t xml:space="preserve">. </w:t>
      </w:r>
      <w:r w:rsidR="00C71089">
        <w:rPr>
          <w:sz w:val="24"/>
          <w:szCs w:val="24"/>
        </w:rPr>
        <w:t>lipnja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1575D4">
        <w:rPr>
          <w:sz w:val="24"/>
          <w:szCs w:val="24"/>
        </w:rPr>
        <w:t>1</w:t>
      </w:r>
      <w:r w:rsidR="00CD19CD">
        <w:rPr>
          <w:sz w:val="24"/>
          <w:szCs w:val="24"/>
        </w:rPr>
        <w:t>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0F0767" w:rsidR="00F13A79" w:rsidRPr="00310646">
      <w:pPr>
        <w:pStyle w:val="Tijeloteksta"/>
        <w:ind w:left="5760"/>
        <w:jc w:val="right"/>
      </w:pPr>
      <w:r w:rsidRPr="00310646">
        <w:tab/>
        <w:t>S</w:t>
      </w:r>
      <w:r w:rsidR="00C71089">
        <w:t>utkinja</w:t>
      </w:r>
      <w:r w:rsidRPr="00310646">
        <w:t>:</w:t>
      </w:r>
    </w:p>
    <w:p w:rsidRDefault="0057418A" w:rsidP="000F0767" w:rsidR="00F13A79" w:rsidRPr="00310646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9E1755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A40F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2C47B5">
      <w:pPr>
        <w:rPr>
          <w:sz w:val="24"/>
          <w:szCs w:val="24"/>
        </w:rPr>
      </w:pPr>
      <w:r w:rsidRPr="002C47B5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0F0767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CA40F5" w:rsidP="007B64C7" w:rsidR="00CA40F5" w:rsidRPr="00CA40F5">
      <w:pPr>
        <w:ind w:firstLine="708" w:left="3540"/>
        <w:jc w:val="right"/>
        <w:rPr>
          <w:sz w:val="24"/>
          <w:szCs w:val="24"/>
        </w:rPr>
      </w:pPr>
      <w:r w:rsidRPr="00CA40F5">
        <w:rPr>
          <w:sz w:val="24"/>
          <w:szCs w:val="24"/>
        </w:rPr>
        <w:t xml:space="preserve">Za točnost </w:t>
      </w:r>
      <w:proofErr w:type="spellStart"/>
      <w:r w:rsidRPr="00CA40F5">
        <w:rPr>
          <w:sz w:val="24"/>
          <w:szCs w:val="24"/>
        </w:rPr>
        <w:t>otpravka</w:t>
      </w:r>
      <w:proofErr w:type="spellEnd"/>
      <w:r w:rsidRPr="00CA40F5">
        <w:rPr>
          <w:sz w:val="24"/>
          <w:szCs w:val="24"/>
        </w:rPr>
        <w:t>-ovlašteni službenik:</w:t>
      </w:r>
    </w:p>
    <w:p w:rsidRDefault="00CA40F5" w:rsidP="007B64C7" w:rsidR="00CA40F5" w:rsidRPr="00CA40F5">
      <w:pPr>
        <w:ind w:firstLine="708" w:left="3540"/>
        <w:jc w:val="right"/>
        <w:rPr>
          <w:sz w:val="24"/>
          <w:szCs w:val="24"/>
        </w:rPr>
      </w:pPr>
      <w:r w:rsidRPr="00CA40F5">
        <w:rPr>
          <w:sz w:val="24"/>
          <w:szCs w:val="24"/>
        </w:rPr>
        <w:t xml:space="preserve">                                       Valentina Gabud</w:t>
      </w:r>
    </w:p>
    <w:p w:rsidRDefault="00C71089" w:rsidR="00C71089" w:rsidRPr="00310646">
      <w:pPr>
        <w:rPr>
          <w:sz w:val="24"/>
          <w:szCs w:val="24"/>
        </w:rPr>
      </w:pPr>
    </w:p>
    <w:sectPr w:rsidSect="000216AA" w:rsidR="00C71089" w:rsidRPr="00310646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767" w:rsidP="000F0767" w:rsidR="000F0767">
      <w:r>
        <w:separator/>
      </w:r>
    </w:p>
  </w:endnote>
  <w:endnote w:id="0" w:type="continuationSeparator">
    <w:p w:rsidRDefault="000F0767" w:rsidP="000F0767" w:rsidR="000F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767" w:rsidP="000F0767" w:rsidR="000F0767">
      <w:r>
        <w:separator/>
      </w:r>
    </w:p>
  </w:footnote>
  <w:footnote w:id="0" w:type="continuationSeparator">
    <w:p w:rsidRDefault="000F0767" w:rsidP="000F0767" w:rsidR="000F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P="000F0767" w:rsidR="000F0767" w:rsidRPr="000F0767">
    <w:pPr>
      <w:pStyle w:val="Zaglavlje"/>
      <w:tabs>
        <w:tab w:pos="9072" w:val="clear"/>
        <w:tab w:pos="4320" w:val="center"/>
        <w:tab w:pos="6824" w:val="left"/>
      </w:tabs>
      <w:rPr>
        <w:sz w:val="24"/>
        <w:szCs w:val="24"/>
      </w:rPr>
    </w:pPr>
    <w:r>
      <w:tab/>
    </w:r>
    <w:sdt>
      <w:sdtPr>
        <w:id w:val="61934014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0F0767">
          <w:rPr>
            <w:sz w:val="24"/>
            <w:szCs w:val="24"/>
          </w:rPr>
          <w:fldChar w:fldCharType="begin"/>
        </w:r>
        <w:r w:rsidRPr="000F0767">
          <w:rPr>
            <w:sz w:val="24"/>
            <w:szCs w:val="24"/>
          </w:rPr>
          <w:instrText>PAGE   \* MERGEFORMAT</w:instrText>
        </w:r>
        <w:r w:rsidRPr="000F0767">
          <w:rPr>
            <w:sz w:val="24"/>
            <w:szCs w:val="24"/>
          </w:rPr>
          <w:fldChar w:fldCharType="separate"/>
        </w:r>
        <w:r w:rsidR="00444D6C">
          <w:rPr>
            <w:noProof/>
            <w:sz w:val="24"/>
            <w:szCs w:val="24"/>
          </w:rPr>
          <w:t>2</w:t>
        </w:r>
        <w:r w:rsidRPr="000F0767">
          <w:rPr>
            <w:sz w:val="24"/>
            <w:szCs w:val="24"/>
          </w:rPr>
          <w:fldChar w:fldCharType="end"/>
        </w:r>
      </w:sdtContent>
    </w:sdt>
    <w:r w:rsidR="001575D4">
      <w:rPr>
        <w:sz w:val="24"/>
        <w:szCs w:val="24"/>
      </w:rPr>
      <w:tab/>
    </w:r>
    <w:r w:rsidR="001575D4">
      <w:rPr>
        <w:sz w:val="24"/>
        <w:szCs w:val="24"/>
      </w:rPr>
      <w:tab/>
      <w:t>89. St-352/10-</w:t>
    </w:r>
    <w:r w:rsidR="000216AA">
      <w:rPr>
        <w:sz w:val="24"/>
        <w:szCs w:val="24"/>
      </w:rPr>
      <w:t>501</w:t>
    </w:r>
  </w:p>
  <w:p w:rsidRDefault="000F0767" w:rsidR="000F07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67" w:rsidR="000F0767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746F2"/>
    <w:multiLevelType w:val="hybridMultilevel"/>
    <w:tmpl w:val="BE9CDF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6B3215"/>
    <w:multiLevelType w:val="hybridMultilevel"/>
    <w:tmpl w:val="7082962E"/>
    <w:lvl w:tplc="D8B8BC7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3371248"/>
    <w:multiLevelType w:val="hybridMultilevel"/>
    <w:tmpl w:val="EE5286DA"/>
    <w:lvl w:tplc="4F86422C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AED27F9"/>
    <w:multiLevelType w:val="hybridMultilevel"/>
    <w:tmpl w:val="E166A682"/>
    <w:lvl w:tplc="C896A350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16AA"/>
    <w:rsid w:val="000350BF"/>
    <w:rsid w:val="000F0767"/>
    <w:rsid w:val="000F5A14"/>
    <w:rsid w:val="00107EB5"/>
    <w:rsid w:val="001575D4"/>
    <w:rsid w:val="001834CE"/>
    <w:rsid w:val="00186299"/>
    <w:rsid w:val="001D47DF"/>
    <w:rsid w:val="002444FF"/>
    <w:rsid w:val="002C47B5"/>
    <w:rsid w:val="00310646"/>
    <w:rsid w:val="00313ADC"/>
    <w:rsid w:val="00314C98"/>
    <w:rsid w:val="00316EA7"/>
    <w:rsid w:val="00335E2D"/>
    <w:rsid w:val="003741E0"/>
    <w:rsid w:val="00391CC9"/>
    <w:rsid w:val="00444D6C"/>
    <w:rsid w:val="004846E3"/>
    <w:rsid w:val="004C72BC"/>
    <w:rsid w:val="005371F1"/>
    <w:rsid w:val="0054030B"/>
    <w:rsid w:val="00574039"/>
    <w:rsid w:val="0057418A"/>
    <w:rsid w:val="00577C20"/>
    <w:rsid w:val="00585173"/>
    <w:rsid w:val="005A110A"/>
    <w:rsid w:val="005E5A2C"/>
    <w:rsid w:val="006F6973"/>
    <w:rsid w:val="0075381D"/>
    <w:rsid w:val="007F719B"/>
    <w:rsid w:val="00830421"/>
    <w:rsid w:val="00875AE9"/>
    <w:rsid w:val="008A286D"/>
    <w:rsid w:val="008C671E"/>
    <w:rsid w:val="008F3E77"/>
    <w:rsid w:val="00935ABA"/>
    <w:rsid w:val="009E1755"/>
    <w:rsid w:val="00A61F71"/>
    <w:rsid w:val="00A95A84"/>
    <w:rsid w:val="00AD2A7F"/>
    <w:rsid w:val="00AD7449"/>
    <w:rsid w:val="00B12445"/>
    <w:rsid w:val="00B46D00"/>
    <w:rsid w:val="00B539B6"/>
    <w:rsid w:val="00B830F9"/>
    <w:rsid w:val="00BC384C"/>
    <w:rsid w:val="00C00CB9"/>
    <w:rsid w:val="00C71089"/>
    <w:rsid w:val="00C8373A"/>
    <w:rsid w:val="00C9729D"/>
    <w:rsid w:val="00CA40F5"/>
    <w:rsid w:val="00CD19CD"/>
    <w:rsid w:val="00CD7733"/>
    <w:rsid w:val="00CF4AF5"/>
    <w:rsid w:val="00D10C86"/>
    <w:rsid w:val="00D639B5"/>
    <w:rsid w:val="00D75E26"/>
    <w:rsid w:val="00D82923"/>
    <w:rsid w:val="00D8748D"/>
    <w:rsid w:val="00D95602"/>
    <w:rsid w:val="00E40D5B"/>
    <w:rsid w:val="00E81382"/>
    <w:rsid w:val="00EB49B1"/>
    <w:rsid w:val="00EC5D21"/>
    <w:rsid w:val="00ED5FD5"/>
    <w:rsid w:val="00F13A79"/>
    <w:rsid w:val="00F32614"/>
    <w:rsid w:val="00F65E5B"/>
    <w:rsid w:val="00FA0451"/>
    <w:rsid w:val="00FC18D1"/>
    <w:rsid w:val="00FE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0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4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0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0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0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0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F07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0767"/>
  </w:style>
  <w:style w:styleId="Podnoje" w:type="paragraph">
    <w:name w:val="footer"/>
    <w:basedOn w:val="Normal"/>
    <w:link w:val="PodnojeChar"/>
    <w:rsid w:val="000F07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767"/>
  </w:style>
  <w:style w:styleId="Tekstbalonia" w:type="paragraph">
    <w:name w:val="Balloon Text"/>
    <w:basedOn w:val="Normal"/>
    <w:link w:val="TekstbaloniaChar"/>
    <w:rsid w:val="000F07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0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7449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4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0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0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0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0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9753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2011.</izvorni_sadrzaj>
    <derivirana_varijabla naziv="DomainObject.Predmet.DatumOsnivanja_1">3.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2012.</izvorni_sadrzaj>
    <derivirana_varijabla naziv="DomainObject.Predmet.DatumRjesavanja_1">10.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St-218/2011</izvorni_sadrzaj>
    <derivirana_varijabla naziv="DomainObject.Predmet.OznakaBroj_1">St-218/2011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plaćen oglas
a/a čuvati trajno</izvorni_sadrzaj>
    <derivirana_varijabla naziv="DomainObject.Predmet.PrimjedbaSuca_1">plaćen oglas
a/a čuvati trajno</derivirana_varijabla>
  </DomainObject.Predmet.PrimjedbaSuca>
  <DomainObject.Predmet.ProtustrankaFormated>
    <izvorni_sadrzaj>  FIT - ING d.o.o. zastupanog po punomoćniku ALAN ZRINŠĆAK</izvorni_sadrzaj>
    <derivirana_varijabla naziv="DomainObject.Predmet.ProtustrankaFormated_1">  FIT - ING d.o.o. zastupanog po punomoćniku ALAN ZRINŠĆAK</derivirana_varijabla>
  </DomainObject.Predmet.ProtustrankaFormated>
  <DomainObject.Predmet.ProtustrankaFormatedOIB>
    <izvorni_sadrzaj>  FIT - ING d.o.o., OIB 03970801157 zastupanog po punomoćniku ALAN ZRINŠĆAK</izvorni_sadrzaj>
    <derivirana_varijabla naziv="DomainObject.Predmet.ProtustrankaFormatedOIB_1">  FIT - ING d.o.o., OIB 03970801157 zastupanog po punomoćniku ALAN ZRINŠĆAK</derivirana_varijabla>
  </DomainObject.Predmet.ProtustrankaFormatedOIB>
  <DomainObject.Predmet.ProtustrankaFormatedWithAdress>
    <izvorni_sadrzaj> FIT - ING d.o.o., PETROVA 60, 10000 Zagreb zastupanog po punomoćniku ALAN ZRINŠĆAK</izvorni_sadrzaj>
    <derivirana_varijabla naziv="DomainObject.Predmet.ProtustrankaFormatedWithAdress_1"> FIT - ING d.o.o., PETROVA 60, 10000 Zagreb zastupanog po punomoćniku ALAN ZRINŠĆAK</derivirana_varijabla>
  </DomainObject.Predmet.ProtustrankaFormatedWithAdress>
  <DomainObject.Predmet.ProtustrankaFormatedWithAdressOIB>
    <izvorni_sadrzaj> FIT - ING d.o.o., OIB 03970801157, PETROVA 60, 10000 Zagreb zastupanog po punomoćniku ALAN ZRINŠĆAK</izvorni_sadrzaj>
    <derivirana_varijabla naziv="DomainObject.Predmet.ProtustrankaFormatedWithAdressOIB_1"> FIT - ING d.o.o., OIB 03970801157, PETROVA 60, 10000 Zagreb zastupanog po punomoćniku ALAN ZRINŠĆAK</derivirana_varijabla>
  </DomainObject.Predmet.ProtustrankaFormatedWithAdressOIB>
  <DomainObject.Predmet.ProtustrankaWithAdress>
    <izvorni_sadrzaj>FIT - ING d.o.o. PETROVA 60, 10000 Zagreb</izvorni_sadrzaj>
    <derivirana_varijabla naziv="DomainObject.Predmet.ProtustrankaWithAdress_1">FIT - ING d.o.o. PETROVA 60, 10000 Zagreb</derivirana_varijabla>
  </DomainObject.Predmet.ProtustrankaWithAdress>
  <DomainObject.Predmet.ProtustrankaWithAdressOIB>
    <izvorni_sadrzaj>FIT - ING d.o.o., OIB 03970801157, PETROVA 60, 10000 Zagreb</izvorni_sadrzaj>
    <derivirana_varijabla naziv="DomainObject.Predmet.ProtustrankaWithAdressOIB_1">FIT - ING d.o.o., OIB 03970801157, PETROVA 60, 10000 Zagreb</derivirana_varijabla>
  </DomainObject.Predmet.ProtustrankaWithAdressOIB>
  <DomainObject.Predmet.ProtustrankaNazivFormated>
    <izvorni_sadrzaj>FIT - ING d.o.o.</izvorni_sadrzaj>
    <derivirana_varijabla naziv="DomainObject.Predmet.ProtustrankaNazivFormated_1">FIT - ING d.o.o.</derivirana_varijabla>
  </DomainObject.Predmet.ProtustrankaNazivFormated>
  <DomainObject.Predmet.ProtustrankaNazivFormatedOIB>
    <izvorni_sadrzaj>FIT - ING d.o.o., OIB 03970801157</izvorni_sadrzaj>
    <derivirana_varijabla naziv="DomainObject.Predmet.ProtustrankaNazivFormatedOIB_1">FIT - ING d.o.o., OIB 03970801157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FIT - ING d.o.o. zastupanog po punomoćniku ALAN ZRINŠĆAK</item>
    </izvorni_sadrzaj>
    <derivirana_varijabla naziv="DomainObject.Predmet.ProtuStrankaListFormated_1">
      <item>FIT - ING d.o.o. zastupanog po punomoćniku ALAN ZRINŠĆAK</item>
    </derivirana_varijabla>
  </DomainObject.Predmet.ProtuStrankaListFormated>
  <DomainObject.Predmet.ProtuStrankaListFormatedOIB>
    <izvorni_sadrzaj>
      <item>FIT - ING d.o.o., OIB 03970801157 zastupanog po punomoćniku ALAN ZRINŠĆAK</item>
    </izvorni_sadrzaj>
    <derivirana_varijabla naziv="DomainObject.Predmet.ProtuStrankaListFormatedOIB_1">
      <item>FIT - ING d.o.o., OIB 03970801157 zastupanog po punomoćniku ALAN ZRINŠĆAK</item>
    </derivirana_varijabla>
  </DomainObject.Predmet.ProtuStrankaListFormatedOIB>
  <DomainObject.Predmet.ProtuStrankaListFormatedWithAdress>
    <izvorni_sadrzaj>
      <item>FIT - ING d.o.o., PETROVA 60, 10000 Zagreb zastupanog po punomoćniku ALAN ZRINŠĆAK</item>
    </izvorni_sadrzaj>
    <derivirana_varijabla naziv="DomainObject.Predmet.ProtuStrankaListFormatedWithAdress_1">
      <item>FIT - ING d.o.o., PETROVA 60, 10000 Zagreb zastupanog po punomoćniku ALAN ZRINŠĆAK</item>
    </derivirana_varijabla>
  </DomainObject.Predmet.ProtuStrankaListFormatedWithAdress>
  <DomainObject.Predmet.ProtuStrankaListFormatedWithAdressOIB>
    <izvorni_sadrzaj>
      <item>FIT - ING d.o.o., OIB 03970801157, PETROVA 60, 10000 Zagreb zastupanog po punomoćniku ALAN ZRINŠĆAK</item>
    </izvorni_sadrzaj>
    <derivirana_varijabla naziv="DomainObject.Predmet.ProtuStrankaListFormatedWithAdressOIB_1">
      <item>FIT - ING d.o.o., OIB 03970801157, PETROVA 60, 10000 Zagreb zastupanog po punomoćniku ALAN ZRINŠĆAK</item>
    </derivirana_varijabla>
  </DomainObject.Predmet.ProtuStrankaListFormatedWithAdressOIB>
  <DomainObject.Predmet.ProtuStrankaListNazivFormated>
    <izvorni_sadrzaj>
      <item>FIT - ING d.o.o.</item>
    </izvorni_sadrzaj>
    <derivirana_varijabla naziv="DomainObject.Predmet.ProtuStrankaListNazivFormated_1">
      <item>FIT - ING d.o.o.</item>
    </derivirana_varijabla>
  </DomainObject.Predmet.ProtuStrankaListNazivFormated>
  <DomainObject.Predmet.ProtuStrankaListNazivFormatedOIB>
    <izvorni_sadrzaj>
      <item>FIT - ING d.o.o., OIB 03970801157</item>
    </izvorni_sadrzaj>
    <derivirana_varijabla naziv="DomainObject.Predmet.ProtuStrankaListNazivFormatedOIB_1">
      <item>FIT - ING d.o.o., OIB 03970801157</item>
    </derivirana_varijabla>
  </DomainObject.Predmet.ProtuStrankaListNazivFormatedOIB>
  <DomainObject.Predmet.OstaliListFormated>
    <izvorni_sadrzaj>
      <item>ALAN ZRINŠĆAK punomoćnik sudionika u postupku FIT - ING d.o.o.</item>
      <item>RAJKA JAGMAREVIĆ</item>
    </izvorni_sadrzaj>
    <derivirana_varijabla naziv="DomainObject.Predmet.OstaliListFormated_1">
      <item>ALAN ZRINŠĆAK punomoćnik sudionika u postupku FIT - ING d.o.o.</item>
      <item>RAJKA JAGMAREVIĆ</item>
    </derivirana_varijabla>
  </DomainObject.Predmet.OstaliListFormated>
  <DomainObject.Predmet.OstaliListFormatedOIB>
    <izvorni_sadrzaj>
      <item>ALAN ZRINŠĆAK punomoćnik sudionika u postupku FIT - ING d.o.o.</item>
      <item>RAJKA JAGMAREVIĆ</item>
    </izvorni_sadrzaj>
    <derivirana_varijabla naziv="DomainObject.Predmet.OstaliListFormatedOIB_1">
      <item>ALAN ZRINŠĆAK punomoćnik sudionika u postupku FIT - ING d.o.o.</item>
      <item>RAJKA JAGMAREVIĆ</item>
    </derivirana_varijabla>
  </DomainObject.Predmet.OstaliListFormatedOIB>
  <DomainObject.Predmet.OstaliListFormatedWithAdress>
    <izvorni_sadrzaj>
      <item>ALAN ZRINŠĆAK, Mirogojska cesta 8, 10000 Zagreb punomoćnik sudionika u postupku FIT - ING d.o.o.</item>
      <item>RAJKA JAGMAREVIĆ, J.Dalmatinca 7, 10000 Zagreb</item>
    </izvorni_sadrzaj>
    <derivirana_varijabla naziv="DomainObject.Predmet.OstaliListFormatedWithAdress_1">
      <item>ALAN ZRINŠĆAK, Mirogojska cesta 8, 10000 Zagreb punomoćnik sudionika u postupku FIT - ING d.o.o.</item>
      <item>RAJKA JAGMAREVIĆ, J.Dalmatinca 7, 10000 Zagreb</item>
    </derivirana_varijabla>
  </DomainObject.Predmet.OstaliListFormatedWithAdress>
  <DomainObject.Predmet.OstaliListFormatedWithAdressOIB>
    <izvorni_sadrzaj>
      <item>ALAN ZRINŠĆAK, Mirogojska cesta 8, 10000 Zagreb punomoćnik sudionika u postupku FIT - ING d.o.o.</item>
      <item>RAJKA JAGMAREVIĆ, J.Dalmatinca 7, 10000 Zagreb</item>
    </izvorni_sadrzaj>
    <derivirana_varijabla naziv="DomainObject.Predmet.OstaliListFormatedWithAdressOIB_1">
      <item>ALAN ZRINŠĆAK, Mirogojska cesta 8, 10000 Zagreb punomoćnik sudionika u postupku FIT - ING d.o.o.</item>
      <item>RAJKA JAGMAREVIĆ, J.Dalmatinca 7, 10000 Zagreb</item>
    </derivirana_varijabla>
  </DomainObject.Predmet.OstaliListFormatedWithAdressOIB>
  <DomainObject.Predmet.OstaliListNazivFormated>
    <izvorni_sadrzaj>
      <item>ALAN ZRINŠĆAK</item>
      <item>RAJKA JAGMAREVIĆ</item>
    </izvorni_sadrzaj>
    <derivirana_varijabla naziv="DomainObject.Predmet.OstaliListNazivFormated_1">
      <item>ALAN ZRINŠĆAK</item>
      <item>RAJKA JAGMAREVIĆ</item>
    </derivirana_varijabla>
  </DomainObject.Predmet.OstaliListNazivFormated>
  <DomainObject.Predmet.OstaliListNazivFormatedOIB>
    <izvorni_sadrzaj>
      <item>ALAN ZRINŠĆAK</item>
      <item>RAJKA JAGMAREVIĆ</item>
    </izvorni_sadrzaj>
    <derivirana_varijabla naziv="DomainObject.Predmet.OstaliListNazivFormatedOIB_1">
      <item>ALAN ZRINŠĆAK</item>
      <item>RAJKA JAGMAREVIĆ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FIT - ING d.o.o.</izvorni_sadrzaj>
    <derivirana_varijabla naziv="DomainObject.Predmet.ProtustrankaIDrugi_1">FIT - ING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FIT - ING d.o.o., OIB 03970801157, PETROVA 60, 10000 Zagreb</izvorni_sadrzaj>
    <derivirana_varijabla naziv="DomainObject.Predmet.ProtustrankaIDrugiAdressOIB_1">FIT - ING d.o.o., OIB 03970801157,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2012.</izvorni_sadrzaj>
    <derivirana_varijabla naziv="DomainObject.Predmet.OdlukaRjesenje.DatumDonosenjaOdluke_1">26. ožujka 2012.</derivirana_varijabla>
  </DomainObject.Predmet.OdlukaRjesenje.DatumDonosenjaOdluke>
  <DomainObject.Predmet.OdlukaRjesenje.DatumPravomocnosti>
    <izvorni_sadrzaj>23. travnja 2012.</izvorni_sadrzaj>
    <derivirana_varijabla naziv="DomainObject.Predmet.OdlukaRjesenje.DatumPravomocnosti_1">23. travnja 2012.</derivirana_varijabla>
  </DomainObject.Predmet.OdlukaRjesenje.DatumPravomocnosti>
  <DomainObject.Predmet.OdlukaRjesenje.Oznaka>
    <izvorni_sadrzaj>St-218/2011-10</izvorni_sadrzaj>
    <derivirana_varijabla naziv="DomainObject.Predmet.OdlukaRjesenje.Oznaka_1">St-218/2011-10</derivirana_varijabla>
  </DomainObject.Predmet.OdlukaRjesenje.Oznaka>
  <DomainObject.Predmet.SudioniciListNaziv>
    <izvorni_sadrzaj>
      <item>MINISTARSTVO FINANCIJA - POREZNA UPRAVA, PODRUČNI URED ZAGREB, ODJEL ZA OVRHU</item>
      <item>FIT - ING d.o.o.</item>
      <item>ALAN ZRINŠĆAK</item>
      <item>RAJKA JAGMAREVIĆ</item>
    </izvorni_sadrzaj>
    <derivirana_varijabla naziv="DomainObject.Predmet.SudioniciListNaziv_1">
      <item>MINISTARSTVO FINANCIJA - POREZNA UPRAVA, PODRUČNI URED ZAGREB, ODJEL ZA OVRHU</item>
      <item>FIT - ING d.o.o.</item>
      <item>ALAN ZRINŠĆAK</item>
      <item>RAJKA JAGMAREVIĆ</item>
    </derivirana_varijabla>
  </DomainObject.Predmet.SudioniciListNaziv>
  <DomainObject.Predmet.SudioniciListAdressOIB>
    <izvorni_sadrzaj>
      <item>MINISTARSTVO FINANCIJA - POREZNA UPRAVA, PODRUČNI URED ZAGREB, ODJEL ZA OVRHU, ALBRECHTOVA 42,10000 Zagreb</item>
      <item>FIT - ING d.o.o., OIB 03970801157, PETROVA 60,10000 Zagreb</item>
      <item>ALAN ZRINŠĆAK, Mirogojska cesta 8,10000 Zagreb</item>
      <item>RAJKA JAGMAREVIĆ, J.Dalmatinca 7,10000 Zagreb</item>
    </izvorni_sadrzaj>
    <derivirana_varijabla naziv="DomainObject.Predmet.SudioniciListAdressOIB_1">
      <item>MINISTARSTVO FINANCIJA - POREZNA UPRAVA, PODRUČNI URED ZAGREB, ODJEL ZA OVRHU, ALBRECHTOVA 42,10000 Zagreb</item>
      <item>FIT - ING d.o.o., OIB 03970801157, PETROVA 60,10000 Zagreb</item>
      <item>ALAN ZRINŠĆAK, Mirogojska cesta 8,10000 Zagreb</item>
      <item>RAJKA JAGMAREVIĆ, J.Dalmatinca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03970801157</item>
      <item>, OIB null</item>
      <item>, OIB null</item>
    </izvorni_sadrzaj>
    <derivirana_varijabla naziv="DomainObject.Predmet.SudioniciListNazivOIB_1">
      <item>, OIB null</item>
      <item>, OIB 03970801157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ožujka 2012.</izvorni_sadrzaj>
    <derivirana_varijabla naziv="DomainObject.PredzadnjaOdlukaIzPredmeta.DatumDonosenjaOdluke_1">26. ožujka 2012.</derivirana_varijabla>
  </DomainObject.PredzadnjaOdlukaIzPredmeta.DatumDonosenjaOdluke>
  <DomainObject.PredzadnjaOdlukaIzPredmeta.Oznaka>
    <izvorni_sadrzaj>St-218/2011-11</izvorni_sadrzaj>
    <derivirana_varijabla naziv="DomainObject.PredzadnjaOdlukaIzPredmeta.Oznaka_1">St-218/2011-11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1050</properties:Characters>
  <properties:Lines>40</properties:Lines>
  <properties:Paragraphs>16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2016-01-22T13:10:00Z</dcterms:created>
  <dc:creator>nmarkovic</dc:creator>
  <cp:lastModifiedBy>Valentina Gabud</cp:lastModifiedBy>
  <cp:lastPrinted>2019-06-03T12:43:00Z</cp:lastPrinted>
  <dcterms:modified xmlns:xsi="http://www.w3.org/2001/XMLSchema-instance" xsi:type="dcterms:W3CDTF">2019-06-03T12:44:00Z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(1. zaključak - poziv na dostavu dokumentacije.docx)</vt:lpwstr>
  </prop:property>
  <prop:property name="CC_coloring" pid="5" fmtid="{D5CDD505-2E9C-101B-9397-08002B2CF9AE}">
    <vt:bool>false</vt:bool>
  </prop:property>
</prop:Properties>
</file>