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9d93" w14:paraId="e639d93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0CA7" w:rsidP="00580CA7" w:rsidR="00580CA7" w:rsidRPr="004453B3">
      <w:pPr>
        <w:pStyle w:val="Zaglavlje"/>
      </w:pPr>
      <w:r w:rsidRPr="004453B3">
        <w:t xml:space="preserve">REPUBLIKA HRVATSKA </w:t>
      </w:r>
    </w:p>
    <w:p w:rsidRDefault="00580CA7" w:rsidP="00580CA7" w:rsidR="00580CA7" w:rsidRPr="004453B3">
      <w:pPr>
        <w:pStyle w:val="Zaglavlje"/>
      </w:pPr>
      <w:r w:rsidRPr="004453B3">
        <w:t>Trgovački sud u Zagrebu</w:t>
      </w:r>
    </w:p>
    <w:p w:rsidRDefault="00580CA7" w:rsidP="00580CA7" w:rsidR="00580CA7" w:rsidRPr="004453B3">
      <w:pPr>
        <w:pStyle w:val="Zaglavlje"/>
      </w:pPr>
      <w:r w:rsidRPr="004453B3">
        <w:t xml:space="preserve">Zagreb, Amruševa 2/II </w:t>
      </w:r>
    </w:p>
    <w:p w:rsidRDefault="00580CA7" w:rsidP="00580CA7" w:rsidR="00580CA7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4586/15</w:t>
      </w:r>
    </w:p>
    <w:p w:rsidRDefault="00580CA7" w:rsidP="00580CA7" w:rsidR="00580CA7" w:rsidRPr="004453B3">
      <w:pPr>
        <w:jc w:val="center"/>
      </w:pPr>
    </w:p>
    <w:p w:rsidRDefault="00580CA7" w:rsidP="00580CA7" w:rsidR="00580CA7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jc w:val="center"/>
      </w:pPr>
      <w:r w:rsidRPr="004453B3">
        <w:t>R J E Š E N J E</w:t>
      </w:r>
    </w:p>
    <w:p w:rsidRDefault="00580CA7" w:rsidP="00580CA7" w:rsidR="00580CA7" w:rsidRPr="004453B3">
      <w:pPr>
        <w:jc w:val="center"/>
      </w:pPr>
    </w:p>
    <w:p w:rsidRDefault="00580CA7" w:rsidP="00580CA7" w:rsidR="00580CA7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SCHNEIDER I SINOVI, Zagreb, Januševečka 10, OIB: 20331618089</w:t>
      </w:r>
      <w:r w:rsidRPr="004453B3">
        <w:t>, dana</w:t>
      </w:r>
      <w:r w:rsidR="00146789">
        <w:t xml:space="preserve"> 23.</w:t>
      </w:r>
      <w:r w:rsidRPr="004453B3">
        <w:t xml:space="preserve"> </w:t>
      </w:r>
      <w:r>
        <w:t xml:space="preserve"> ožujka</w:t>
      </w:r>
      <w:r w:rsidRPr="004453B3">
        <w:t xml:space="preserve"> 2016. 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jc w:val="center"/>
      </w:pPr>
      <w:r w:rsidRPr="004453B3">
        <w:t>r i j e š i o    je</w:t>
      </w:r>
    </w:p>
    <w:p w:rsidRDefault="00580CA7" w:rsidP="00580CA7" w:rsidR="00580CA7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580CA7" w:rsidP="00580CA7" w:rsidR="00580CA7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SCHNEIDER I SINOVI, Zagreb, Januševečka 10, OIB: 20331618089</w:t>
      </w:r>
      <w:r w:rsidRPr="004453B3">
        <w:rPr>
          <w:rFonts w:hAnsi="Times New Roman" w:ascii="Times New Roman"/>
          <w:szCs w:val="24"/>
        </w:rPr>
        <w:t>. Stečajni postupak otvoren je</w:t>
      </w:r>
      <w:r w:rsidR="00146789">
        <w:rPr>
          <w:rFonts w:hAnsi="Times New Roman" w:ascii="Times New Roman"/>
          <w:szCs w:val="24"/>
        </w:rPr>
        <w:t xml:space="preserve"> 23.</w:t>
      </w:r>
      <w:r>
        <w:rPr>
          <w:rFonts w:hAnsi="Times New Roman" w:ascii="Times New Roman"/>
          <w:szCs w:val="24"/>
        </w:rPr>
        <w:t xml:space="preserve">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580CA7" w:rsidP="00580CA7" w:rsidR="00580CA7" w:rsidRPr="004453B3">
      <w:pPr>
        <w:pStyle w:val="BodyText21"/>
        <w:rPr>
          <w:rFonts w:hAnsi="Times New Roman" w:ascii="Times New Roman"/>
          <w:szCs w:val="24"/>
        </w:rPr>
      </w:pPr>
    </w:p>
    <w:p w:rsidRDefault="00580CA7" w:rsidP="00580CA7" w:rsidR="00580CA7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Dušanka Ivančević, OIB: 59003296761, Zagreb, B. Bernardija 1.</w:t>
      </w:r>
    </w:p>
    <w:p w:rsidRDefault="00580CA7" w:rsidP="00580CA7" w:rsidR="00580CA7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580CA7" w:rsidP="00580CA7" w:rsidR="00580CA7">
      <w:pPr>
        <w:jc w:val="both"/>
      </w:pPr>
      <w:r w:rsidRPr="004453B3">
        <w:t xml:space="preserve">III. Zaključuje se stečajni postupak nad dužnikom </w:t>
      </w:r>
      <w:r>
        <w:t>SCHNEIDER I SINOVI, Zagreb, Januševečka 10, OIB: 20331618089.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jc w:val="both"/>
      </w:pPr>
      <w:r w:rsidRPr="004453B3">
        <w:t>IV. Nakon pravomoćnosti ovog rješenja, dužnik će se  brisati iz sudskog registra.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ind w:left="360"/>
        <w:jc w:val="center"/>
      </w:pPr>
      <w:r w:rsidRPr="004453B3">
        <w:t>Obrazloženje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jc w:val="center"/>
      </w:pPr>
      <w:r w:rsidRPr="004453B3">
        <w:t xml:space="preserve">U Zagrebu, </w:t>
      </w:r>
      <w:r w:rsidR="00146789">
        <w:t xml:space="preserve">23. </w:t>
      </w:r>
      <w:r>
        <w:t>ožujka</w:t>
      </w:r>
      <w:r w:rsidRPr="004453B3">
        <w:t xml:space="preserve"> 2016.</w:t>
      </w:r>
    </w:p>
    <w:p w:rsidRDefault="00580CA7" w:rsidP="00580CA7" w:rsidR="00580CA7" w:rsidRPr="004453B3">
      <w:pPr>
        <w:jc w:val="center"/>
      </w:pPr>
    </w:p>
    <w:p w:rsidRDefault="00580CA7" w:rsidP="00580CA7" w:rsidR="00580CA7" w:rsidRPr="004453B3">
      <w:pPr>
        <w:ind w:firstLine="720" w:left="5040"/>
        <w:jc w:val="right"/>
      </w:pPr>
      <w:r w:rsidRPr="004453B3">
        <w:t xml:space="preserve">      SUDAC:</w:t>
      </w:r>
    </w:p>
    <w:p w:rsidRDefault="00580CA7" w:rsidP="00580CA7" w:rsidR="00580CA7" w:rsidRPr="004453B3">
      <w:pPr>
        <w:jc w:val="right"/>
      </w:pPr>
      <w:r>
        <w:t>Goran Iskra</w:t>
      </w:r>
      <w:r w:rsidR="00FF5E96">
        <w:t>, v.r.</w:t>
      </w: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jc w:val="both"/>
      </w:pPr>
    </w:p>
    <w:p w:rsidRDefault="00580CA7" w:rsidP="00580CA7" w:rsidR="00580CA7" w:rsidRPr="004453B3">
      <w:pPr>
        <w:jc w:val="both"/>
      </w:pPr>
      <w:r w:rsidRPr="004453B3">
        <w:t>Uputa o pravnom lijeku:</w:t>
      </w:r>
    </w:p>
    <w:p w:rsidRDefault="00580CA7" w:rsidP="00580CA7" w:rsidR="00580CA7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580CA7" w:rsidP="00580CA7" w:rsidR="00580CA7" w:rsidRPr="004453B3">
      <w:pPr>
        <w:jc w:val="both"/>
        <w:rPr>
          <w:i/>
        </w:rPr>
      </w:pPr>
    </w:p>
    <w:p w:rsidRDefault="00580CA7" w:rsidP="00580CA7" w:rsidR="00580CA7" w:rsidRPr="004453B3">
      <w:pPr>
        <w:jc w:val="both"/>
      </w:pPr>
    </w:p>
    <w:p w:rsidRDefault="00FF5E96" w:rsidP="00FF5E96" w:rsidR="00580CA7">
      <w:pPr>
        <w:jc w:val="right"/>
      </w:pPr>
      <w:r>
        <w:t>Za točnost otpravka-ovlašteni službenik:</w:t>
      </w:r>
    </w:p>
    <w:p w:rsidRDefault="00FF5E96" w:rsidP="00FF5E96" w:rsidR="00FF5E96" w:rsidRPr="004453B3">
      <w:pPr>
        <w:jc w:val="right"/>
        <w:rPr>
          <w:u w:val="single"/>
        </w:rPr>
      </w:pPr>
      <w:r>
        <w:t>Zlatka Plivelić</w:t>
      </w:r>
    </w:p>
    <w:p w:rsidRDefault="00580CA7" w:rsidP="00580CA7" w:rsidR="00580CA7" w:rsidRPr="004453B3"/>
    <w:p w:rsidRDefault="000D2C86" w:rsidP="00580CA7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F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146789">
      <w:t xml:space="preserve">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580CA7">
      <w:t>4586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4678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0F29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0CA7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07234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50F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F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F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50F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F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F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4586</izvorni_sadrzaj>
    <derivirana_varijabla naziv="DomainObject.Predmet.Broj_1">4586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St-4586/2015</izvorni_sadrzaj>
    <derivirana_varijabla naziv="DomainObject.Predmet.OznakaBroj_1">St-4586/2015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SCHNEIDER I SINOVI d.o.o. zastupanog po punomoćniku DAMIR SCHNEIDER</izvorni_sadrzaj>
    <derivirana_varijabla naziv="DomainObject.Predmet.ProtustrankaFormated_1">  SCHNEIDER I SINOVI d.o.o. zastupanog po punomoćniku DAMIR SCHNEIDER</derivirana_varijabla>
  </DomainObject.Predmet.ProtustrankaFormated>
  <DomainObject.Predmet.ProtustrankaFormatedOIB>
    <izvorni_sadrzaj>  SCHNEIDER I SINOVI d.o.o., OIB 20331618089 zastupanog po punomoćniku DAMIR SCHNEIDER</izvorni_sadrzaj>
    <derivirana_varijabla naziv="DomainObject.Predmet.ProtustrankaFormatedOIB_1">  SCHNEIDER I SINOVI d.o.o., OIB 20331618089 zastupanog po punomoćniku DAMIR SCHNEIDER</derivirana_varijabla>
  </DomainObject.Predmet.ProtustrankaFormatedOIB>
  <DomainObject.Predmet.ProtustrankaFormatedWithAdress>
    <izvorni_sadrzaj> SCHNEIDER I SINOVI d.o.o., Januševečka 10, 10000 Zagreb zastupanog po punomoćniku DAMIR SCHNEIDER</izvorni_sadrzaj>
    <derivirana_varijabla naziv="DomainObject.Predmet.ProtustrankaFormatedWithAdress_1"> SCHNEIDER I SINOVI d.o.o., Januševečka 10, 10000 Zagreb zastupanog po punomoćniku DAMIR SCHNEIDER</derivirana_varijabla>
  </DomainObject.Predmet.ProtustrankaFormatedWithAdress>
  <DomainObject.Predmet.ProtustrankaFormatedWithAdressOIB>
    <izvorni_sadrzaj> SCHNEIDER I SINOVI d.o.o., OIB 20331618089, Januševečka 10, 10000 Zagreb zastupanog po punomoćniku DAMIR SCHNEIDER</izvorni_sadrzaj>
    <derivirana_varijabla naziv="DomainObject.Predmet.ProtustrankaFormatedWithAdressOIB_1"> SCHNEIDER I SINOVI d.o.o., OIB 20331618089, Januševečka 10, 10000 Zagreb zastupanog po punomoćniku DAMIR SCHNEIDER</derivirana_varijabla>
  </DomainObject.Predmet.ProtustrankaFormatedWithAdressOIB>
  <DomainObject.Predmet.ProtustrankaWithAdress>
    <izvorni_sadrzaj>SCHNEIDER I SINOVI d.o.o. Januševečka 10, 10000 Zagreb</izvorni_sadrzaj>
    <derivirana_varijabla naziv="DomainObject.Predmet.ProtustrankaWithAdress_1">SCHNEIDER I SINOVI d.o.o. Januševečka 10, 10000 Zagreb</derivirana_varijabla>
  </DomainObject.Predmet.ProtustrankaWithAdress>
  <DomainObject.Predmet.ProtustrankaWithAdressOIB>
    <izvorni_sadrzaj>SCHNEIDER I SINOVI d.o.o., OIB 20331618089, Januševečka 10, 10000 Zagreb</izvorni_sadrzaj>
    <derivirana_varijabla naziv="DomainObject.Predmet.ProtustrankaWithAdressOIB_1">SCHNEIDER I SINOVI d.o.o., OIB 20331618089, Januševečka 10, 10000 Zagreb</derivirana_varijabla>
  </DomainObject.Predmet.ProtustrankaWithAdressOIB>
  <DomainObject.Predmet.ProtustrankaNazivFormated>
    <izvorni_sadrzaj>SCHNEIDER I SINOVI d.o.o.</izvorni_sadrzaj>
    <derivirana_varijabla naziv="DomainObject.Predmet.ProtustrankaNazivFormated_1">SCHNEIDER I SINOVI d.o.o.</derivirana_varijabla>
  </DomainObject.Predmet.ProtustrankaNazivFormated>
  <DomainObject.Predmet.ProtustrankaNazivFormatedOIB>
    <izvorni_sadrzaj>SCHNEIDER I SINOVI d.o.o., OIB 20331618089</izvorni_sadrzaj>
    <derivirana_varijabla naziv="DomainObject.Predmet.ProtustrankaNazivFormatedOIB_1">SCHNEIDER I SINOVI d.o.o., OIB 20331618089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SCHNEIDER I SINOVI d.o.o. zastupanog po punomoćniku DAMIR SCHNEIDER</item>
    </izvorni_sadrzaj>
    <derivirana_varijabla naziv="DomainObject.Predmet.ProtuStrankaListFormated_1">
      <item>SCHNEIDER I SINOVI d.o.o. zastupanog po punomoćniku DAMIR SCHNEIDER</item>
    </derivirana_varijabla>
  </DomainObject.Predmet.ProtuStrankaListFormated>
  <DomainObject.Predmet.ProtuStrankaListFormatedOIB>
    <izvorni_sadrzaj>
      <item>SCHNEIDER I SINOVI d.o.o., OIB 20331618089 zastupanog po punomoćniku DAMIR SCHNEIDER</item>
    </izvorni_sadrzaj>
    <derivirana_varijabla naziv="DomainObject.Predmet.ProtuStrankaListFormatedOIB_1">
      <item>SCHNEIDER I SINOVI d.o.o., OIB 20331618089 zastupanog po punomoćniku DAMIR SCHNEIDER</item>
    </derivirana_varijabla>
  </DomainObject.Predmet.ProtuStrankaListFormatedOIB>
  <DomainObject.Predmet.ProtuStrankaListFormatedWithAdress>
    <izvorni_sadrzaj>
      <item>SCHNEIDER I SINOVI d.o.o., Januševečka 10, 10000 Zagreb zastupanog po punomoćniku DAMIR SCHNEIDER</item>
    </izvorni_sadrzaj>
    <derivirana_varijabla naziv="DomainObject.Predmet.ProtuStrankaListFormatedWithAdress_1">
      <item>SCHNEIDER I SINOVI d.o.o., Januševečka 10, 10000 Zagreb zastupanog po punomoćniku DAMIR SCHNEIDER</item>
    </derivirana_varijabla>
  </DomainObject.Predmet.ProtuStrankaListFormatedWithAdress>
  <DomainObject.Predmet.ProtuStrankaListFormatedWithAdressOIB>
    <izvorni_sadrzaj>
      <item>SCHNEIDER I SINOVI d.o.o., OIB 20331618089, Januševečka 10, 10000 Zagreb zastupanog po punomoćniku DAMIR SCHNEIDER</item>
    </izvorni_sadrzaj>
    <derivirana_varijabla naziv="DomainObject.Predmet.ProtuStrankaListFormatedWithAdressOIB_1">
      <item>SCHNEIDER I SINOVI d.o.o., OIB 20331618089, Januševečka 10, 10000 Zagreb zastupanog po punomoćniku DAMIR SCHNEIDER</item>
    </derivirana_varijabla>
  </DomainObject.Predmet.ProtuStrankaListFormatedWithAdressOIB>
  <DomainObject.Predmet.ProtuStrankaListNazivFormated>
    <izvorni_sadrzaj>
      <item>SCHNEIDER I SINOVI d.o.o.</item>
    </izvorni_sadrzaj>
    <derivirana_varijabla naziv="DomainObject.Predmet.ProtuStrankaListNazivFormated_1">
      <item>SCHNEIDER I SINOVI d.o.o.</item>
    </derivirana_varijabla>
  </DomainObject.Predmet.ProtuStrankaListNazivFormated>
  <DomainObject.Predmet.ProtuStrankaListNazivFormatedOIB>
    <izvorni_sadrzaj>
      <item>SCHNEIDER I SINOVI d.o.o., OIB 20331618089</item>
    </izvorni_sadrzaj>
    <derivirana_varijabla naziv="DomainObject.Predmet.ProtuStrankaListNazivFormatedOIB_1">
      <item>SCHNEIDER I SINOVI d.o.o., OIB 20331618089</item>
    </derivirana_varijabla>
  </DomainObject.Predmet.ProtuStrankaListNazivFormatedOIB>
  <DomainObject.Predmet.OstaliListFormated>
    <izvorni_sadrzaj>
      <item>DAMIR SCHNEIDER punomoćnik sudionika u postupku SCHNEIDER I SINOVI d.o.o.</item>
      <item>DUŠANKA IVANČEVIĆ</item>
    </izvorni_sadrzaj>
    <derivirana_varijabla naziv="DomainObject.Predmet.OstaliListFormated_1">
      <item>DAMIR SCHNEIDER punomoćnik sudionika u postupku SCHNEIDER I SINOVI d.o.o.</item>
      <item>DUŠANKA IVANČEVIĆ</item>
    </derivirana_varijabla>
  </DomainObject.Predmet.OstaliListFormated>
  <DomainObject.Predmet.OstaliListFormatedOIB>
    <izvorni_sadrzaj>
      <item>DAMIR SCHNEIDER, OIB 13939402166 punomoćnik sudionika u postupku SCHNEIDER I SINOVI d.o.o.</item>
      <item>DUŠANKA IVANČEVIĆ, OIB 59003296761</item>
    </izvorni_sadrzaj>
    <derivirana_varijabla naziv="DomainObject.Predmet.OstaliListFormatedOIB_1">
      <item>DAMIR SCHNEIDER, OIB 13939402166 punomoćnik sudionika u postupku SCHNEIDER I SINOVI d.o.o.</item>
      <item>DUŠANKA IVANČEVIĆ, OIB 59003296761</item>
    </derivirana_varijabla>
  </DomainObject.Predmet.OstaliListFormatedOIB>
  <DomainObject.Predmet.OstaliListFormatedWithAdress>
    <izvorni_sadrzaj>
      <item>DAMIR SCHNEIDER, Januševečka 10, 10000 Zagreb punomoćnik sudionika u postupku SCHNEIDER I SINOVI d.o.o.</item>
      <item>DUŠANKA IVANČEVIĆ, B. Bernardija 1, 10000 Zagreb</item>
    </izvorni_sadrzaj>
    <derivirana_varijabla naziv="DomainObject.Predmet.OstaliListFormatedWithAdress_1">
      <item>DAMIR SCHNEIDER, Januševečka 10, 10000 Zagreb punomoćnik sudionika u postupku SCHNEIDER I SINOVI d.o.o.</item>
      <item>DUŠANKA IVANČEVIĆ, B. Bernardija 1, 10000 Zagreb</item>
    </derivirana_varijabla>
  </DomainObject.Predmet.OstaliListFormatedWithAdress>
  <DomainObject.Predmet.OstaliListFormatedWithAdressOIB>
    <izvorni_sadrzaj>
      <item>DAMIR SCHNEIDER, OIB 13939402166, Januševečka 10, 10000 Zagreb punomoćnik sudionika u postupku SCHNEIDER I SINOVI d.o.o.</item>
      <item>DUŠANKA IVANČEVIĆ, OIB 59003296761, B. Bernardija 1, 10000 Zagreb</item>
    </izvorni_sadrzaj>
    <derivirana_varijabla naziv="DomainObject.Predmet.OstaliListFormatedWithAdressOIB_1">
      <item>DAMIR SCHNEIDER, OIB 13939402166, Januševečka 10, 10000 Zagreb punomoćnik sudionika u postupku SCHNEIDER I SINOVI d.o.o.</item>
      <item>DUŠANKA IVANČEVIĆ, OIB 59003296761, B. Bernardija 1, 10000 Zagreb</item>
    </derivirana_varijabla>
  </DomainObject.Predmet.OstaliListFormatedWithAdressOIB>
  <DomainObject.Predmet.OstaliListNazivFormated>
    <izvorni_sadrzaj>
      <item>DAMIR SCHNEIDER</item>
      <item>DUŠANKA IVANČEVIĆ</item>
    </izvorni_sadrzaj>
    <derivirana_varijabla naziv="DomainObject.Predmet.OstaliListNazivFormated_1">
      <item>DAMIR SCHNEIDER</item>
      <item>DUŠANKA IVANČEVIĆ</item>
    </derivirana_varijabla>
  </DomainObject.Predmet.OstaliListNazivFormated>
  <DomainObject.Predmet.OstaliListNazivFormatedOIB>
    <izvorni_sadrzaj>
      <item>DAMIR SCHNEIDER, OIB 13939402166</item>
      <item>DUŠANKA IVANČEVIĆ, OIB 59003296761</item>
    </izvorni_sadrzaj>
    <derivirana_varijabla naziv="DomainObject.Predmet.OstaliListNazivFormatedOIB_1">
      <item>DAMIR SCHNEIDER, OIB 13939402166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SCHNEIDER I SINOVI d.o.o.</izvorni_sadrzaj>
    <derivirana_varijabla naziv="DomainObject.Predmet.ProtustrankaIDrugi_1">SCHNEIDER I SINOVI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SCHNEIDER I SINOVI d.o.o., OIB 20331618089, Januševečka 10, 10000 Zagreb</izvorni_sadrzaj>
    <derivirana_varijabla naziv="DomainObject.Predmet.ProtustrankaIDrugiAdressOIB_1">SCHNEIDER I SINOVI d.o.o., OIB 20331618089, Januševečka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SCHNEIDER I SINOVI d.o.o.</item>
      <item>FINA Regionalni centar Zagreb</item>
      <item>DAMIR SCHNEIDER</item>
      <item>DUŠANKA IVANČEVIĆ</item>
    </izvorni_sadrzaj>
    <derivirana_varijabla naziv="DomainObject.Predmet.SudioniciListNaziv_1">
      <item>SCHNEIDER I SINOVI d.o.o.</item>
      <item>FINA Regionalni centar Zagreb</item>
      <item>DAMIR SCHNEIDER</item>
      <item>DUŠANKA IVANČEVIĆ</item>
    </derivirana_varijabla>
  </DomainObject.Predmet.SudioniciListNaziv>
  <DomainObject.Predmet.SudioniciListAdressOIB>
    <izvorni_sadrzaj>
      <item>SCHNEIDER I SINOVI d.o.o., OIB 20331618089, Januševečka 10,10000 Zagreb</item>
      <item>FINA Regionalni centar Zagreb, OIB 85821130368, Trg svibanjskih žrtava 1995. br.1,10000 Zagreb</item>
      <item>DAMIR SCHNEIDER, OIB 13939402166, Januševečka 10,10000 Zagreb</item>
      <item>DUŠANKA IVANČEVIĆ, OIB 59003296761, B. Bernardija 1,10000 Zagreb</item>
    </izvorni_sadrzaj>
    <derivirana_varijabla naziv="DomainObject.Predmet.SudioniciListAdressOIB_1">
      <item>SCHNEIDER I SINOVI d.o.o., OIB 20331618089, Januševečka 10,10000 Zagreb</item>
      <item>FINA Regionalni centar Zagreb, OIB 85821130368, Trg svibanjskih žrtava 1995. br.1,10000 Zagreb</item>
      <item>DAMIR SCHNEIDER, OIB 13939402166, Januševečka 10,10000 Zagreb</item>
      <item>DUŠANKA IVANČEVIĆ, OIB 59003296761, B.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20331618089</item>
      <item>, OIB 85821130368</item>
      <item>, OIB 13939402166</item>
      <item>, OIB 59003296761</item>
    </izvorni_sadrzaj>
    <derivirana_varijabla naziv="DomainObject.Predmet.SudioniciListNazivOIB_1">
      <item>, OIB 20331618089</item>
      <item>, OIB 85821130368</item>
      <item>, OIB 13939402166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5B5BA5-854F-4C95-BD1D-F6B9E3B4B0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2174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2016-03-23T13:54:00Z</dcterms:created>
  <dc:creator>Korisnik</dc:creator>
  <cp:lastModifiedBy>Goranka Arthofer</cp:lastModifiedBy>
  <cp:lastPrinted>2016-03-23T13:55:00Z</cp:lastPrinted>
  <dcterms:modified xmlns:xsi="http://www.w3.org/2001/XMLSchema-instance" xsi:type="dcterms:W3CDTF">2016-03-23T14:00:00Z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