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3c9ec" w14:paraId="763c9ec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BE5866">
        <w:t>GRANDI-TRANSPORTI d.o.o., Kopilica 62, Split, OIB: 61700774788</w:t>
      </w:r>
      <w:r>
        <w:rPr>
          <w:lang w:val="hr-HR"/>
        </w:rPr>
        <w:t xml:space="preserve">, dana </w:t>
      </w:r>
      <w:r w:rsidR="00335C91">
        <w:rPr>
          <w:lang w:val="hr-HR"/>
        </w:rPr>
        <w:t>14.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E5866">
        <w:t xml:space="preserve">GRANDI-TRANSPORTI d.o.o., Kopilica 62, Split, OIB: 61700774788 </w:t>
      </w:r>
      <w:r>
        <w:rPr>
          <w:lang w:val="hr-HR"/>
        </w:rPr>
        <w:t xml:space="preserve">na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BE5866">
        <w:rPr>
          <w:lang w:val="hr-HR"/>
        </w:rPr>
        <w:t>307.377,69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335C91">
        <w:rPr>
          <w:lang w:val="hr-HR"/>
        </w:rPr>
        <w:t>14.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2839D8" w:rsidR="00473132">
    <w:pPr>
      <w:pStyle w:val="Zaglavlje"/>
      <w:jc w:val="center"/>
    </w:pPr>
  </w:p>
  <w:p w:rsidRDefault="002839D8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BE5866">
      <w:t>879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F03A8"/>
    <w:rsid w:val="001F77FD"/>
    <w:rsid w:val="002839D8"/>
    <w:rsid w:val="00291D1D"/>
    <w:rsid w:val="002E06E3"/>
    <w:rsid w:val="003059DD"/>
    <w:rsid w:val="00335C91"/>
    <w:rsid w:val="003652A6"/>
    <w:rsid w:val="00394F80"/>
    <w:rsid w:val="003C2F22"/>
    <w:rsid w:val="003E49E5"/>
    <w:rsid w:val="00417EA6"/>
    <w:rsid w:val="004D4338"/>
    <w:rsid w:val="005A61D0"/>
    <w:rsid w:val="00601A06"/>
    <w:rsid w:val="00656D2D"/>
    <w:rsid w:val="00667B63"/>
    <w:rsid w:val="00684A08"/>
    <w:rsid w:val="00693AB7"/>
    <w:rsid w:val="0071519E"/>
    <w:rsid w:val="007F7A84"/>
    <w:rsid w:val="00814EDB"/>
    <w:rsid w:val="00815142"/>
    <w:rsid w:val="00853B3E"/>
    <w:rsid w:val="008B7982"/>
    <w:rsid w:val="008D2D97"/>
    <w:rsid w:val="0091546D"/>
    <w:rsid w:val="009771F7"/>
    <w:rsid w:val="00981D37"/>
    <w:rsid w:val="00A51DE9"/>
    <w:rsid w:val="00A62777"/>
    <w:rsid w:val="00B623CB"/>
    <w:rsid w:val="00B7506F"/>
    <w:rsid w:val="00BE5866"/>
    <w:rsid w:val="00C553FA"/>
    <w:rsid w:val="00D170AD"/>
    <w:rsid w:val="00D54741"/>
    <w:rsid w:val="00DD0D50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839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9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9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9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9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839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9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9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9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9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St-879/2015</izvorni_sadrzaj>
    <derivirana_varijabla naziv="DomainObject.Predmet.OznakaBroj_1">St-879/2015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GRANDI-TRANSPORTI društvo s ograničenom odgovornošću za trgovinu, prijevoz i turizam</izvorni_sadrzaj>
    <derivirana_varijabla naziv="DomainObject.Predmet.ProtustrankaFormated_1">  GRANDI-TRANSPORTI društvo s ograničenom odgovornošću za trgovinu, prijevoz i turizam</derivirana_varijabla>
  </DomainObject.Predmet.ProtustrankaFormated>
  <DomainObject.Predmet.ProtustrankaFormatedOIB>
    <izvorni_sadrzaj>  GRANDI-TRANSPORTI društvo s ograničenom odgovornošću za trgovinu, prijevoz i turizam, OIB 61700774788</izvorni_sadrzaj>
    <derivirana_varijabla naziv="DomainObject.Predmet.ProtustrankaFormatedOIB_1">  GRANDI-TRANSPORTI društvo s ograničenom odgovornošću za trgovinu, prijevoz i turizam, OIB 61700774788</derivirana_varijabla>
  </DomainObject.Predmet.ProtustrankaFormatedOIB>
  <DomainObject.Predmet.ProtustrankaFormatedWithAdress>
    <izvorni_sadrzaj> GRANDI-TRANSPORTI društvo s ograničenom odgovornošću za trgovinu, prijevoz i turizam, Kopilica 62, 21000 Split</izvorni_sadrzaj>
    <derivirana_varijabla naziv="DomainObject.Predmet.ProtustrankaFormatedWithAdress_1"> GRANDI-TRANSPORTI društvo s ograničenom odgovornošću za trgovinu, prijevoz i turizam, Kopilica 62, 21000 Split</derivirana_varijabla>
  </DomainObject.Predmet.ProtustrankaFormatedWithAdress>
  <DomainObject.Predmet.ProtustrankaFormatedWithAdressOIB>
    <izvorni_sadrzaj> GRANDI-TRANSPORTI društvo s ograničenom odgovornošću za trgovinu, prijevoz i turizam, OIB 61700774788, Kopilica 62, 21000 Split</izvorni_sadrzaj>
    <derivirana_varijabla naziv="DomainObject.Predmet.ProtustrankaFormatedWithAdressOIB_1"> GRANDI-TRANSPORTI društvo s ograničenom odgovornošću za trgovinu, prijevoz i turizam, OIB 61700774788, Kopilica 62, 21000 Split</derivirana_varijabla>
  </DomainObject.Predmet.ProtustrankaFormatedWithAdressOIB>
  <DomainObject.Predmet.ProtustrankaWithAdress>
    <izvorni_sadrzaj>GRANDI-TRANSPORTI društvo s ograničenom odgovornošću za trgovinu, prijevoz i turizam Kopilica 62, 21000 Split</izvorni_sadrzaj>
    <derivirana_varijabla naziv="DomainObject.Predmet.ProtustrankaWithAdress_1">GRANDI-TRANSPORTI društvo s ograničenom odgovornošću za trgovinu, prijevoz i turizam Kopilica 62, 21000 Split</derivirana_varijabla>
  </DomainObject.Predmet.ProtustrankaWithAdress>
  <DomainObject.Predmet.ProtustrankaWithAdressOIB>
    <izvorni_sadrzaj>GRANDI-TRANSPORTI društvo s ograničenom odgovornošću za trgovinu, prijevoz i turizam, OIB 61700774788, Kopilica 62, 21000 Split</izvorni_sadrzaj>
    <derivirana_varijabla naziv="DomainObject.Predmet.ProtustrankaWithAdressOIB_1">GRANDI-TRANSPORTI društvo s ograničenom odgovornošću za trgovinu, prijevoz i turizam, OIB 61700774788, Kopilica 62, 21000 Split</derivirana_varijabla>
  </DomainObject.Predmet.ProtustrankaWithAdressOIB>
  <DomainObject.Predmet.ProtustrankaNazivFormated>
    <izvorni_sadrzaj>GRANDI-TRANSPORTI društvo s ograničenom odgovornošću za trgovinu, prijevoz i turizam</izvorni_sadrzaj>
    <derivirana_varijabla naziv="DomainObject.Predmet.ProtustrankaNazivFormated_1">GRANDI-TRANSPORTI društvo s ograničenom odgovornošću za trgovinu, prijevoz i turizam</derivirana_varijabla>
  </DomainObject.Predmet.ProtustrankaNazivFormated>
  <DomainObject.Predmet.ProtustrankaNazivFormatedOIB>
    <izvorni_sadrzaj>GRANDI-TRANSPORTI društvo s ograničenom odgovornošću za trgovinu, prijevoz i turizam, OIB 61700774788</izvorni_sadrzaj>
    <derivirana_varijabla naziv="DomainObject.Predmet.ProtustrankaNazivFormatedOIB_1">GRANDI-TRANSPORTI društvo s ograničenom odgovornošću za trgovinu, prijevoz i turizam, OIB 61700774788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307377.69</izvorni_sadrzaj>
    <derivirana_varijabla naziv="DomainObject.Predmet.TrenutnaVrijednost_1">307377.69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GRANDI-TRANSPORTI društvo s ograničenom odgovornošću za trgovinu, prijevoz i turizam</item>
    </izvorni_sadrzaj>
    <derivirana_varijabla naziv="DomainObject.Predmet.ProtuStrankaListFormated_1">
      <item>GRANDI-TRANSPORTI društvo s ograničenom odgovornošću za trgovinu, prijevoz i turizam</item>
    </derivirana_varijabla>
  </DomainObject.Predmet.ProtuStrankaListFormated>
  <DomainObject.Predmet.ProtuStrankaListFormatedOIB>
    <izvorni_sadrzaj>
      <item>GRANDI-TRANSPORTI društvo s ograničenom odgovornošću za trgovinu, prijevoz i turizam, OIB 61700774788</item>
    </izvorni_sadrzaj>
    <derivirana_varijabla naziv="DomainObject.Predmet.ProtuStrankaListFormatedOIB_1">
      <item>GRANDI-TRANSPORTI društvo s ograničenom odgovornošću za trgovinu, prijevoz i turizam, OIB 61700774788</item>
    </derivirana_varijabla>
  </DomainObject.Predmet.ProtuStrankaListFormatedOIB>
  <DomainObject.Predmet.ProtuStrankaListFormatedWithAdress>
    <izvorni_sadrzaj>
      <item>GRANDI-TRANSPORTI društvo s ograničenom odgovornošću za trgovinu, prijevoz i turizam, Kopilica 62, 21000 Split</item>
    </izvorni_sadrzaj>
    <derivirana_varijabla naziv="DomainObject.Predmet.ProtuStrankaListFormatedWithAdress_1">
      <item>GRANDI-TRANSPORTI društvo s ograničenom odgovornošću za trgovinu, prijevoz i turizam, Kopilica 62, 21000 Split</item>
    </derivirana_varijabla>
  </DomainObject.Predmet.ProtuStrankaListFormatedWithAdress>
  <DomainObject.Predmet.ProtuStrankaListFormatedWithAdressOIB>
    <izvorni_sadrzaj>
      <item>GRANDI-TRANSPORTI društvo s ograničenom odgovornošću za trgovinu, prijevoz i turizam, OIB 61700774788, Kopilica 62, 21000 Split</item>
    </izvorni_sadrzaj>
    <derivirana_varijabla naziv="DomainObject.Predmet.ProtuStrankaListFormatedWithAdressOIB_1">
      <item>GRANDI-TRANSPORTI društvo s ograničenom odgovornošću za trgovinu, prijevoz i turizam, OIB 61700774788, Kopilica 62, 21000 Split</item>
    </derivirana_varijabla>
  </DomainObject.Predmet.ProtuStrankaListFormatedWithAdressOIB>
  <DomainObject.Predmet.ProtuStrankaListNazivFormated>
    <izvorni_sadrzaj>
      <item>GRANDI-TRANSPORTI društvo s ograničenom odgovornošću za trgovinu, prijevoz i turizam</item>
    </izvorni_sadrzaj>
    <derivirana_varijabla naziv="DomainObject.Predmet.ProtuStrankaListNazivFormated_1">
      <item>GRANDI-TRANSPORTI društvo s ograničenom odgovornošću za trgovinu, prijevoz i turizam</item>
    </derivirana_varijabla>
  </DomainObject.Predmet.ProtuStrankaListNazivFormated>
  <DomainObject.Predmet.ProtuStrankaListNazivFormatedOIB>
    <izvorni_sadrzaj>
      <item>GRANDI-TRANSPORTI društvo s ograničenom odgovornošću za trgovinu, prijevoz i turizam, OIB 61700774788</item>
    </izvorni_sadrzaj>
    <derivirana_varijabla naziv="DomainObject.Predmet.ProtuStrankaListNazivFormatedOIB_1">
      <item>GRANDI-TRANSPORTI društvo s ograničenom odgovornošću za trgovinu, prijevoz i turizam, OIB 61700774788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GRANDI-TRANSPORTI društvo s ograničenom odgovornošću za trgovinu, prijevoz i turizam</izvorni_sadrzaj>
    <derivirana_varijabla naziv="DomainObject.Predmet.ProtustrankaIDrugi_1">GRANDI-TRANSPORTI društvo s ograničenom odgovornošću za trgovinu, prijevoz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GRANDI-TRANSPORTI društvo s ograničenom odgovornošću za trgovinu, prijevoz i turizam, OIB 61700774788, Kopilica 62, 21000 Split</izvorni_sadrzaj>
    <derivirana_varijabla naziv="DomainObject.Predmet.ProtustrankaIDrugiAdressOIB_1">GRANDI-TRANSPORTI društvo s ograničenom odgovornošću za trgovinu, prijevoz i turizam, OIB 61700774788,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GRANDI-TRANSPORTI društvo s ograničenom odgovornošću za trgovinu, prijevoz i turizam</item>
      <item>FINANCIJSKA AGENCIJA, RC SPLIT</item>
    </izvorni_sadrzaj>
    <derivirana_varijabla naziv="DomainObject.Predmet.SudioniciListNaziv_1">
      <item>GRANDI-TRANSPORTI društvo s ograničenom odgovornošću za trgovinu, prijevoz i turizam</item>
      <item>FINANCIJSKA AGENCIJA, RC SPLIT</item>
    </derivirana_varijabla>
  </DomainObject.Predmet.SudioniciListNaziv>
  <DomainObject.Predmet.SudioniciListAdressOIB>
    <izvorni_sadrzaj>
      <item>GRANDI-TRANSPORTI društvo s ograničenom odgovornošću za trgovinu, prijevoz i turizam, OIB 61700774788, Kopilica 62,21000 Split</item>
      <item>FINANCIJSKA AGENCIJA, RC SPLIT, OIB 85821130368, Mažuranićevo šetalište 24 b,21000 Split</item>
    </izvorni_sadrzaj>
    <derivirana_varijabla naziv="DomainObject.Predmet.SudioniciListAdressOIB_1">
      <item>GRANDI-TRANSPORTI društvo s ograničenom odgovornošću za trgovinu, prijevoz i turizam, OIB 61700774788, Kopilica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61700774788</item>
      <item>, OIB 85821130368</item>
    </izvorni_sadrzaj>
    <derivirana_varijabla naziv="DomainObject.Predmet.SudioniciListNazivOIB_1">
      <item>, OIB 61700774788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1737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2016-03-14T06:50:00Z</cp:lastPrinted>
  <dcterms:modified xmlns:xsi="http://www.w3.org/2001/XMLSchema-instance" xsi:type="dcterms:W3CDTF">2016-03-14T07:49:00Z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