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e2654" w14:paraId="16e2654" w:rsidRDefault="007910F0" w:rsidP="007910F0" w:rsidR="007910F0" w:rsidRPr="0070782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70782C">
        <w:rPr>
          <w:rFonts w:hAnsi="Times New Roman" w:ascii="Times New Roman"/>
          <w:szCs w:val="24"/>
        </w:rPr>
        <w:t xml:space="preserve">   </w:t>
      </w:r>
    </w:p>
    <w:p w:rsidRDefault="006009F8" w:rsidP="006009F8" w:rsidR="006009F8">
      <w:pPr>
        <w:pStyle w:val="Zaglavlje"/>
      </w:pPr>
    </w:p>
    <w:p w:rsidRDefault="00714934" w:rsidP="006009F8" w:rsidR="006009F8">
      <w:pPr>
        <w:pStyle w:val="Zaglavlje"/>
        <w:ind w:left="426"/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886460</wp:posOffset>
            </wp:positionH>
            <wp:positionV relativeFrom="paragraph">
              <wp:posOffset>169545</wp:posOffset>
            </wp:positionV>
            <wp:extent cy="579755" cx="44513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79755" cx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009F8" w:rsidP="006009F8" w:rsidR="006009F8">
      <w:pPr>
        <w:pStyle w:val="Zaglavlje"/>
        <w:ind w:left="426"/>
      </w:pPr>
    </w:p>
    <w:p w:rsidRDefault="006009F8" w:rsidP="006009F8" w:rsidR="006009F8">
      <w:pPr>
        <w:pStyle w:val="Zaglavlje"/>
        <w:ind w:left="426"/>
      </w:pPr>
    </w:p>
    <w:p w:rsidRDefault="006009F8" w:rsidP="006009F8" w:rsidR="006009F8">
      <w:pPr>
        <w:pStyle w:val="Zaglavlje"/>
        <w:ind w:left="426"/>
      </w:pPr>
    </w:p>
    <w:p w:rsidRDefault="006009F8" w:rsidP="006009F8" w:rsidR="006009F8">
      <w:pPr>
        <w:pStyle w:val="Zaglavlje"/>
        <w:ind w:left="426"/>
      </w:pPr>
    </w:p>
    <w:p w:rsidRDefault="006009F8" w:rsidP="006009F8" w:rsidR="006009F8" w:rsidRPr="006009F8">
      <w:pPr>
        <w:pStyle w:val="Zaglavlje"/>
        <w:ind w:left="426"/>
        <w:rPr>
          <w:rFonts w:hAnsi="Times New Roman" w:ascii="Times New Roman"/>
        </w:rPr>
      </w:pPr>
      <w:r w:rsidRPr="006009F8">
        <w:rPr>
          <w:rFonts w:hAnsi="Times New Roman" w:ascii="Times New Roman"/>
        </w:rPr>
        <w:t>REPUBLIKA HRVATSKA</w:t>
      </w:r>
    </w:p>
    <w:p w:rsidRDefault="006009F8" w:rsidP="006009F8" w:rsidR="006009F8" w:rsidRPr="006009F8">
      <w:pPr>
        <w:pStyle w:val="Zaglavlje"/>
        <w:ind w:left="426"/>
        <w:rPr>
          <w:rFonts w:hAnsi="Times New Roman" w:ascii="Times New Roman"/>
        </w:rPr>
      </w:pPr>
      <w:r w:rsidRPr="006009F8">
        <w:rPr>
          <w:rFonts w:hAnsi="Times New Roman" w:ascii="Times New Roman"/>
        </w:rPr>
        <w:t>Trgovački sud u Zagrebu</w:t>
      </w:r>
    </w:p>
    <w:p w:rsidRDefault="006009F8" w:rsidP="006009F8" w:rsidR="006009F8" w:rsidRPr="006009F8">
      <w:pPr>
        <w:pStyle w:val="Zaglavlje"/>
        <w:ind w:left="426"/>
        <w:rPr>
          <w:rFonts w:hAnsi="Times New Roman" w:ascii="Times New Roman"/>
        </w:rPr>
      </w:pPr>
      <w:r w:rsidRPr="006009F8">
        <w:rPr>
          <w:rFonts w:hAnsi="Times New Roman" w:ascii="Times New Roman"/>
        </w:rPr>
        <w:t>Zagreb, Amruševa 2/II, desno (p.p. 432)</w:t>
      </w:r>
    </w:p>
    <w:p w:rsidRDefault="007910F0" w:rsidP="007910F0" w:rsidR="007910F0">
      <w:pPr>
        <w:rPr>
          <w:rFonts w:hAnsi="Times New Roman" w:ascii="Times New Roman"/>
          <w:szCs w:val="24"/>
        </w:rPr>
      </w:pPr>
    </w:p>
    <w:p w:rsidRDefault="006009F8" w:rsidP="007910F0" w:rsidR="007910F0" w:rsidRPr="0070782C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</w:t>
      </w:r>
      <w:r w:rsidR="00F971B4" w:rsidRPr="0070782C">
        <w:rPr>
          <w:rFonts w:hAnsi="Times New Roman" w:ascii="Times New Roman"/>
          <w:szCs w:val="24"/>
        </w:rPr>
        <w:t>0</w:t>
      </w:r>
      <w:r w:rsidR="007910F0" w:rsidRPr="0070782C">
        <w:rPr>
          <w:rFonts w:hAnsi="Times New Roman" w:ascii="Times New Roman"/>
          <w:szCs w:val="24"/>
        </w:rPr>
        <w:t xml:space="preserve"> St-</w:t>
      </w:r>
      <w:r w:rsidR="006868EB">
        <w:rPr>
          <w:rFonts w:hAnsi="Times New Roman" w:ascii="Times New Roman"/>
          <w:szCs w:val="24"/>
        </w:rPr>
        <w:t>1028/13</w:t>
      </w:r>
    </w:p>
    <w:p w:rsidRDefault="0070782C" w:rsidP="0070782C" w:rsidR="0070782C" w:rsidRPr="0070782C">
      <w:pPr>
        <w:jc w:val="center"/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szCs w:val="24"/>
        </w:rPr>
        <w:t>R E P U B L I K A    H R V A T S K A</w:t>
      </w:r>
    </w:p>
    <w:p w:rsidRDefault="0070782C" w:rsidP="0070782C" w:rsidR="0070782C" w:rsidRPr="0070782C">
      <w:pPr>
        <w:rPr>
          <w:rFonts w:hAnsi="Times New Roman" w:ascii="Times New Roman"/>
          <w:b/>
          <w:bCs/>
          <w:szCs w:val="24"/>
        </w:rPr>
      </w:pPr>
    </w:p>
    <w:p w:rsidRDefault="0070782C" w:rsidP="0070782C" w:rsidR="0070782C" w:rsidRPr="0070782C">
      <w:pPr>
        <w:rPr>
          <w:rFonts w:hAnsi="Times New Roman" w:ascii="Times New Roman"/>
          <w:bCs/>
          <w:szCs w:val="24"/>
        </w:rPr>
      </w:pPr>
      <w:r w:rsidRPr="0070782C">
        <w:rPr>
          <w:rFonts w:hAnsi="Times New Roman" w:ascii="Times New Roman"/>
          <w:b/>
          <w:bCs/>
          <w:szCs w:val="24"/>
        </w:rPr>
        <w:tab/>
      </w:r>
      <w:r w:rsidRPr="0070782C">
        <w:rPr>
          <w:rFonts w:hAnsi="Times New Roman" w:ascii="Times New Roman"/>
          <w:b/>
          <w:bCs/>
          <w:szCs w:val="24"/>
        </w:rPr>
        <w:tab/>
      </w:r>
      <w:r w:rsidRPr="0070782C">
        <w:rPr>
          <w:rFonts w:hAnsi="Times New Roman" w:ascii="Times New Roman"/>
          <w:b/>
          <w:bCs/>
          <w:szCs w:val="24"/>
        </w:rPr>
        <w:tab/>
      </w:r>
      <w:r w:rsidRPr="0070782C">
        <w:rPr>
          <w:rFonts w:hAnsi="Times New Roman" w:ascii="Times New Roman"/>
          <w:b/>
          <w:bCs/>
          <w:szCs w:val="24"/>
        </w:rPr>
        <w:tab/>
      </w:r>
      <w:r w:rsidRPr="0070782C">
        <w:rPr>
          <w:rFonts w:hAnsi="Times New Roman" w:ascii="Times New Roman"/>
          <w:b/>
          <w:bCs/>
          <w:szCs w:val="24"/>
        </w:rPr>
        <w:tab/>
      </w:r>
      <w:r w:rsidRPr="0070782C">
        <w:rPr>
          <w:rFonts w:hAnsi="Times New Roman" w:ascii="Times New Roman"/>
          <w:bCs/>
          <w:szCs w:val="24"/>
        </w:rPr>
        <w:t>R J E Š E N J E</w:t>
      </w:r>
    </w:p>
    <w:p w:rsidRDefault="0070782C" w:rsidP="0070782C" w:rsidR="0070782C" w:rsidRPr="0070782C">
      <w:pPr>
        <w:rPr>
          <w:rFonts w:hAnsi="Times New Roman" w:ascii="Times New Roman"/>
          <w:b/>
          <w:bCs/>
          <w:szCs w:val="24"/>
        </w:rPr>
      </w:pPr>
    </w:p>
    <w:p w:rsidRDefault="0070782C" w:rsidP="0070782C" w:rsidR="007910F0" w:rsidRPr="006868EB">
      <w:pPr>
        <w:pStyle w:val="Tijeloteksta2"/>
        <w:rPr>
          <w:rFonts w:cs="Times New Roman" w:hAnsi="Times New Roman" w:ascii="Times New Roman"/>
          <w:sz w:val="24"/>
          <w:szCs w:val="24"/>
        </w:rPr>
      </w:pPr>
      <w:r w:rsidRPr="0070782C">
        <w:rPr>
          <w:rFonts w:cs="Times New Roman" w:hAnsi="Times New Roman" w:ascii="Times New Roman"/>
          <w:bCs/>
          <w:sz w:val="24"/>
          <w:szCs w:val="24"/>
        </w:rPr>
        <w:tab/>
      </w:r>
      <w:r w:rsidRPr="006868EB">
        <w:rPr>
          <w:rFonts w:cs="Times New Roman" w:hAnsi="Times New Roman" w:ascii="Times New Roman"/>
          <w:sz w:val="24"/>
          <w:szCs w:val="24"/>
        </w:rPr>
        <w:t>Trgovački sud u Zagrebu,</w:t>
      </w:r>
      <w:r w:rsidR="007910F0" w:rsidRPr="006868EB">
        <w:rPr>
          <w:rFonts w:cs="Times New Roman" w:hAnsi="Times New Roman" w:ascii="Times New Roman"/>
          <w:sz w:val="24"/>
          <w:szCs w:val="24"/>
        </w:rPr>
        <w:t xml:space="preserve"> po sucu</w:t>
      </w:r>
      <w:r w:rsidR="00F971B4" w:rsidRPr="006868EB">
        <w:rPr>
          <w:rFonts w:cs="Times New Roman" w:hAnsi="Times New Roman" w:ascii="Times New Roman"/>
          <w:sz w:val="24"/>
          <w:szCs w:val="24"/>
        </w:rPr>
        <w:t xml:space="preserve"> pojedincu</w:t>
      </w:r>
      <w:r w:rsidR="007910F0" w:rsidRPr="006868EB">
        <w:rPr>
          <w:rFonts w:cs="Times New Roman" w:hAnsi="Times New Roman" w:ascii="Times New Roman"/>
          <w:sz w:val="24"/>
          <w:szCs w:val="24"/>
        </w:rPr>
        <w:t xml:space="preserve"> Luciji Butigan, u stečajnom postupku nad stečajnim dužnikom</w:t>
      </w:r>
      <w:r w:rsidR="006868EB" w:rsidRPr="006868EB">
        <w:rPr>
          <w:rFonts w:cs="Times New Roman" w:hAnsi="Times New Roman" w:ascii="Times New Roman"/>
          <w:sz w:val="24"/>
          <w:szCs w:val="24"/>
        </w:rPr>
        <w:t xml:space="preserve"> </w:t>
      </w:r>
      <w:r w:rsidR="006868EB" w:rsidRPr="006868EB">
        <w:rPr>
          <w:rFonts w:hAnsi="Times New Roman" w:ascii="Times New Roman"/>
          <w:sz w:val="24"/>
          <w:szCs w:val="24"/>
        </w:rPr>
        <w:t>CONICO d.o.o. za graditeljstvo, Zagreb (Grad Zagreb), Petrinjska 59, MBS: 08045</w:t>
      </w:r>
      <w:r w:rsidR="006009F8">
        <w:rPr>
          <w:rFonts w:hAnsi="Times New Roman" w:ascii="Times New Roman"/>
          <w:sz w:val="24"/>
          <w:szCs w:val="24"/>
        </w:rPr>
        <w:t>0377, OIB:  23196407652, dana 11</w:t>
      </w:r>
      <w:r w:rsidR="006868EB" w:rsidRPr="006868EB">
        <w:rPr>
          <w:rFonts w:hAnsi="Times New Roman" w:ascii="Times New Roman"/>
          <w:sz w:val="24"/>
          <w:szCs w:val="24"/>
        </w:rPr>
        <w:t xml:space="preserve">. siječnja </w:t>
      </w:r>
      <w:r w:rsidR="003D57CA" w:rsidRPr="006868EB">
        <w:rPr>
          <w:rFonts w:cs="Times New Roman" w:hAnsi="Times New Roman" w:ascii="Times New Roman"/>
          <w:sz w:val="24"/>
          <w:szCs w:val="24"/>
        </w:rPr>
        <w:t>2</w:t>
      </w:r>
      <w:r w:rsidR="00AF59CC" w:rsidRPr="006868EB">
        <w:rPr>
          <w:rFonts w:cs="Times New Roman" w:hAnsi="Times New Roman" w:ascii="Times New Roman"/>
          <w:sz w:val="24"/>
          <w:szCs w:val="24"/>
        </w:rPr>
        <w:t>01</w:t>
      </w:r>
      <w:r w:rsidR="006009F8">
        <w:rPr>
          <w:rFonts w:cs="Times New Roman" w:hAnsi="Times New Roman" w:ascii="Times New Roman"/>
          <w:sz w:val="24"/>
          <w:szCs w:val="24"/>
        </w:rPr>
        <w:t>8</w:t>
      </w:r>
      <w:r w:rsidR="003D57CA" w:rsidRPr="006868EB">
        <w:rPr>
          <w:rFonts w:cs="Times New Roman" w:hAnsi="Times New Roman" w:ascii="Times New Roman"/>
          <w:sz w:val="24"/>
          <w:szCs w:val="24"/>
        </w:rPr>
        <w:t>.</w:t>
      </w:r>
      <w:r w:rsidR="006009F8">
        <w:rPr>
          <w:rFonts w:cs="Times New Roman" w:hAnsi="Times New Roman" w:ascii="Times New Roman"/>
          <w:sz w:val="24"/>
          <w:szCs w:val="24"/>
        </w:rPr>
        <w:t>g.</w:t>
      </w:r>
    </w:p>
    <w:p w:rsidRDefault="007910F0" w:rsidP="007910F0" w:rsidR="007910F0" w:rsidRPr="0070782C">
      <w:pPr>
        <w:jc w:val="both"/>
        <w:rPr>
          <w:rFonts w:hAnsi="Times New Roman" w:ascii="Times New Roman"/>
          <w:szCs w:val="24"/>
        </w:rPr>
      </w:pPr>
    </w:p>
    <w:p w:rsidRDefault="00D364C9" w:rsidP="007910F0" w:rsidR="007910F0" w:rsidRPr="0070782C">
      <w:pPr>
        <w:jc w:val="center"/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szCs w:val="24"/>
        </w:rPr>
        <w:t xml:space="preserve">r </w:t>
      </w:r>
      <w:r w:rsidR="007910F0" w:rsidRPr="0070782C">
        <w:rPr>
          <w:rFonts w:hAnsi="Times New Roman" w:ascii="Times New Roman"/>
          <w:szCs w:val="24"/>
        </w:rPr>
        <w:t xml:space="preserve">i j e š i o    j e </w:t>
      </w:r>
    </w:p>
    <w:p w:rsidRDefault="007910F0" w:rsidP="007910F0" w:rsidR="007910F0" w:rsidRPr="0070782C">
      <w:pPr>
        <w:jc w:val="center"/>
        <w:rPr>
          <w:rFonts w:hAnsi="Times New Roman" w:ascii="Times New Roman"/>
          <w:szCs w:val="24"/>
        </w:rPr>
      </w:pPr>
    </w:p>
    <w:p w:rsidRDefault="007910F0" w:rsidP="007910F0" w:rsidR="007910F0" w:rsidRPr="0070782C">
      <w:pPr>
        <w:jc w:val="both"/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szCs w:val="24"/>
        </w:rPr>
        <w:t xml:space="preserve">        </w:t>
      </w:r>
      <w:r w:rsidRPr="0070782C">
        <w:rPr>
          <w:rFonts w:hAnsi="Times New Roman" w:ascii="Times New Roman"/>
          <w:szCs w:val="24"/>
        </w:rPr>
        <w:tab/>
        <w:t xml:space="preserve">Odbacuje se </w:t>
      </w:r>
      <w:r w:rsidR="006868EB">
        <w:rPr>
          <w:rFonts w:hAnsi="Times New Roman" w:ascii="Times New Roman"/>
          <w:szCs w:val="24"/>
        </w:rPr>
        <w:t xml:space="preserve">prijava tražbine vjerovnika </w:t>
      </w:r>
      <w:r w:rsidR="006009F8">
        <w:rPr>
          <w:rFonts w:hAnsi="Times New Roman" w:ascii="Times New Roman"/>
          <w:szCs w:val="24"/>
        </w:rPr>
        <w:t>ERSTE&amp;STEIERMARKISCHE BANK d.d. Rijeka, Jadranski trg 3a, OIB 23057039320</w:t>
      </w:r>
      <w:r w:rsidR="0014664A">
        <w:rPr>
          <w:rFonts w:hAnsi="Times New Roman" w:ascii="Times New Roman"/>
          <w:szCs w:val="24"/>
        </w:rPr>
        <w:t xml:space="preserve"> za iznos od </w:t>
      </w:r>
      <w:r w:rsidR="006009F8">
        <w:rPr>
          <w:rFonts w:hAnsi="Times New Roman" w:ascii="Times New Roman"/>
          <w:szCs w:val="24"/>
        </w:rPr>
        <w:t>46.767,65</w:t>
      </w:r>
      <w:r w:rsidR="0014664A">
        <w:rPr>
          <w:rFonts w:hAnsi="Times New Roman" w:ascii="Times New Roman"/>
          <w:szCs w:val="24"/>
        </w:rPr>
        <w:t xml:space="preserve"> kn.</w:t>
      </w:r>
    </w:p>
    <w:p w:rsidRDefault="007910F0" w:rsidP="007910F0" w:rsidR="007910F0" w:rsidRPr="0070782C">
      <w:pPr>
        <w:jc w:val="both"/>
        <w:rPr>
          <w:rFonts w:hAnsi="Times New Roman" w:ascii="Times New Roman"/>
          <w:szCs w:val="24"/>
        </w:rPr>
      </w:pPr>
    </w:p>
    <w:p w:rsidRDefault="007910F0" w:rsidP="007910F0" w:rsidR="007910F0" w:rsidRPr="0070782C">
      <w:pPr>
        <w:jc w:val="center"/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szCs w:val="24"/>
        </w:rPr>
        <w:t>Obrazloženje</w:t>
      </w:r>
    </w:p>
    <w:p w:rsidRDefault="007910F0" w:rsidP="007910F0" w:rsidR="007910F0" w:rsidRPr="0070782C">
      <w:pPr>
        <w:jc w:val="both"/>
        <w:rPr>
          <w:rFonts w:hAnsi="Times New Roman" w:ascii="Times New Roman"/>
          <w:szCs w:val="24"/>
        </w:rPr>
      </w:pPr>
    </w:p>
    <w:p w:rsidRDefault="007910F0" w:rsidP="007910F0" w:rsidR="006868EB">
      <w:pPr>
        <w:jc w:val="both"/>
        <w:rPr>
          <w:rFonts w:hAnsi="Times New Roman" w:ascii="Times New Roman"/>
        </w:rPr>
      </w:pPr>
      <w:r w:rsidRPr="0070782C">
        <w:rPr>
          <w:rFonts w:hAnsi="Times New Roman" w:ascii="Times New Roman"/>
          <w:szCs w:val="24"/>
        </w:rPr>
        <w:tab/>
        <w:t xml:space="preserve">Rješenjem ovog suda br. St- </w:t>
      </w:r>
      <w:r w:rsidR="006868EB">
        <w:rPr>
          <w:rFonts w:hAnsi="Times New Roman" w:ascii="Times New Roman"/>
          <w:szCs w:val="24"/>
        </w:rPr>
        <w:t xml:space="preserve">1028/13 </w:t>
      </w:r>
      <w:r w:rsidRPr="0070782C">
        <w:rPr>
          <w:rFonts w:hAnsi="Times New Roman" w:ascii="Times New Roman"/>
          <w:szCs w:val="24"/>
        </w:rPr>
        <w:t xml:space="preserve">od </w:t>
      </w:r>
      <w:r w:rsidR="006868EB">
        <w:rPr>
          <w:rFonts w:hAnsi="Times New Roman" w:ascii="Times New Roman"/>
          <w:szCs w:val="24"/>
        </w:rPr>
        <w:t>27. listopada 2014.g</w:t>
      </w:r>
      <w:r w:rsidR="006009F8">
        <w:rPr>
          <w:rFonts w:hAnsi="Times New Roman" w:ascii="Times New Roman"/>
          <w:szCs w:val="24"/>
        </w:rPr>
        <w:t>.</w:t>
      </w:r>
      <w:r w:rsidRPr="0070782C">
        <w:rPr>
          <w:rFonts w:hAnsi="Times New Roman" w:ascii="Times New Roman"/>
          <w:szCs w:val="24"/>
        </w:rPr>
        <w:t xml:space="preserve"> otvoren je stečajni postup</w:t>
      </w:r>
      <w:r w:rsidR="00D66581" w:rsidRPr="0070782C">
        <w:rPr>
          <w:rFonts w:hAnsi="Times New Roman" w:ascii="Times New Roman"/>
          <w:szCs w:val="24"/>
        </w:rPr>
        <w:t>a</w:t>
      </w:r>
      <w:r w:rsidR="006868EB">
        <w:rPr>
          <w:rFonts w:hAnsi="Times New Roman" w:ascii="Times New Roman"/>
          <w:szCs w:val="24"/>
        </w:rPr>
        <w:t xml:space="preserve">k nad stečajnim dužnikom </w:t>
      </w:r>
      <w:r w:rsidR="006868EB" w:rsidRPr="00FE6747">
        <w:rPr>
          <w:rFonts w:hAnsi="Times New Roman" w:ascii="Times New Roman"/>
        </w:rPr>
        <w:t>CONICO d.o.o. za graditeljstvo, Zagreb (Grad Zagreb), Petrinjska 59, MBS: 080450377, OIB:  23196407652</w:t>
      </w:r>
      <w:r w:rsidR="006868EB">
        <w:rPr>
          <w:rFonts w:hAnsi="Times New Roman" w:ascii="Times New Roman"/>
        </w:rPr>
        <w:t>.</w:t>
      </w:r>
    </w:p>
    <w:p w:rsidRDefault="007910F0" w:rsidP="007910F0" w:rsidR="007910F0" w:rsidRPr="0070782C">
      <w:pPr>
        <w:jc w:val="both"/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szCs w:val="24"/>
        </w:rPr>
        <w:t xml:space="preserve"> </w:t>
      </w:r>
    </w:p>
    <w:p w:rsidRDefault="007910F0" w:rsidP="007910F0" w:rsidR="007910F0" w:rsidRPr="0070782C">
      <w:pPr>
        <w:jc w:val="both"/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szCs w:val="24"/>
        </w:rPr>
        <w:tab/>
        <w:t>Citiranim Rješenjem bili su pozvani vjerovnici viših isplatnih redova da prijave svoje tražbine u stečaj, kao i razlučni i izlučni vjerovnici da obavijeste stečajnog upravitelja o svojim pravima.</w:t>
      </w:r>
    </w:p>
    <w:p w:rsidRDefault="007910F0" w:rsidP="007910F0" w:rsidR="007910F0" w:rsidRPr="0070782C">
      <w:pPr>
        <w:jc w:val="both"/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szCs w:val="24"/>
        </w:rPr>
        <w:tab/>
        <w:t xml:space="preserve">Stečajnom upravitelju stigla je prijava, a za iznos tražbine od </w:t>
      </w:r>
      <w:r w:rsidR="006009F8">
        <w:rPr>
          <w:rFonts w:hAnsi="Times New Roman" w:ascii="Times New Roman"/>
          <w:szCs w:val="24"/>
        </w:rPr>
        <w:t>46.767,65</w:t>
      </w:r>
      <w:r w:rsidR="001A35A0">
        <w:rPr>
          <w:rFonts w:hAnsi="Times New Roman" w:ascii="Times New Roman"/>
          <w:szCs w:val="24"/>
        </w:rPr>
        <w:t xml:space="preserve"> </w:t>
      </w:r>
      <w:r w:rsidRPr="0070782C">
        <w:rPr>
          <w:rFonts w:hAnsi="Times New Roman" w:ascii="Times New Roman"/>
          <w:szCs w:val="24"/>
        </w:rPr>
        <w:t xml:space="preserve">kn, s osnove troškova </w:t>
      </w:r>
      <w:r w:rsidR="006868EB">
        <w:rPr>
          <w:rFonts w:hAnsi="Times New Roman" w:ascii="Times New Roman"/>
          <w:szCs w:val="24"/>
        </w:rPr>
        <w:t xml:space="preserve">za </w:t>
      </w:r>
      <w:r w:rsidR="009767E9">
        <w:rPr>
          <w:rFonts w:hAnsi="Times New Roman" w:ascii="Times New Roman"/>
          <w:szCs w:val="24"/>
        </w:rPr>
        <w:t>sastav prijave tražbine</w:t>
      </w:r>
      <w:r w:rsidR="0014664A">
        <w:rPr>
          <w:rFonts w:hAnsi="Times New Roman" w:ascii="Times New Roman"/>
          <w:szCs w:val="24"/>
        </w:rPr>
        <w:t xml:space="preserve"> u stečajnom postupku.</w:t>
      </w:r>
      <w:r w:rsidRPr="0070782C">
        <w:rPr>
          <w:rFonts w:hAnsi="Times New Roman" w:ascii="Times New Roman"/>
          <w:szCs w:val="24"/>
        </w:rPr>
        <w:t xml:space="preserve"> Dakle, radi se o tražbini u ime troškova nastalih prilikom sudjelovanja u postupku iz članka 72. stavak 1. točka 2. Stečajnog zakona</w:t>
      </w:r>
      <w:r w:rsidR="00D364C9" w:rsidRPr="0070782C">
        <w:rPr>
          <w:rFonts w:hAnsi="Times New Roman" w:ascii="Times New Roman"/>
          <w:szCs w:val="24"/>
        </w:rPr>
        <w:t xml:space="preserve"> (Narodne novine br. </w:t>
      </w:r>
      <w:r w:rsidR="00CF2451" w:rsidRPr="0070782C">
        <w:rPr>
          <w:rFonts w:hAnsi="Times New Roman" w:ascii="Times New Roman"/>
          <w:szCs w:val="24"/>
        </w:rPr>
        <w:t>44/96, 161/98, 29/99, 129/00, 123/03, 197/03, 187/04, 82/06, 116/10, 125/12, 133/12</w:t>
      </w:r>
      <w:r w:rsidR="00D364C9" w:rsidRPr="0070782C">
        <w:rPr>
          <w:rFonts w:hAnsi="Times New Roman" w:ascii="Times New Roman"/>
          <w:szCs w:val="24"/>
        </w:rPr>
        <w:t>, dalje: SZ)</w:t>
      </w:r>
      <w:r w:rsidRPr="0070782C">
        <w:rPr>
          <w:rFonts w:hAnsi="Times New Roman" w:ascii="Times New Roman"/>
          <w:szCs w:val="24"/>
        </w:rPr>
        <w:t>, odnosno</w:t>
      </w:r>
      <w:r w:rsidR="006009F8">
        <w:rPr>
          <w:rFonts w:hAnsi="Times New Roman" w:ascii="Times New Roman"/>
          <w:szCs w:val="24"/>
        </w:rPr>
        <w:t>,</w:t>
      </w:r>
      <w:r w:rsidRPr="0070782C">
        <w:rPr>
          <w:rFonts w:hAnsi="Times New Roman" w:ascii="Times New Roman"/>
          <w:szCs w:val="24"/>
        </w:rPr>
        <w:t xml:space="preserve"> radi se o tražbini stečajnog vjerovnika nižih isplatnih redova. </w:t>
      </w:r>
    </w:p>
    <w:p w:rsidRDefault="007910F0" w:rsidP="00D364C9" w:rsidR="007910F0" w:rsidRPr="0070782C">
      <w:pPr>
        <w:jc w:val="both"/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szCs w:val="24"/>
        </w:rPr>
        <w:tab/>
        <w:t>Čl</w:t>
      </w:r>
      <w:r w:rsidR="00D364C9" w:rsidRPr="0070782C">
        <w:rPr>
          <w:rFonts w:hAnsi="Times New Roman" w:ascii="Times New Roman"/>
          <w:szCs w:val="24"/>
        </w:rPr>
        <w:t>ankom 173. točka 7. SZ-a</w:t>
      </w:r>
      <w:r w:rsidRPr="0070782C">
        <w:rPr>
          <w:rFonts w:hAnsi="Times New Roman" w:ascii="Times New Roman"/>
          <w:szCs w:val="24"/>
        </w:rPr>
        <w:t xml:space="preserve"> propisano je</w:t>
      </w:r>
      <w:r w:rsidR="006009F8">
        <w:rPr>
          <w:rFonts w:hAnsi="Times New Roman" w:ascii="Times New Roman"/>
          <w:szCs w:val="24"/>
        </w:rPr>
        <w:t>,</w:t>
      </w:r>
      <w:r w:rsidRPr="0070782C">
        <w:rPr>
          <w:rFonts w:hAnsi="Times New Roman" w:ascii="Times New Roman"/>
          <w:szCs w:val="24"/>
        </w:rPr>
        <w:t xml:space="preserve"> da se tražbine vjerovnika nižih isplatnih redova prijavljuju samo ako stečajni sudac posebno pozove i te vjerovnike da prijave svoje tražbine.</w:t>
      </w:r>
    </w:p>
    <w:p w:rsidRDefault="007910F0" w:rsidP="007910F0" w:rsidR="007910F0" w:rsidRPr="0070782C">
      <w:pPr>
        <w:jc w:val="both"/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szCs w:val="24"/>
        </w:rPr>
        <w:tab/>
        <w:t>Kako takvog poziva vjerovnicima nižih isplatnih redova nije bilo, to je doneseno rješenje kao u izreci.</w:t>
      </w:r>
    </w:p>
    <w:p w:rsidRDefault="007910F0" w:rsidP="007910F0" w:rsidR="007910F0" w:rsidRPr="0070782C">
      <w:pPr>
        <w:jc w:val="both"/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szCs w:val="24"/>
        </w:rPr>
        <w:t xml:space="preserve"> </w:t>
      </w:r>
    </w:p>
    <w:p w:rsidRDefault="007910F0" w:rsidP="00D364C9" w:rsidR="007910F0" w:rsidRPr="0070782C">
      <w:pPr>
        <w:jc w:val="center"/>
        <w:rPr>
          <w:rFonts w:hAnsi="Times New Roman" w:ascii="Times New Roman"/>
          <w:bCs/>
          <w:szCs w:val="24"/>
        </w:rPr>
      </w:pPr>
      <w:r w:rsidRPr="0070782C">
        <w:rPr>
          <w:rFonts w:hAnsi="Times New Roman" w:ascii="Times New Roman"/>
          <w:bCs/>
          <w:szCs w:val="24"/>
        </w:rPr>
        <w:t>U Zagre</w:t>
      </w:r>
      <w:r w:rsidR="00F971B4" w:rsidRPr="0070782C">
        <w:rPr>
          <w:rFonts w:hAnsi="Times New Roman" w:ascii="Times New Roman"/>
          <w:bCs/>
          <w:szCs w:val="24"/>
        </w:rPr>
        <w:t>bu</w:t>
      </w:r>
      <w:r w:rsidR="006009F8">
        <w:rPr>
          <w:rFonts w:hAnsi="Times New Roman" w:ascii="Times New Roman"/>
          <w:bCs/>
          <w:szCs w:val="24"/>
        </w:rPr>
        <w:t>, 11</w:t>
      </w:r>
      <w:r w:rsidR="006868EB">
        <w:rPr>
          <w:rFonts w:hAnsi="Times New Roman" w:ascii="Times New Roman"/>
          <w:bCs/>
          <w:szCs w:val="24"/>
        </w:rPr>
        <w:t>. siječnja</w:t>
      </w:r>
      <w:r w:rsidR="00F971B4" w:rsidRPr="0070782C">
        <w:rPr>
          <w:rFonts w:hAnsi="Times New Roman" w:ascii="Times New Roman"/>
          <w:bCs/>
          <w:szCs w:val="24"/>
        </w:rPr>
        <w:t xml:space="preserve"> 201</w:t>
      </w:r>
      <w:r w:rsidR="006009F8">
        <w:rPr>
          <w:rFonts w:hAnsi="Times New Roman" w:ascii="Times New Roman"/>
          <w:bCs/>
          <w:szCs w:val="24"/>
        </w:rPr>
        <w:t>8</w:t>
      </w:r>
      <w:r w:rsidR="00AF59CC" w:rsidRPr="0070782C">
        <w:rPr>
          <w:rFonts w:hAnsi="Times New Roman" w:ascii="Times New Roman"/>
          <w:bCs/>
          <w:szCs w:val="24"/>
        </w:rPr>
        <w:t>.</w:t>
      </w:r>
    </w:p>
    <w:p w:rsidRDefault="007910F0" w:rsidP="007910F0" w:rsidR="007910F0" w:rsidRPr="0070782C">
      <w:pPr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bCs/>
          <w:szCs w:val="24"/>
        </w:rPr>
        <w:tab/>
      </w:r>
      <w:r w:rsidRPr="0070782C">
        <w:rPr>
          <w:rFonts w:hAnsi="Times New Roman" w:ascii="Times New Roman"/>
          <w:bCs/>
          <w:szCs w:val="24"/>
        </w:rPr>
        <w:tab/>
        <w:t xml:space="preserve">        </w:t>
      </w:r>
    </w:p>
    <w:p w:rsidRDefault="007910F0" w:rsidP="007910F0" w:rsidR="007910F0" w:rsidRPr="0070782C">
      <w:pPr>
        <w:ind w:firstLine="420" w:left="4320"/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szCs w:val="24"/>
        </w:rPr>
        <w:t xml:space="preserve">              </w:t>
      </w:r>
      <w:r w:rsidR="00F971B4" w:rsidRPr="0070782C">
        <w:rPr>
          <w:rFonts w:hAnsi="Times New Roman" w:ascii="Times New Roman"/>
          <w:szCs w:val="24"/>
        </w:rPr>
        <w:t xml:space="preserve">     </w:t>
      </w:r>
      <w:r w:rsidRPr="0070782C">
        <w:rPr>
          <w:rFonts w:hAnsi="Times New Roman" w:ascii="Times New Roman"/>
          <w:szCs w:val="24"/>
        </w:rPr>
        <w:t>S</w:t>
      </w:r>
      <w:r w:rsidR="00F971B4" w:rsidRPr="0070782C">
        <w:rPr>
          <w:rFonts w:hAnsi="Times New Roman" w:ascii="Times New Roman"/>
          <w:szCs w:val="24"/>
        </w:rPr>
        <w:t xml:space="preserve"> </w:t>
      </w:r>
      <w:r w:rsidRPr="0070782C">
        <w:rPr>
          <w:rFonts w:hAnsi="Times New Roman" w:ascii="Times New Roman"/>
          <w:szCs w:val="24"/>
        </w:rPr>
        <w:t>U</w:t>
      </w:r>
      <w:r w:rsidR="00F971B4" w:rsidRPr="0070782C">
        <w:rPr>
          <w:rFonts w:hAnsi="Times New Roman" w:ascii="Times New Roman"/>
          <w:szCs w:val="24"/>
        </w:rPr>
        <w:t xml:space="preserve"> </w:t>
      </w:r>
      <w:r w:rsidRPr="0070782C">
        <w:rPr>
          <w:rFonts w:hAnsi="Times New Roman" w:ascii="Times New Roman"/>
          <w:szCs w:val="24"/>
        </w:rPr>
        <w:t>D</w:t>
      </w:r>
      <w:r w:rsidR="00F971B4" w:rsidRPr="0070782C">
        <w:rPr>
          <w:rFonts w:hAnsi="Times New Roman" w:ascii="Times New Roman"/>
          <w:szCs w:val="24"/>
        </w:rPr>
        <w:t xml:space="preserve"> </w:t>
      </w:r>
      <w:r w:rsidRPr="0070782C">
        <w:rPr>
          <w:rFonts w:hAnsi="Times New Roman" w:ascii="Times New Roman"/>
          <w:szCs w:val="24"/>
        </w:rPr>
        <w:t>A</w:t>
      </w:r>
      <w:r w:rsidR="00F971B4" w:rsidRPr="0070782C">
        <w:rPr>
          <w:rFonts w:hAnsi="Times New Roman" w:ascii="Times New Roman"/>
          <w:szCs w:val="24"/>
        </w:rPr>
        <w:t xml:space="preserve"> </w:t>
      </w:r>
      <w:r w:rsidRPr="0070782C">
        <w:rPr>
          <w:rFonts w:hAnsi="Times New Roman" w:ascii="Times New Roman"/>
          <w:szCs w:val="24"/>
        </w:rPr>
        <w:t>C:</w:t>
      </w:r>
    </w:p>
    <w:p w:rsidRDefault="007910F0" w:rsidP="007910F0" w:rsidR="007910F0" w:rsidRPr="0070782C">
      <w:pPr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szCs w:val="24"/>
        </w:rPr>
        <w:t xml:space="preserve"> </w:t>
      </w:r>
    </w:p>
    <w:p w:rsidRDefault="007910F0" w:rsidP="007910F0" w:rsidR="007910F0" w:rsidRPr="0070782C">
      <w:pPr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szCs w:val="24"/>
        </w:rPr>
        <w:tab/>
      </w:r>
      <w:r w:rsidRPr="0070782C">
        <w:rPr>
          <w:rFonts w:hAnsi="Times New Roman" w:ascii="Times New Roman"/>
          <w:szCs w:val="24"/>
        </w:rPr>
        <w:tab/>
      </w:r>
      <w:r w:rsidRPr="0070782C">
        <w:rPr>
          <w:rFonts w:hAnsi="Times New Roman" w:ascii="Times New Roman"/>
          <w:szCs w:val="24"/>
        </w:rPr>
        <w:tab/>
      </w:r>
      <w:r w:rsidRPr="0070782C">
        <w:rPr>
          <w:rFonts w:hAnsi="Times New Roman" w:ascii="Times New Roman"/>
          <w:szCs w:val="24"/>
        </w:rPr>
        <w:tab/>
      </w:r>
      <w:r w:rsidRPr="0070782C">
        <w:rPr>
          <w:rFonts w:hAnsi="Times New Roman" w:ascii="Times New Roman"/>
          <w:szCs w:val="24"/>
        </w:rPr>
        <w:tab/>
      </w:r>
      <w:r w:rsidRPr="0070782C">
        <w:rPr>
          <w:rFonts w:hAnsi="Times New Roman" w:ascii="Times New Roman"/>
          <w:szCs w:val="24"/>
        </w:rPr>
        <w:tab/>
        <w:t xml:space="preserve">                     </w:t>
      </w:r>
      <w:r w:rsidR="006868EB">
        <w:rPr>
          <w:rFonts w:hAnsi="Times New Roman" w:ascii="Times New Roman"/>
          <w:szCs w:val="24"/>
        </w:rPr>
        <w:t>LUCIJA BUTIGAN</w:t>
      </w:r>
      <w:r w:rsidR="00ED1C09">
        <w:rPr>
          <w:rFonts w:hAnsi="Times New Roman" w:ascii="Times New Roman"/>
          <w:szCs w:val="24"/>
        </w:rPr>
        <w:t>,v.r.</w:t>
      </w:r>
    </w:p>
    <w:p w:rsidRDefault="007910F0" w:rsidP="007910F0" w:rsidR="007910F0" w:rsidRPr="0070782C">
      <w:pPr>
        <w:rPr>
          <w:rFonts w:hAnsi="Times New Roman" w:ascii="Times New Roman"/>
          <w:szCs w:val="24"/>
        </w:rPr>
      </w:pPr>
    </w:p>
    <w:p w:rsidRDefault="006868EB" w:rsidP="00F971B4" w:rsidR="006868EB">
      <w:pPr>
        <w:rPr>
          <w:rFonts w:hAnsi="Times New Roman" w:ascii="Times New Roman"/>
          <w:szCs w:val="24"/>
          <w:u w:val="single"/>
        </w:rPr>
      </w:pPr>
    </w:p>
    <w:p w:rsidRDefault="006868EB" w:rsidP="00F971B4" w:rsidR="006868EB">
      <w:pPr>
        <w:rPr>
          <w:rFonts w:hAnsi="Times New Roman" w:ascii="Times New Roman"/>
          <w:szCs w:val="24"/>
          <w:u w:val="single"/>
        </w:rPr>
      </w:pPr>
    </w:p>
    <w:p w:rsidRDefault="007243DB" w:rsidP="00F971B4" w:rsidR="007243DB">
      <w:pPr>
        <w:rPr>
          <w:rFonts w:hAnsi="Times New Roman" w:ascii="Times New Roman"/>
          <w:szCs w:val="24"/>
        </w:rPr>
      </w:pPr>
    </w:p>
    <w:p w:rsidRDefault="007243DB" w:rsidP="00F971B4" w:rsidR="007243DB">
      <w:pPr>
        <w:rPr>
          <w:rFonts w:hAnsi="Times New Roman" w:ascii="Times New Roman"/>
          <w:szCs w:val="24"/>
        </w:rPr>
      </w:pPr>
    </w:p>
    <w:p w:rsidRDefault="007243DB" w:rsidP="00F971B4" w:rsidR="007243DB">
      <w:pPr>
        <w:rPr>
          <w:rFonts w:hAnsi="Times New Roman" w:ascii="Times New Roman"/>
          <w:szCs w:val="24"/>
        </w:rPr>
      </w:pPr>
    </w:p>
    <w:p w:rsidRDefault="00F971B4" w:rsidP="00F971B4" w:rsidR="00F971B4" w:rsidRPr="006009F8">
      <w:pPr>
        <w:rPr>
          <w:rFonts w:hAnsi="Times New Roman" w:ascii="Times New Roman"/>
          <w:szCs w:val="24"/>
        </w:rPr>
      </w:pPr>
      <w:r w:rsidRPr="006009F8">
        <w:rPr>
          <w:rFonts w:hAnsi="Times New Roman" w:ascii="Times New Roman"/>
          <w:szCs w:val="24"/>
        </w:rPr>
        <w:t>UPUTA O PRAVNOM LIJEKU:</w:t>
      </w:r>
    </w:p>
    <w:p w:rsidRDefault="00F971B4" w:rsidP="00F971B4" w:rsidR="00F971B4" w:rsidRPr="0070782C">
      <w:pPr>
        <w:pStyle w:val="Tijeloteksta"/>
        <w:jc w:val="both"/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szCs w:val="24"/>
        </w:rPr>
        <w:t xml:space="preserve">Protiv ovog rješenja dopuštena je žalba podnositelju prijave u roku 8 dana (članak 176.  stavak 6. SZ-a). Žalba se podnosi Visokom trgovačkom sudu RH putem Trgovačkog suda u Zagrebu, u tri primjerka.   </w:t>
      </w:r>
    </w:p>
    <w:p w:rsidRDefault="007910F0" w:rsidP="006868EB" w:rsidR="007910F0" w:rsidRPr="0070782C">
      <w:pPr>
        <w:ind w:firstLine="720" w:left="3600"/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szCs w:val="24"/>
        </w:rPr>
        <w:t xml:space="preserve">         </w:t>
      </w:r>
    </w:p>
    <w:p w:rsidRDefault="00ED1C09" w:rsidP="008D02DE" w:rsidR="00ED1C09" w:rsidRPr="00ED1C09">
      <w:pPr>
        <w:rPr>
          <w:rFonts w:hAnsi="Times New Roman" w:ascii="Times New Roman"/>
        </w:rPr>
      </w:pPr>
      <w:r w:rsidRPr="00ED1C09">
        <w:rPr>
          <w:rFonts w:hAnsi="Times New Roman" w:ascii="Times New Roman"/>
        </w:rPr>
        <w:t>Za točnost otpravka-ovlašteni službenik</w:t>
      </w:r>
    </w:p>
    <w:p w:rsidRDefault="00ED1C09" w:rsidP="008D02DE" w:rsidR="00ED1C09" w:rsidRPr="00ED1C09">
      <w:pPr>
        <w:rPr>
          <w:rFonts w:hAnsi="Times New Roman" w:ascii="Times New Roman"/>
        </w:rPr>
      </w:pPr>
      <w:r w:rsidRPr="00ED1C09">
        <w:rPr>
          <w:rFonts w:hAnsi="Times New Roman" w:ascii="Times New Roman"/>
        </w:rPr>
        <w:tab/>
        <w:t xml:space="preserve">   Monika Grbac</w:t>
      </w:r>
    </w:p>
    <w:p w:rsidRDefault="007910F0" w:rsidP="007910F0" w:rsidR="007910F0" w:rsidRPr="0070782C">
      <w:pPr>
        <w:rPr>
          <w:rFonts w:hAnsi="Times New Roman" w:ascii="Times New Roman"/>
          <w:szCs w:val="24"/>
        </w:rPr>
      </w:pPr>
    </w:p>
    <w:p w:rsidRDefault="007910F0" w:rsidP="007910F0" w:rsidR="007910F0" w:rsidRPr="0070782C">
      <w:pPr>
        <w:rPr>
          <w:rFonts w:hAnsi="Times New Roman" w:ascii="Times New Roman"/>
          <w:szCs w:val="24"/>
        </w:rPr>
      </w:pPr>
    </w:p>
    <w:p w:rsidRDefault="007910F0" w:rsidP="007910F0" w:rsidR="007910F0" w:rsidRPr="0070782C">
      <w:pPr>
        <w:rPr>
          <w:rFonts w:hAnsi="Times New Roman" w:ascii="Times New Roman"/>
          <w:szCs w:val="24"/>
        </w:rPr>
      </w:pPr>
    </w:p>
    <w:p w:rsidRDefault="007910F0" w:rsidP="007910F0" w:rsidR="007910F0" w:rsidRPr="0070782C">
      <w:pPr>
        <w:rPr>
          <w:rFonts w:hAnsi="Times New Roman" w:ascii="Times New Roman"/>
          <w:szCs w:val="24"/>
        </w:rPr>
      </w:pPr>
    </w:p>
    <w:p w:rsidRDefault="00EA5442" w:rsidP="007910F0" w:rsidR="00EA5442" w:rsidRPr="0070782C">
      <w:pPr>
        <w:rPr>
          <w:rFonts w:hAnsi="Times New Roman" w:ascii="Times New Roman"/>
          <w:szCs w:val="24"/>
        </w:rPr>
      </w:pPr>
    </w:p>
    <w:sectPr w:rsidSect="006009F8" w:rsidR="00EA5442" w:rsidRPr="0070782C">
      <w:headerReference w:type="even" r:id="rId10"/>
      <w:headerReference w:type="default" r:id="rId11"/>
      <w:pgSz w:code="9" w:h="16840" w:w="11907"/>
      <w:pgMar w:gutter="0" w:footer="720" w:header="720" w:left="1418" w:bottom="1418" w:right="1418" w:top="42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5C0F" w:rsidR="005B5C0F">
      <w:r>
        <w:separator/>
      </w:r>
    </w:p>
  </w:endnote>
  <w:endnote w:id="0" w:type="continuationSeparator">
    <w:p w:rsidRDefault="005B5C0F" w:rsidR="005B5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5C0F" w:rsidR="005B5C0F">
      <w:r>
        <w:separator/>
      </w:r>
    </w:p>
  </w:footnote>
  <w:footnote w:id="0" w:type="continuationSeparator">
    <w:p w:rsidRDefault="005B5C0F" w:rsidR="005B5C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64C9" w:rsidP="007910F0" w:rsidR="00D36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64C9" w:rsidR="00D36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64C9" w:rsidP="007910F0" w:rsidR="00D36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1C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64C9" w:rsidP="007910F0" w:rsidR="00D364C9" w:rsidRPr="00FB0711">
    <w:pPr>
      <w:pStyle w:val="Zaglavlje"/>
      <w:jc w:val="right"/>
      <w:rPr>
        <w:rFonts w:hAnsi="Times New Roman" w:ascii="Times New Roman"/>
        <w:szCs w:val="24"/>
      </w:rPr>
    </w:pPr>
    <w:r w:rsidRPr="00FB0711">
      <w:rPr>
        <w:rFonts w:hAnsi="Times New Roman" w:ascii="Times New Roman"/>
        <w:szCs w:val="24"/>
      </w:rPr>
      <w:t>20 St-</w:t>
    </w:r>
    <w:r w:rsidR="006868EB">
      <w:rPr>
        <w:rFonts w:hAnsi="Times New Roman" w:ascii="Times New Roman"/>
        <w:szCs w:val="24"/>
      </w:rPr>
      <w:t>1028/13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4F4BA6"/>
    <w:multiLevelType w:val="hybridMultilevel"/>
    <w:tmpl w:val="70F279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20191"/>
    <w:multiLevelType w:val="hybridMultilevel"/>
    <w:tmpl w:val="109C77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851260"/>
    <w:multiLevelType w:val="hybridMultilevel"/>
    <w:tmpl w:val="C43604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8B62F0"/>
    <w:multiLevelType w:val="hybridMultilevel"/>
    <w:tmpl w:val="CD2C99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65600E"/>
    <w:multiLevelType w:val="hybridMultilevel"/>
    <w:tmpl w:val="7B62E0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8D0"/>
    <w:rsid w:val="000E0EA1"/>
    <w:rsid w:val="0014664A"/>
    <w:rsid w:val="001A35A0"/>
    <w:rsid w:val="001D7D5E"/>
    <w:rsid w:val="00204831"/>
    <w:rsid w:val="002C6FA0"/>
    <w:rsid w:val="00335EEA"/>
    <w:rsid w:val="00336518"/>
    <w:rsid w:val="0037654C"/>
    <w:rsid w:val="003D506E"/>
    <w:rsid w:val="003D57CA"/>
    <w:rsid w:val="00445AB8"/>
    <w:rsid w:val="00455B20"/>
    <w:rsid w:val="004A63A3"/>
    <w:rsid w:val="004E44F3"/>
    <w:rsid w:val="00531920"/>
    <w:rsid w:val="00567FF0"/>
    <w:rsid w:val="005B5C0F"/>
    <w:rsid w:val="006009F8"/>
    <w:rsid w:val="006536A5"/>
    <w:rsid w:val="006868EB"/>
    <w:rsid w:val="006967B0"/>
    <w:rsid w:val="0070782C"/>
    <w:rsid w:val="00714934"/>
    <w:rsid w:val="007243DB"/>
    <w:rsid w:val="00742C60"/>
    <w:rsid w:val="00761A63"/>
    <w:rsid w:val="00765960"/>
    <w:rsid w:val="00771F09"/>
    <w:rsid w:val="00773BA6"/>
    <w:rsid w:val="007910F0"/>
    <w:rsid w:val="007F1D35"/>
    <w:rsid w:val="00801454"/>
    <w:rsid w:val="00893B79"/>
    <w:rsid w:val="008F6A29"/>
    <w:rsid w:val="009767E9"/>
    <w:rsid w:val="009D3C06"/>
    <w:rsid w:val="00A027F3"/>
    <w:rsid w:val="00A71837"/>
    <w:rsid w:val="00AB495C"/>
    <w:rsid w:val="00AF2AB5"/>
    <w:rsid w:val="00AF59CC"/>
    <w:rsid w:val="00B12F30"/>
    <w:rsid w:val="00B814EB"/>
    <w:rsid w:val="00BF65D3"/>
    <w:rsid w:val="00C61951"/>
    <w:rsid w:val="00C868D0"/>
    <w:rsid w:val="00CF2451"/>
    <w:rsid w:val="00D220E9"/>
    <w:rsid w:val="00D364C9"/>
    <w:rsid w:val="00D41EF9"/>
    <w:rsid w:val="00D62718"/>
    <w:rsid w:val="00D66581"/>
    <w:rsid w:val="00DC2C0C"/>
    <w:rsid w:val="00EA5442"/>
    <w:rsid w:val="00ED1C09"/>
    <w:rsid w:val="00F4300D"/>
    <w:rsid w:val="00F971B4"/>
    <w:rsid w:val="00FB0711"/>
    <w:rsid w:val="00FF0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761A63"/>
    <w:pPr>
      <w:jc w:val="both"/>
    </w:pPr>
    <w:rPr>
      <w:rFonts w:cs="Arial"/>
      <w:sz w:val="22"/>
    </w:rPr>
  </w:style>
  <w:style w:styleId="Tijeloteksta" w:type="paragraph">
    <w:name w:val="Body Text"/>
    <w:basedOn w:val="Normal"/>
    <w:rsid w:val="008F6A29"/>
    <w:pPr>
      <w:spacing w:after="120"/>
    </w:pPr>
  </w:style>
  <w:style w:styleId="Tekstbalonia" w:type="paragraph">
    <w:name w:val="Balloon Text"/>
    <w:basedOn w:val="Normal"/>
    <w:semiHidden/>
    <w:rsid w:val="008F6A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910F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10F0"/>
  </w:style>
  <w:style w:styleId="Podnoje" w:type="paragraph">
    <w:name w:val="footer"/>
    <w:basedOn w:val="Normal"/>
    <w:rsid w:val="00F430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009F8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ED1C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C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C0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C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C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761A63"/>
    <w:pPr>
      <w:jc w:val="both"/>
    </w:pPr>
    <w:rPr>
      <w:rFonts w:cs="Arial"/>
      <w:sz w:val="22"/>
    </w:rPr>
  </w:style>
  <w:style w:styleId="Tijeloteksta" w:type="paragraph">
    <w:name w:val="Body Text"/>
    <w:basedOn w:val="Normal"/>
    <w:rsid w:val="008F6A29"/>
    <w:pPr>
      <w:spacing w:after="120"/>
    </w:pPr>
  </w:style>
  <w:style w:styleId="Tekstbalonia" w:type="paragraph">
    <w:name w:val="Balloon Text"/>
    <w:basedOn w:val="Normal"/>
    <w:semiHidden/>
    <w:rsid w:val="008F6A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910F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10F0"/>
  </w:style>
  <w:style w:styleId="Podnoje" w:type="paragraph">
    <w:name w:val="footer"/>
    <w:basedOn w:val="Normal"/>
    <w:rsid w:val="00F430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09F8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ED1C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C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C0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C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C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2013.</izvorni_sadrzaj>
    <derivirana_varijabla naziv="DomainObject.Predmet.DatumOsnivanja_1">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St-1028/2013</izvorni_sadrzaj>
    <derivirana_varijabla naziv="DomainObject.Predmet.OznakaBroj_1">St-1028/2013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CONICO d.o.o. zastupanog po punomoćniku ZLATKO PETEK</izvorni_sadrzaj>
    <derivirana_varijabla naziv="DomainObject.Predmet.ProtustrankaFormated_1">  CONICO d.o.o. zastupanog po punomoćniku ZLATKO PETEK</derivirana_varijabla>
  </DomainObject.Predmet.ProtustrankaFormated>
  <DomainObject.Predmet.ProtustrankaFormatedOIB>
    <izvorni_sadrzaj>  CONICO d.o.o., OIB 23196407652 zastupanog po punomoćniku ZLATKO PETEK</izvorni_sadrzaj>
    <derivirana_varijabla naziv="DomainObject.Predmet.ProtustrankaFormatedOIB_1">  CONICO d.o.o., OIB 23196407652 zastupanog po punomoćniku ZLATKO PETEK</derivirana_varijabla>
  </DomainObject.Predmet.ProtustrankaFormatedOIB>
  <DomainObject.Predmet.ProtustrankaFormatedWithAdress>
    <izvorni_sadrzaj> CONICO d.o.o., Petrinjska 59, 10000 Zagreb zastupanog po punomoćniku ZLATKO PETEK</izvorni_sadrzaj>
    <derivirana_varijabla naziv="DomainObject.Predmet.ProtustrankaFormatedWithAdress_1"> CONICO d.o.o., Petrinjska 59, 10000 Zagreb zastupanog po punomoćniku ZLATKO PETEK</derivirana_varijabla>
  </DomainObject.Predmet.ProtustrankaFormatedWithAdress>
  <DomainObject.Predmet.ProtustrankaFormatedWithAdressOIB>
    <izvorni_sadrzaj> CONICO d.o.o., OIB 23196407652, Petrinjska 59, 10000 Zagreb zastupanog po punomoćniku ZLATKO PETEK</izvorni_sadrzaj>
    <derivirana_varijabla naziv="DomainObject.Predmet.ProtustrankaFormatedWithAdressOIB_1"> CONICO d.o.o., OIB 23196407652, Petrinjska 59, 10000 Zagreb zastupanog po punomoćniku ZLATKO PETEK</derivirana_varijabla>
  </DomainObject.Predmet.ProtustrankaFormatedWithAdressOIB>
  <DomainObject.Predmet.ProtustrankaWithAdress>
    <izvorni_sadrzaj>CONICO d.o.o. Petrinjska 59, 10000 Zagreb</izvorni_sadrzaj>
    <derivirana_varijabla naziv="DomainObject.Predmet.ProtustrankaWithAdress_1">CONICO d.o.o. Petrinjska 59, 10000 Zagreb</derivirana_varijabla>
  </DomainObject.Predmet.ProtustrankaWithAdress>
  <DomainObject.Predmet.ProtustrankaWithAdressOIB>
    <izvorni_sadrzaj>CONICO d.o.o., OIB 23196407652, Petrinjska 59, 10000 Zagreb</izvorni_sadrzaj>
    <derivirana_varijabla naziv="DomainObject.Predmet.ProtustrankaWithAdressOIB_1">CONICO d.o.o., OIB 23196407652, Petrinjska 59, 10000 Zagreb</derivirana_varijabla>
  </DomainObject.Predmet.ProtustrankaWithAdressOIB>
  <DomainObject.Predmet.ProtustrankaNazivFormated>
    <izvorni_sadrzaj>CONICO d.o.o.</izvorni_sadrzaj>
    <derivirana_varijabla naziv="DomainObject.Predmet.ProtustrankaNazivFormated_1">CONICO d.o.o.</derivirana_varijabla>
  </DomainObject.Predmet.ProtustrankaNazivFormated>
  <DomainObject.Predmet.ProtustrankaNazivFormatedOIB>
    <izvorni_sadrzaj>CONICO d.o.o., OIB 23196407652</izvorni_sadrzaj>
    <derivirana_varijabla naziv="DomainObject.Predmet.ProtustrankaNazivFormatedOIB_1">CONICO d.o.o., OIB 23196407652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CROATIA osiguranje d.d.; ZAGREBAČKI HOLDING, društvo s ograničenom odgovornošću za javni prijevoz, opskrbu vodom, održavanje čistoće, putnička a; Državni proračun; NAŠICECEMENT Tvornica cementa, dioničko društvo; VODOOPSKRBA I ODVODNJA, društvo s ograničenom odgovornošću</izvorni_sadrzaj>
    <derivirana_varijabla naziv="DomainObject.Predmet.StrankaFormated_1">  FINA ZAGREB; VJEROVNICI; CROATIA osiguranje d.d.; ZAGREBAČKI HOLDING, društvo s ograničenom odgovornošću za javni prijevoz, opskrbu vodom, održavanje čistoće, putnička a; Državni proračun; NAŠICECEMENT Tvornica cementa, dioničko društvo; VODOOPSKRBA I ODVODNJA, društvo s ograničenom odgovornošću</derivirana_varijabla>
  </DomainObject.Predmet.StrankaFormated>
  <DomainObject.Predmet.StrankaFormatedOIB>
    <izvorni_sadrzaj>  FINA ZAGREB, OIB 85821130368; VJEROVNICI; CROATIA osiguranje d.d., OIB 26187994862; ZAGREBAČKI HOLDING, društvo s ograničenom odgovornošću za javni prijevoz, opskrbu vodom, održavanje čistoće, putnička a, OIB 85584865987; Državni proračun; NAŠICECEMENT Tvornica cementa, dioničko društvo, OIB 62612424147; VODOOPSKRBA I ODVODNJA, društvo s ograničenom odgovornošću</izvorni_sadrzaj>
    <derivirana_varijabla naziv="DomainObject.Predmet.StrankaFormatedOIB_1">  FINA ZAGREB, OIB 85821130368; VJEROVNICI; CROATIA osiguranje d.d., OIB 26187994862; ZAGREBAČKI HOLDING, društvo s ograničenom odgovornošću za javni prijevoz, opskrbu vodom, održavanje čistoće, putnička a, OIB 85584865987; Državni proračun; NAŠICECEMENT Tvornica cementa, dioničko društvo, OIB 62612424147; VODOOPSKRBA I ODVODNJA, društvo s ograničenom odgovornošću</derivirana_varijabla>
  </DomainObject.Predmet.StrankaFormatedOIB>
  <DomainObject.Predmet.StrankaFormatedWithAdress>
    <izvorni_sadrzaj> FINA ZAGREB, Ul. grada Vukovara 7, 10000 Zagreb; VJEROVNICI; CROATIA osiguranje d.d., Trg kralja Tomislava 16, 10410 Velika Gorica; ZAGREBAČKI HOLDING, društvo s ograničenom odgovornošću za javni prijevoz, opskrbu vodom, održavanje čistoće, putnička a, Ulica grada Vukovara 41, 10000 Zagreb; Državni proračun; NAŠICECEMENT Tvornica cementa, dioničko društvo, Tajnovac 1, 31500 Našice; VODOOPSKRBA I ODVODNJA, društvo s ograničenom odgovornošću, Folnegovićeva 1, 10000 Zagreb</izvorni_sadrzaj>
    <derivirana_varijabla naziv="DomainObject.Predmet.StrankaFormatedWithAdress_1"> FINA ZAGREB, Ul. grada Vukovara 7, 10000 Zagreb; VJEROVNICI; CROATIA osiguranje d.d., Trg kralja Tomislava 16, 10410 Velika Gorica; ZAGREBAČKI HOLDING, društvo s ograničenom odgovornošću za javni prijevoz, opskrbu vodom, održavanje čistoće, putnička a, Ulica grada Vukovara 41, 10000 Zagreb; Državni proračun; NAŠICECEMENT Tvornica cementa, dioničko društvo, Tajnovac 1, 31500 Našice; VODOOPSKRBA I ODVODNJA, društvo s ograničenom odgovornošću, Folnegovićeva 1, 10000 Zagreb</derivirana_varijabla>
  </DomainObject.Predmet.StrankaFormatedWithAdress>
  <DomainObject.Predmet.StrankaFormatedWithAdressOIB>
    <izvorni_sadrzaj> FINA ZAGREB, OIB 85821130368, Ul. grada Vukovara 7, 10000 Zagreb; VJEROVNICI; CROATIA osiguranje d.d., OIB 26187994862, Trg kralja Tomislava 16, 10410 Velika Gorica; ZAGREBAČKI HOLDING, društvo s ograničenom odgovornošću za javni prijevoz, opskrbu vodom, održavanje čistoće, putnička a, OIB 85584865987, Ulica grada Vukovara 41, 10000 Zagreb; Državni proračun; NAŠICECEMENT Tvornica cementa, dioničko društvo, OIB 62612424147, Tajnovac 1, 31500 Našice; VODOOPSKRBA I ODVODNJA, društvo s ograničenom odgovornošću, Folnegovićeva 1, 10000 Zagreb</izvorni_sadrzaj>
    <derivirana_varijabla naziv="DomainObject.Predmet.StrankaFormatedWithAdressOIB_1"> FINA ZAGREB, OIB 85821130368, Ul. grada Vukovara 7, 10000 Zagreb; VJEROVNICI; CROATIA osiguranje d.d., OIB 26187994862, Trg kralja Tomislava 16, 10410 Velika Gorica; ZAGREBAČKI HOLDING, društvo s ograničenom odgovornošću za javni prijevoz, opskrbu vodom, održavanje čistoće, putnička a, OIB 85584865987, Ulica grada Vukovara 41, 10000 Zagreb; Državni proračun; NAŠICECEMENT Tvornica cementa, dioničko društvo, OIB 62612424147, Tajnovac 1, 31500 Našice; VODOOPSKRBA I ODVODNJA, društvo s ograničenom odgovornošću, Folnegovićeva 1, 10000 Zagreb</derivirana_varijabla>
  </DomainObject.Predmet.StrankaFormatedWithAdressOIB>
  <DomainObject.Predmet.StrankaWithAdress>
    <izvorni_sadrzaj>FINA ZAGREB Ul. grada Vukovara 7,10000 Zagreb,VJEROVNICI ,CROATIA osiguranje d.d. Trg kralja Tomislava 16,10410 Velika Gorica,ZAGREBAČKI HOLDING, društvo s ograničenom odgovornošću za javni prijevoz, opskrbu vodom, održavanje čistoće, putnička a Ulica grada Vukovara 41,10000 Zagreb,Državni proračun ,NAŠICECEMENT Tvornica cementa, dioničko društvo Tajnovac 1,31500 Našice,VODOOPSKRBA I ODVODNJA, društvo s ograničenom odgovornošću Folnegovićeva 1,10000 Zagreb</izvorni_sadrzaj>
    <derivirana_varijabla naziv="DomainObject.Predmet.StrankaWithAdress_1">FINA ZAGREB Ul. grada Vukovara 7,10000 Zagreb,VJEROVNICI ,CROATIA osiguranje d.d. Trg kralja Tomislava 16,10410 Velika Gorica,ZAGREBAČKI HOLDING, društvo s ograničenom odgovornošću za javni prijevoz, opskrbu vodom, održavanje čistoće, putnička a Ulica grada Vukovara 41,10000 Zagreb,Državni proračun ,NAŠICECEMENT Tvornica cementa, dioničko društvo Tajnovac 1,31500 Našice,VODOOPSKRBA I ODVODNJA, društvo s ograničenom odgovornošću Folnegovićeva 1,10000 Zagreb</derivirana_varijabla>
  </DomainObject.Predmet.StrankaWithAdress>
  <DomainObject.Predmet.StrankaWithAdressOIB>
    <izvorni_sadrzaj>FINA ZAGREB, OIB 85821130368, Ul. grada Vukovara 7,10000 Zagreb,VJEROVNICI,CROATIA osiguranje d.d., OIB 26187994862, Trg kralja Tomislava 16,10410 Velika Gorica,ZAGREBAČKI HOLDING, društvo s ograničenom odgovornošću za javni prijevoz, opskrbu vodom, održavanje čistoće, putnička a, OIB 85584865987, Ulica grada Vukovara 41,10000 Zagreb,Državni proračun,NAŠICECEMENT Tvornica cementa, dioničko društvo, OIB 62612424147, Tajnovac 1,31500 Našice,VODOOPSKRBA I ODVODNJA, društvo s ograničenom odgovornošću, Folnegovićeva 1,10000 Zagreb</izvorni_sadrzaj>
    <derivirana_varijabla naziv="DomainObject.Predmet.StrankaWithAdressOIB_1">FINA ZAGREB, OIB 85821130368, Ul. grada Vukovara 7,10000 Zagreb,VJEROVNICI,CROATIA osiguranje d.d., OIB 26187994862, Trg kralja Tomislava 16,10410 Velika Gorica,ZAGREBAČKI HOLDING, društvo s ograničenom odgovornošću za javni prijevoz, opskrbu vodom, održavanje čistoće, putnička a, OIB 85584865987, Ulica grada Vukovara 41,10000 Zagreb,Državni proračun,NAŠICECEMENT Tvornica cementa, dioničko društvo, OIB 62612424147, Tajnovac 1,31500 Našice,VODOOPSKRBA I ODVODNJA, društvo s ograničenom odgovornošću, Folnegovićeva 1,10000 Zagreb</derivirana_varijabla>
  </DomainObject.Predmet.StrankaWithAdressOIB>
  <DomainObject.Predmet.StrankaNazivFormated>
    <izvorni_sadrzaj>FINA ZAGREB,VJEROVNICI,CROATIA osiguranje d.d.,ZAGREBAČKI HOLDING, društvo s ograničenom odgovornošću za javni prijevoz, opskrbu vodom, održavanje čistoće, putnička a,Državni proračun,NAŠICECEMENT Tvornica cementa, dioničko društvo,VODOOPSKRBA I ODVODNJA, društvo s ograničenom odgovornošću</izvorni_sadrzaj>
    <derivirana_varijabla naziv="DomainObject.Predmet.StrankaNazivFormated_1">FINA ZAGREB,VJEROVNICI,CROATIA osiguranje d.d.,ZAGREBAČKI HOLDING, društvo s ograničenom odgovornošću za javni prijevoz, opskrbu vodom, održavanje čistoće, putnička a,Državni proračun,NAŠICECEMENT Tvornica cementa, dioničko društvo,VODOOPSKRBA I ODVODNJA, društvo s ograničenom odgovornošću</derivirana_varijabla>
  </DomainObject.Predmet.StrankaNazivFormated>
  <DomainObject.Predmet.StrankaNazivFormatedOIB>
    <izvorni_sadrzaj>FINA ZAGREB, OIB 85821130368,VJEROVNICI,CROATIA osiguranje d.d., OIB 26187994862,ZAGREBAČKI HOLDING, društvo s ograničenom odgovornošću za javni prijevoz, opskrbu vodom, održavanje čistoće, putnička a, OIB 85584865987,Državni proračun,NAŠICECEMENT Tvornica cementa, dioničko društvo, OIB 62612424147,VODOOPSKRBA I ODVODNJA, društvo s ograničenom odgovornošću</izvorni_sadrzaj>
    <derivirana_varijabla naziv="DomainObject.Predmet.StrankaNazivFormatedOIB_1">FINA ZAGREB, OIB 85821130368,VJEROVNICI,CROATIA osiguranje d.d., OIB 26187994862,ZAGREBAČKI HOLDING, društvo s ograničenom odgovornošću za javni prijevoz, opskrbu vodom, održavanje čistoće, putnička a, OIB 85584865987,Državni proračun,NAŠICECEMENT Tvornica cementa, dioničko društvo, OIB 62612424147,VODOOPSKRBA I ODVODNJA, društvo s ograničenom odgovornošću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  <item>VJEROVNICI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</izvorni_sadrzaj>
    <derivirana_varijabla naziv="DomainObject.Predmet.StrankaListFormated_1">
      <item>FINA ZAGREB</item>
      <item>VJEROVNICI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</derivirana_varijabla>
  </DomainObject.Predmet.StrankaListFormated>
  <DomainObject.Predmet.StrankaListFormatedOIB>
    <izvorni_sadrzaj>
      <item>FINA ZAGREB, OIB 85821130368</item>
      <item>VJEROVNICI</item>
      <item>CROATIA osiguranje d.d., OIB 26187994862</item>
      <item>ZAGREBAČKI HOLDING, društvo s ograničenom odgovornošću za javni prijevoz, opskrbu vodom, održavanje čistoće, putnička a, OIB 85584865987</item>
      <item>Državni proračun</item>
      <item>NAŠICECEMENT Tvornica cementa, dioničko društvo, OIB 62612424147</item>
      <item>VODOOPSKRBA I ODVODNJA, društvo s ograničenom odgovornošću</item>
    </izvorni_sadrzaj>
    <derivirana_varijabla naziv="DomainObject.Predmet.StrankaListFormatedOIB_1">
      <item>FINA ZAGREB, OIB 85821130368</item>
      <item>VJEROVNICI</item>
      <item>CROATIA osiguranje d.d., OIB 26187994862</item>
      <item>ZAGREBAČKI HOLDING, društvo s ograničenom odgovornošću za javni prijevoz, opskrbu vodom, održavanje čistoće, putnička a, OIB 85584865987</item>
      <item>Državni proračun</item>
      <item>NAŠICECEMENT Tvornica cementa, dioničko društvo, OIB 62612424147</item>
      <item>VODOOPSKRBA I ODVODNJA, društvo s ograničenom odgovornošću</item>
    </derivirana_varijabla>
  </DomainObject.Predmet.StrankaListFormatedOIB>
  <DomainObject.Predmet.StrankaListFormatedWithAdress>
    <izvorni_sadrzaj>
      <item>FINA ZAGREB, Ul. grada Vukovara 7, 10000 Zagreb</item>
      <item>VJEROVNICI</item>
      <item>CROATIA osiguranje d.d., Trg kralja Tomislava 16, 10410 Velika Gorica</item>
      <item>ZAGREBAČKI HOLDING, društvo s ograničenom odgovornošću za javni prijevoz, opskrbu vodom, održavanje čistoće, putnička a, Ulica grada Vukovara 41, 10000 Zagreb</item>
      <item>Državni proračun</item>
      <item>NAŠICECEMENT Tvornica cementa, dioničko društvo, Tajnovac 1, 31500 Našice</item>
      <item>VODOOPSKRBA I ODVODNJA, društvo s ograničenom odgovornošću, Folnegovićeva 1, 10000 Zagreb</item>
    </izvorni_sadrzaj>
    <derivirana_varijabla naziv="DomainObject.Predmet.StrankaListFormatedWithAdress_1">
      <item>FINA ZAGREB, Ul. grada Vukovara 7, 10000 Zagreb</item>
      <item>VJEROVNICI</item>
      <item>CROATIA osiguranje d.d., Trg kralja Tomislava 16, 10410 Velika Gorica</item>
      <item>ZAGREBAČKI HOLDING, društvo s ograničenom odgovornošću za javni prijevoz, opskrbu vodom, održavanje čistoće, putnička a, Ulica grada Vukovara 41, 10000 Zagreb</item>
      <item>Državni proračun</item>
      <item>NAŠICECEMENT Tvornica cementa, dioničko društvo, Tajnovac 1, 31500 Našice</item>
      <item>VODOOPSKRBA I ODVODNJA, društvo s ograničenom odgovornošću, Folnegovićeva 1, 10000 Zagreb</item>
    </derivirana_varijabla>
  </DomainObject.Predmet.StrankaListFormatedWithAdress>
  <DomainObject.Predmet.StrankaListFormatedWithAdressOIB>
    <izvorni_sadrzaj>
      <item>FINA ZAGREB, OIB 85821130368, Ul. grada Vukovara 7, 10000 Zagreb</item>
      <item>VJEROVNICI</item>
      <item>CROATIA osiguranje d.d., OIB 26187994862, Trg kralja Tomislava 16, 10410 Velika Gorica</item>
      <item>ZAGREBAČKI HOLDING, društvo s ograničenom odgovornošću za javni prijevoz, opskrbu vodom, održavanje čistoće, putnička a, OIB 85584865987, Ulica grada Vukovara 41, 10000 Zagreb</item>
      <item>Državni proračun</item>
      <item>NAŠICECEMENT Tvornica cementa, dioničko društvo, OIB 62612424147, Tajnovac 1, 31500 Našice</item>
      <item>VODOOPSKRBA I ODVODNJA, društvo s ograničenom odgovornošću, Folnegovićeva 1, 10000 Zagreb</item>
    </izvorni_sadrzaj>
    <derivirana_varijabla naziv="DomainObject.Predmet.StrankaListFormatedWithAdressOIB_1">
      <item>FINA ZAGREB, OIB 85821130368, Ul. grada Vukovara 7, 10000 Zagreb</item>
      <item>VJEROVNICI</item>
      <item>CROATIA osiguranje d.d., OIB 26187994862, Trg kralja Tomislava 16, 10410 Velika Gorica</item>
      <item>ZAGREBAČKI HOLDING, društvo s ograničenom odgovornošću za javni prijevoz, opskrbu vodom, održavanje čistoće, putnička a, OIB 85584865987, Ulica grada Vukovara 41, 10000 Zagreb</item>
      <item>Državni proračun</item>
      <item>NAŠICECEMENT Tvornica cementa, dioničko društvo, OIB 62612424147, Tajnovac 1, 31500 Našice</item>
      <item>VODOOPSKRBA I ODVODNJA, društvo s ograničenom odgovornošću, Folnegovićeva 1, 10000 Zagreb</item>
    </derivirana_varijabla>
  </DomainObject.Predmet.StrankaListFormatedWithAdressOIB>
  <DomainObject.Predmet.StrankaListNazivFormated>
    <izvorni_sadrzaj>
      <item>FINA ZAGREB</item>
      <item>VJEROVNICI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</izvorni_sadrzaj>
    <derivirana_varijabla naziv="DomainObject.Predmet.StrankaListNazivFormated_1">
      <item>FINA ZAGREB</item>
      <item>VJEROVNICI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</derivirana_varijabla>
  </DomainObject.Predmet.StrankaListNazivFormated>
  <DomainObject.Predmet.StrankaListNazivFormatedOIB>
    <izvorni_sadrzaj>
      <item>FINA ZAGREB, OIB 85821130368</item>
      <item>VJEROVNICI</item>
      <item>CROATIA osiguranje d.d., OIB 26187994862</item>
      <item>ZAGREBAČKI HOLDING, društvo s ograničenom odgovornošću za javni prijevoz, opskrbu vodom, održavanje čistoće, putnička a, OIB 85584865987</item>
      <item>Državni proračun</item>
      <item>NAŠICECEMENT Tvornica cementa, dioničko društvo, OIB 62612424147</item>
      <item>VODOOPSKRBA I ODVODNJA, društvo s ograničenom odgovornošću</item>
    </izvorni_sadrzaj>
    <derivirana_varijabla naziv="DomainObject.Predmet.StrankaListNazivFormatedOIB_1">
      <item>FINA ZAGREB, OIB 85821130368</item>
      <item>VJEROVNICI</item>
      <item>CROATIA osiguranje d.d., OIB 26187994862</item>
      <item>ZAGREBAČKI HOLDING, društvo s ograničenom odgovornošću za javni prijevoz, opskrbu vodom, održavanje čistoće, putnička a, OIB 85584865987</item>
      <item>Državni proračun</item>
      <item>NAŠICECEMENT Tvornica cementa, dioničko društvo, OIB 62612424147</item>
      <item>VODOOPSKRBA I ODVODNJA, društvo s ograničenom odgovornošću</item>
    </derivirana_varijabla>
  </DomainObject.Predmet.StrankaListNazivFormatedOIB>
  <DomainObject.Predmet.ProtuStrankaListFormated>
    <izvorni_sadrzaj>
      <item>CONICO d.o.o. zastupanog po punomoćniku ZLATKO PETEK</item>
    </izvorni_sadrzaj>
    <derivirana_varijabla naziv="DomainObject.Predmet.ProtuStrankaListFormated_1">
      <item>CONICO d.o.o. zastupanog po punomoćniku ZLATKO PETEK</item>
    </derivirana_varijabla>
  </DomainObject.Predmet.ProtuStrankaListFormated>
  <DomainObject.Predmet.ProtuStrankaListFormatedOIB>
    <izvorni_sadrzaj>
      <item>CONICO d.o.o., OIB 23196407652 zastupanog po punomoćniku ZLATKO PETEK</item>
    </izvorni_sadrzaj>
    <derivirana_varijabla naziv="DomainObject.Predmet.ProtuStrankaListFormatedOIB_1">
      <item>CONICO d.o.o., OIB 23196407652 zastupanog po punomoćniku ZLATKO PETEK</item>
    </derivirana_varijabla>
  </DomainObject.Predmet.ProtuStrankaListFormatedOIB>
  <DomainObject.Predmet.ProtuStrankaListFormatedWithAdress>
    <izvorni_sadrzaj>
      <item>CONICO d.o.o., Petrinjska 59, 10000 Zagreb zastupanog po punomoćniku ZLATKO PETEK</item>
    </izvorni_sadrzaj>
    <derivirana_varijabla naziv="DomainObject.Predmet.ProtuStrankaListFormatedWithAdress_1">
      <item>CONICO d.o.o., Petrinjska 59, 10000 Zagreb zastupanog po punomoćniku ZLATKO PETEK</item>
    </derivirana_varijabla>
  </DomainObject.Predmet.ProtuStrankaListFormatedWithAdress>
  <DomainObject.Predmet.ProtuStrankaListFormatedWithAdressOIB>
    <izvorni_sadrzaj>
      <item>CONICO d.o.o., OIB 23196407652, Petrinjska 59, 10000 Zagreb zastupanog po punomoćniku ZLATKO PETEK</item>
    </izvorni_sadrzaj>
    <derivirana_varijabla naziv="DomainObject.Predmet.ProtuStrankaListFormatedWithAdressOIB_1">
      <item>CONICO d.o.o., OIB 23196407652, Petrinjska 59, 10000 Zagreb zastupanog po punomoćniku ZLATKO PETEK</item>
    </derivirana_varijabla>
  </DomainObject.Predmet.ProtuStrankaListFormatedWithAdressOIB>
  <DomainObject.Predmet.ProtuStrankaListNazivFormated>
    <izvorni_sadrzaj>
      <item>CONICO d.o.o.</item>
    </izvorni_sadrzaj>
    <derivirana_varijabla naziv="DomainObject.Predmet.ProtuStrankaListNazivFormated_1">
      <item>CONICO d.o.o.</item>
    </derivirana_varijabla>
  </DomainObject.Predmet.ProtuStrankaListNazivFormated>
  <DomainObject.Predmet.ProtuStrankaListNazivFormatedOIB>
    <izvorni_sadrzaj>
      <item>CONICO d.o.o., OIB 23196407652</item>
    </izvorni_sadrzaj>
    <derivirana_varijabla naziv="DomainObject.Predmet.ProtuStrankaListNazivFormatedOIB_1">
      <item>CONICO d.o.o., OIB 23196407652</item>
    </derivirana_varijabla>
  </DomainObject.Predmet.ProtuStrankaListNazivFormatedOIB>
  <DomainObject.Predmet.OstaliListFormated>
    <izvorni_sadrzaj>
      <item>ZLATKO PETEK punomoćnik sudionika u postupku CONICO d.o.o.</item>
      <item>Ministarstvo financija RH, Porezna uprava</item>
      <item>NEXE BETON d.o.o. za proizvodnju betona</item>
      <item>ZAGREBAČKI HOLDING d.o.o., Podružnica Čistoća</item>
      <item>Zdravko Mitak</item>
      <item>ŽUPANIJSKO DRŽAVNO ODVJETNIŠTVO U ZAGREBU</item>
    </izvorni_sadrzaj>
    <derivirana_varijabla naziv="DomainObject.Predmet.OstaliListFormated_1">
      <item>ZLATKO PETEK punomoćnik sudionika u postupku CONICO d.o.o.</item>
      <item>Ministarstvo financija RH, Porezna uprava</item>
      <item>NEXE BETON d.o.o. za proizvodnju betona</item>
      <item>ZAGREBAČKI HOLDING d.o.o., Podružnica Čistoća</item>
      <item>Zdravko Mitak</item>
      <item>ŽUPANIJSKO DRŽAVNO ODVJETNIŠTVO U ZAGREBU</item>
    </derivirana_varijabla>
  </DomainObject.Predmet.OstaliListFormated>
  <DomainObject.Predmet.OstaliListFormatedOIB>
    <izvorni_sadrzaj>
      <item>ZLATKO PETEK, OIB 35626966780 punomoćnik sudionika u postupku CONICO d.o.o.</item>
      <item>Ministarstvo financija RH, Porezna uprava, OIB 18683136487</item>
      <item>NEXE BETON d.o.o. za proizvodnju betona, OIB 48358267745</item>
      <item>ZAGREBAČKI HOLDING d.o.o., Podružnica Čistoća, OIB 85584865987</item>
      <item>Zdravko Mitak, OIB 25916717450</item>
      <item>ŽUPANIJSKO DRŽAVNO ODVJETNIŠTVO U ZAGREBU</item>
    </izvorni_sadrzaj>
    <derivirana_varijabla naziv="DomainObject.Predmet.OstaliListFormatedOIB_1">
      <item>ZLATKO PETEK, OIB 35626966780 punomoćnik sudionika u postupku CONICO d.o.o.</item>
      <item>Ministarstvo financija RH, Porezna uprava, OIB 18683136487</item>
      <item>NEXE BETON d.o.o. za proizvodnju betona, OIB 48358267745</item>
      <item>ZAGREBAČKI HOLDING d.o.o., Podružnica Čistoća, OIB 85584865987</item>
      <item>Zdravko Mitak, OIB 25916717450</item>
      <item>ŽUPANIJSKO DRŽAVNO ODVJETNIŠTVO U ZAGREBU</item>
    </derivirana_varijabla>
  </DomainObject.Predmet.OstaliListFormatedOIB>
  <DomainObject.Predmet.OstaliListFormatedWithAdress>
    <izvorni_sadrzaj>
      <item>ZLATKO PETEK, Barutanski jarak 42, 10010 Zagreb punomoćnik sudionika u postupku CONICO d.o.o.</item>
      <item>Ministarstvo financija RH, Porezna uprava, Av. Dubrovnik 32, 10000 Zagreb</item>
      <item>NEXE BETON d.o.o. za proizvodnju betona, Braće Radić 200, 31500 Našice</item>
      <item>ZAGREBAČKI HOLDING d.o.o., Podružnica Čistoća, Radnička 82, 10000 Zagreb</item>
      <item>Zdravko Mitak, Zelenjak 53, 10000 Zagreb</item>
      <item>ŽUPANIJSKO DRŽAVNO ODVJETNIŠTVO U ZAGREBU</item>
    </izvorni_sadrzaj>
    <derivirana_varijabla naziv="DomainObject.Predmet.OstaliListFormatedWithAdress_1">
      <item>ZLATKO PETEK, Barutanski jarak 42, 10010 Zagreb punomoćnik sudionika u postupku CONICO d.o.o.</item>
      <item>Ministarstvo financija RH, Porezna uprava, Av. Dubrovnik 32, 10000 Zagreb</item>
      <item>NEXE BETON d.o.o. za proizvodnju betona, Braće Radić 200, 31500 Našice</item>
      <item>ZAGREBAČKI HOLDING d.o.o., Podružnica Čistoća, Radnička 82, 10000 Zagreb</item>
      <item>Zdravko Mitak, Zelenjak 53, 10000 Zagreb</item>
      <item>ŽUPANIJSKO DRŽAVNO ODVJETNIŠTVO U ZAGREBU</item>
    </derivirana_varijabla>
  </DomainObject.Predmet.OstaliListFormatedWithAdress>
  <DomainObject.Predmet.OstaliListFormatedWithAdressOIB>
    <izvorni_sadrzaj>
      <item>ZLATKO PETEK, OIB 35626966780, Barutanski jarak 42, 10010 Zagreb punomoćnik sudionika u postupku CONICO d.o.o.</item>
      <item>Ministarstvo financija RH, Porezna uprava, OIB 18683136487, Av. Dubrovnik 32, 10000 Zagreb</item>
      <item>NEXE BETON d.o.o. za proizvodnju betona, OIB 48358267745, Braće Radić 200, 31500 Našice</item>
      <item>ZAGREBAČKI HOLDING d.o.o., Podružnica Čistoća, OIB 85584865987, Radnička 82, 10000 Zagreb</item>
      <item>Zdravko Mitak, OIB 25916717450, Zelenjak 53, 10000 Zagreb</item>
      <item>ŽUPANIJSKO DRŽAVNO ODVJETNIŠTVO U ZAGREBU</item>
    </izvorni_sadrzaj>
    <derivirana_varijabla naziv="DomainObject.Predmet.OstaliListFormatedWithAdressOIB_1">
      <item>ZLATKO PETEK, OIB 35626966780, Barutanski jarak 42, 10010 Zagreb punomoćnik sudionika u postupku CONICO d.o.o.</item>
      <item>Ministarstvo financija RH, Porezna uprava, OIB 18683136487, Av. Dubrovnik 32, 10000 Zagreb</item>
      <item>NEXE BETON d.o.o. za proizvodnju betona, OIB 48358267745, Braće Radić 200, 31500 Našice</item>
      <item>ZAGREBAČKI HOLDING d.o.o., Podružnica Čistoća, OIB 85584865987, Radnička 82, 10000 Zagreb</item>
      <item>Zdravko Mitak, OIB 25916717450, Zelenjak 53, 10000 Zagreb</item>
      <item>ŽUPANIJSKO DRŽAVNO ODVJETNIŠTVO U ZAGREBU</item>
    </derivirana_varijabla>
  </DomainObject.Predmet.OstaliListFormatedWithAdressOIB>
  <DomainObject.Predmet.OstaliListNazivFormated>
    <izvorni_sadrzaj>
      <item>ZLATKO PETEK</item>
      <item>Ministarstvo financija RH, Porezna uprava</item>
      <item>NEXE BETON d.o.o. za proizvodnju betona</item>
      <item>ZAGREBAČKI HOLDING d.o.o., Podružnica Čistoća</item>
      <item>Zdravko Mitak</item>
      <item>ŽUPANIJSKO DRŽAVNO ODVJETNIŠTVO U ZAGREBU</item>
    </izvorni_sadrzaj>
    <derivirana_varijabla naziv="DomainObject.Predmet.OstaliListNazivFormated_1">
      <item>ZLATKO PETEK</item>
      <item>Ministarstvo financija RH, Porezna uprava</item>
      <item>NEXE BETON d.o.o. za proizvodnju betona</item>
      <item>ZAGREBAČKI HOLDING d.o.o., Podružnica Čistoća</item>
      <item>Zdravko Mitak</item>
      <item>ŽUPANIJSKO DRŽAVNO ODVJETNIŠTVO U ZAGREBU</item>
    </derivirana_varijabla>
  </DomainObject.Predmet.OstaliListNazivFormated>
  <DomainObject.Predmet.OstaliListNazivFormatedOIB>
    <izvorni_sadrzaj>
      <item>ZLATKO PETEK, OIB 35626966780</item>
      <item>Ministarstvo financija RH, Porezna uprava, OIB 18683136487</item>
      <item>NEXE BETON d.o.o. za proizvodnju betona, OIB 48358267745</item>
      <item>ZAGREBAČKI HOLDING d.o.o., Podružnica Čistoća, OIB 85584865987</item>
      <item>Zdravko Mitak, OIB 25916717450</item>
      <item>ŽUPANIJSKO DRŽAVNO ODVJETNIŠTVO U ZAGREBU</item>
    </izvorni_sadrzaj>
    <derivirana_varijabla naziv="DomainObject.Predmet.OstaliListNazivFormatedOIB_1">
      <item>ZLATKO PETEK, OIB 35626966780</item>
      <item>Ministarstvo financija RH, Porezna uprava, OIB 18683136487</item>
      <item>NEXE BETON d.o.o. za proizvodnju betona, OIB 48358267745</item>
      <item>ZAGREBAČKI HOLDING d.o.o., Podružnica Čistoća, OIB 85584865987</item>
      <item>Zdravko Mitak, OIB 25916717450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CONICO d.o.o.</izvorni_sadrzaj>
    <derivirana_varijabla naziv="DomainObject.Predmet.ProtustrankaIDrugi_1">CONICO d.o.o.</derivirana_varijabla>
  </DomainObject.Predmet.ProtustrankaIDrugi>
  <DomainObject.Predmet.StrankaIDrugiAdressOIB>
    <izvorni_sadrzaj>FINA ZAGREB, OIB 85821130368, Ul. grada Vukovara 7, 10000 Zagreb i dr.</izvorni_sadrzaj>
    <derivirana_varijabla naziv="DomainObject.Predmet.StrankaIDrugiAdressOIB_1">FINA ZAGREB, OIB 85821130368, Ul. grada Vukovara 7, 10000 Zagreb i dr.</derivirana_varijabla>
  </DomainObject.Predmet.StrankaIDrugiAdressOIB>
  <DomainObject.Predmet.ProtustrankaIDrugiAdressOIB>
    <izvorni_sadrzaj>CONICO d.o.o., OIB 23196407652, Petrinjska 59, 10000 Zagreb</izvorni_sadrzaj>
    <derivirana_varijabla naziv="DomainObject.Predmet.ProtustrankaIDrugiAdressOIB_1">CONICO d.o.o., OIB 23196407652, Petrinjska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VJEROVNICI</item>
      <item>CONICO d.o.o.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  <item>ZLATKO PETEK</item>
      <item>Ministarstvo financija RH, Porezna uprava</item>
      <item>NEXE BETON d.o.o. za proizvodnju betona</item>
      <item>ZAGREBAČKI HOLDING d.o.o., Podružnica Čistoća</item>
      <item>Zdravko Mitak</item>
      <item>ŽUPANIJSKO DRŽAVNO ODVJETNIŠTVO U ZAGREBU</item>
    </izvorni_sadrzaj>
    <derivirana_varijabla naziv="DomainObject.Predmet.SudioniciListNaziv_1">
      <item>FINA ZAGREB</item>
      <item>VJEROVNICI</item>
      <item>CONICO d.o.o.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  <item>ZLATKO PETEK</item>
      <item>Ministarstvo financija RH, Porezna uprava</item>
      <item>NEXE BETON d.o.o. za proizvodnju betona</item>
      <item>ZAGREBAČKI HOLDING d.o.o., Podružnica Čistoća</item>
      <item>Zdravko Mitak</item>
      <item>ŽUPANIJSKO DRŽAVNO ODVJETNIŠTVO U ZAGREBU</item>
    </derivirana_varijabla>
  </DomainObject.Predmet.SudioniciListNaziv>
  <DomainObject.Predmet.SudioniciListAdressOIB>
    <izvorni_sadrzaj>
      <item>FINA ZAGREB, OIB 85821130368, Ul. grada Vukovara 7,10000 Zagreb</item>
      <item>VJEROVNICI</item>
      <item>CONICO d.o.o., OIB 23196407652, Petrinjska 59,10000 Zagreb</item>
      <item>CROATIA osiguranje d.d., OIB 26187994862, Trg kralja Tomislava 16,10410 Velika Gorica</item>
      <item>ZAGREBAČKI HOLDING, društvo s ograničenom odgovornošću za javni prijevoz, opskrbu vodom, održavanje čistoće, putnička a, OIB 85584865987, Ulica grada Vukovara 41,10000 Zagreb</item>
      <item>Državni proračun</item>
      <item>NAŠICECEMENT Tvornica cementa, dioničko društvo, OIB 62612424147, Tajnovac 1,31500 Našice</item>
      <item>VODOOPSKRBA I ODVODNJA, društvo s ograničenom odgovornošću, Folnegovićeva 1,10000 Zagreb</item>
      <item>ZLATKO PETEK, OIB 35626966780, Barutanski jarak 42,10010 Zagreb</item>
      <item>Ministarstvo financija RH, Porezna uprava, OIB 18683136487, Av. Dubrovnik 32,10000 Zagreb</item>
      <item>NEXE BETON d.o.o. za proizvodnju betona, OIB 48358267745, Braće Radić 200,31500 Našice</item>
      <item>ZAGREBAČKI HOLDING d.o.o., Podružnica Čistoća, OIB 85584865987, Radnička 82,10000 Zagreb</item>
      <item>Zdravko Mitak, OIB 25916717450, Zelenjak 53,10000 Zagreb</item>
      <item>ŽUPANIJSKO DRŽAVNO ODVJETNIŠTVO U ZAGREBU</item>
    </izvorni_sadrzaj>
    <derivirana_varijabla naziv="DomainObject.Predmet.SudioniciListAdressOIB_1">
      <item>FINA ZAGREB, OIB 85821130368, Ul. grada Vukovara 7,10000 Zagreb</item>
      <item>VJEROVNICI</item>
      <item>CONICO d.o.o., OIB 23196407652, Petrinjska 59,10000 Zagreb</item>
      <item>CROATIA osiguranje d.d., OIB 26187994862, Trg kralja Tomislava 16,10410 Velika Gorica</item>
      <item>ZAGREBAČKI HOLDING, društvo s ograničenom odgovornošću za javni prijevoz, opskrbu vodom, održavanje čistoće, putnička a, OIB 85584865987, Ulica grada Vukovara 41,10000 Zagreb</item>
      <item>Državni proračun</item>
      <item>NAŠICECEMENT Tvornica cementa, dioničko društvo, OIB 62612424147, Tajnovac 1,31500 Našice</item>
      <item>VODOOPSKRBA I ODVODNJA, društvo s ograničenom odgovornošću, Folnegovićeva 1,10000 Zagreb</item>
      <item>ZLATKO PETEK, OIB 35626966780, Barutanski jarak 42,10010 Zagreb</item>
      <item>Ministarstvo financija RH, Porezna uprava, OIB 18683136487, Av. Dubrovnik 32,10000 Zagreb</item>
      <item>NEXE BETON d.o.o. za proizvodnju betona, OIB 48358267745, Braće Radić 200,31500 Našice</item>
      <item>ZAGREBAČKI HOLDING d.o.o., Podružnica Čistoća, OIB 85584865987, Radnička 82,10000 Zagreb</item>
      <item>Zdravko Mitak, OIB 25916717450, Zelenjak 53,10000 Zagreb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23196407652</item>
      <item>, OIB 26187994862</item>
      <item>, OIB 85584865987</item>
      <item>, OIB null</item>
      <item>, OIB 62612424147</item>
      <item>, OIB null</item>
      <item>, OIB 35626966780</item>
      <item>, OIB 18683136487</item>
      <item>, OIB 48358267745</item>
      <item>, OIB 85584865987</item>
      <item>, OIB 25916717450</item>
      <item>, OIB null</item>
    </izvorni_sadrzaj>
    <derivirana_varijabla naziv="DomainObject.Predmet.SudioniciListNazivOIB_1">
      <item>, OIB 85821130368</item>
      <item>, OIB null</item>
      <item>, OIB 23196407652</item>
      <item>, OIB 26187994862</item>
      <item>, OIB 85584865987</item>
      <item>, OIB null</item>
      <item>, OIB 62612424147</item>
      <item>, OIB null</item>
      <item>, OIB 35626966780</item>
      <item>, OIB 18683136487</item>
      <item>, OIB 48358267745</item>
      <item>, OIB 85584865987</item>
      <item>, OIB 25916717450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326</properties:Words>
  <properties:Characters>1729</properties:Characters>
  <properties:Lines>68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2015-01-30T14:41:00Z</dcterms:created>
  <dc:creator>Sudsko vijeće</dc:creator>
  <cp:lastModifiedBy>Monika Grbac</cp:lastModifiedBy>
  <cp:lastPrinted>2018-01-11T12:32:00Z</cp:lastPrinted>
  <dcterms:modified xmlns:xsi="http://www.w3.org/2001/XMLSchema-instance" xsi:type="dcterms:W3CDTF">2018-01-11T12:32:00Z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