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681d" w14:paraId="294681d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0633A6">
        <w:rPr>
          <w:b/>
        </w:rPr>
        <w:t>948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EA08DF">
        <w:t>RONALDO j.d.o.o. za ugostiteljstvo i usluge, Solin, Put Vukšića 22, OIB: 24840951241</w:t>
      </w:r>
      <w:r w:rsidR="00524FB3">
        <w:t xml:space="preserve">, dana </w:t>
      </w:r>
      <w:r w:rsidR="00EA08DF">
        <w:t>04</w:t>
      </w:r>
      <w:r w:rsidR="00524FB3">
        <w:t>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EA08DF">
        <w:t>RONALDO j.d.o.o. za ugostiteljstvo i usluge, Solin, Put Vukšića 22, OIB: 24840951241</w:t>
      </w:r>
      <w:r w:rsidR="00D61362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0633A6">
        <w:t>948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0633A6">
        <w:t>02</w:t>
      </w:r>
      <w:r w:rsidR="00E67B41">
        <w:t xml:space="preserve">. </w:t>
      </w:r>
      <w:r w:rsidR="000633A6">
        <w:t>listopada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9365CD">
        <w:t>RONALDO j.d.o.o. za ugostiteljstvo i usluge, Solin, Put Vukšića 22, OIB: 24840951241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0633A6">
        <w:t>05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D14BA3">
        <w:t>3</w:t>
      </w:r>
      <w:r w:rsidR="000633A6">
        <w:t>65</w:t>
      </w:r>
      <w:r w:rsidR="00502899">
        <w:t>.</w:t>
      </w:r>
      <w:r w:rsidR="000633A6">
        <w:t>145</w:t>
      </w:r>
      <w:r w:rsidR="00D14BA3">
        <w:t>9</w:t>
      </w:r>
      <w:r w:rsidR="00F96FFD">
        <w:t>,</w:t>
      </w:r>
      <w:r w:rsidR="000633A6">
        <w:t>79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502899">
        <w:t>1</w:t>
      </w:r>
      <w:r w:rsidR="00D14BA3">
        <w:t>6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0633A6">
        <w:t>390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4C4C44">
        <w:rPr>
          <w:b/>
        </w:rPr>
        <w:t>04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D34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0633A6">
          <w:t>948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33A6"/>
    <w:rsid w:val="00065D0C"/>
    <w:rsid w:val="00070E55"/>
    <w:rsid w:val="00077C25"/>
    <w:rsid w:val="00080B45"/>
    <w:rsid w:val="00111F60"/>
    <w:rsid w:val="00113F1E"/>
    <w:rsid w:val="00134EAF"/>
    <w:rsid w:val="001508EB"/>
    <w:rsid w:val="001A3B57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4C44"/>
    <w:rsid w:val="004C6A85"/>
    <w:rsid w:val="004F4919"/>
    <w:rsid w:val="00502899"/>
    <w:rsid w:val="00502C00"/>
    <w:rsid w:val="00512EC9"/>
    <w:rsid w:val="00524FB3"/>
    <w:rsid w:val="00527605"/>
    <w:rsid w:val="005356A3"/>
    <w:rsid w:val="00543642"/>
    <w:rsid w:val="00550916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B1920"/>
    <w:rsid w:val="008D6B1E"/>
    <w:rsid w:val="008E102D"/>
    <w:rsid w:val="008E3CA3"/>
    <w:rsid w:val="009365CD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502EF"/>
    <w:rsid w:val="00B56F62"/>
    <w:rsid w:val="00B63CEE"/>
    <w:rsid w:val="00B843E3"/>
    <w:rsid w:val="00BA1BAA"/>
    <w:rsid w:val="00BA3950"/>
    <w:rsid w:val="00BE3C73"/>
    <w:rsid w:val="00BE66DA"/>
    <w:rsid w:val="00BE6D02"/>
    <w:rsid w:val="00C0685F"/>
    <w:rsid w:val="00C346A8"/>
    <w:rsid w:val="00C350D4"/>
    <w:rsid w:val="00C500C8"/>
    <w:rsid w:val="00C67953"/>
    <w:rsid w:val="00C77C15"/>
    <w:rsid w:val="00C83C9B"/>
    <w:rsid w:val="00CC5486"/>
    <w:rsid w:val="00CD2208"/>
    <w:rsid w:val="00CD6654"/>
    <w:rsid w:val="00CD7D34"/>
    <w:rsid w:val="00CF562F"/>
    <w:rsid w:val="00D14BA3"/>
    <w:rsid w:val="00D2067C"/>
    <w:rsid w:val="00D22EF5"/>
    <w:rsid w:val="00D450CD"/>
    <w:rsid w:val="00D6056F"/>
    <w:rsid w:val="00D60A6C"/>
    <w:rsid w:val="00D60B22"/>
    <w:rsid w:val="00D61362"/>
    <w:rsid w:val="00D6737D"/>
    <w:rsid w:val="00D70DF1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08DF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D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D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D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D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D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D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D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D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St-948/2017</izvorni_sadrzaj>
    <derivirana_varijabla naziv="DomainObject.Predmet.OznakaBroj_1">St-948/2017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RONALDO j.d.o.o. za ugostiteljstvo i usluge</izvorni_sadrzaj>
    <derivirana_varijabla naziv="DomainObject.Predmet.ProtustrankaFormated_1">  RONALDO j.d.o.o. za ugostiteljstvo i usluge</derivirana_varijabla>
  </DomainObject.Predmet.ProtustrankaFormated>
  <DomainObject.Predmet.ProtustrankaFormatedOIB>
    <izvorni_sadrzaj>  RONALDO j.d.o.o. za ugostiteljstvo i usluge, OIB 24840951241</izvorni_sadrzaj>
    <derivirana_varijabla naziv="DomainObject.Predmet.ProtustrankaFormatedOIB_1">  RONALDO j.d.o.o. za ugostiteljstvo i usluge, OIB 24840951241</derivirana_varijabla>
  </DomainObject.Predmet.ProtustrankaFormatedOIB>
  <DomainObject.Predmet.ProtustrankaFormatedWithAdress>
    <izvorni_sadrzaj> RONALDO j.d.o.o. za ugostiteljstvo i usluge, Put Vukšića 22, 21210 Solin</izvorni_sadrzaj>
    <derivirana_varijabla naziv="DomainObject.Predmet.ProtustrankaFormatedWithAdress_1"> RONALDO j.d.o.o. za ugostiteljstvo i usluge, Put Vukšića 22, 21210 Solin</derivirana_varijabla>
  </DomainObject.Predmet.ProtustrankaFormatedWithAdress>
  <DomainObject.Predmet.ProtustrankaFormatedWithAdressOIB>
    <izvorni_sadrzaj> RONALDO j.d.o.o. za ugostiteljstvo i usluge, OIB 24840951241, Put Vukšića 22, 21210 Solin</izvorni_sadrzaj>
    <derivirana_varijabla naziv="DomainObject.Predmet.ProtustrankaFormatedWithAdressOIB_1"> RONALDO j.d.o.o. za ugostiteljstvo i usluge, OIB 24840951241, Put Vukšića 22, 21210 Solin</derivirana_varijabla>
  </DomainObject.Predmet.ProtustrankaFormatedWithAdressOIB>
  <DomainObject.Predmet.ProtustrankaWithAdress>
    <izvorni_sadrzaj>RONALDO j.d.o.o. za ugostiteljstvo i usluge Put Vukšića 22, 21210 Solin</izvorni_sadrzaj>
    <derivirana_varijabla naziv="DomainObject.Predmet.ProtustrankaWithAdress_1">RONALDO j.d.o.o. za ugostiteljstvo i usluge Put Vukšića 22, 21210 Solin</derivirana_varijabla>
  </DomainObject.Predmet.ProtustrankaWithAdress>
  <DomainObject.Predmet.ProtustrankaWithAdressOIB>
    <izvorni_sadrzaj>RONALDO j.d.o.o. za ugostiteljstvo i usluge, OIB 24840951241, Put Vukšića 22, 21210 Solin</izvorni_sadrzaj>
    <derivirana_varijabla naziv="DomainObject.Predmet.ProtustrankaWithAdressOIB_1">RONALDO j.d.o.o. za ugostiteljstvo i usluge, OIB 24840951241, Put Vukšića 22, 21210 Solin</derivirana_varijabla>
  </DomainObject.Predmet.ProtustrankaWithAdressOIB>
  <DomainObject.Predmet.ProtustrankaNazivFormated>
    <izvorni_sadrzaj>RONALDO j.d.o.o. za ugostiteljstvo i usluge</izvorni_sadrzaj>
    <derivirana_varijabla naziv="DomainObject.Predmet.ProtustrankaNazivFormated_1">RONALDO j.d.o.o. za ugostiteljstvo i usluge</derivirana_varijabla>
  </DomainObject.Predmet.ProtustrankaNazivFormated>
  <DomainObject.Predmet.ProtustrankaNazivFormatedOIB>
    <izvorni_sadrzaj>RONALDO j.d.o.o. za ugostiteljstvo i usluge, OIB 24840951241</izvorni_sadrzaj>
    <derivirana_varijabla naziv="DomainObject.Predmet.ProtustrankaNazivFormatedOIB_1">RONALDO j.d.o.o. za ugostiteljstvo i usluge, OIB 24840951241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127767.58</izvorni_sadrzaj>
    <derivirana_varijabla naziv="DomainObject.Predmet.TrenutnaVrijednost_1">127767.58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RONALDO j.d.o.o. za ugostiteljstvo i usluge</item>
    </izvorni_sadrzaj>
    <derivirana_varijabla naziv="DomainObject.Predmet.ProtuStrankaListFormated_1">
      <item>RONALDO j.d.o.o. za ugostiteljstvo i usluge</item>
    </derivirana_varijabla>
  </DomainObject.Predmet.ProtuStrankaListFormated>
  <DomainObject.Predmet.ProtuStrankaListFormatedOIB>
    <izvorni_sadrzaj>
      <item>RONALDO j.d.o.o. za ugostiteljstvo i usluge, OIB 24840951241</item>
    </izvorni_sadrzaj>
    <derivirana_varijabla naziv="DomainObject.Predmet.ProtuStrankaListFormatedOIB_1">
      <item>RONALDO j.d.o.o. za ugostiteljstvo i usluge, OIB 24840951241</item>
    </derivirana_varijabla>
  </DomainObject.Predmet.ProtuStrankaListFormatedOIB>
  <DomainObject.Predmet.ProtuStrankaListFormatedWithAdress>
    <izvorni_sadrzaj>
      <item>RONALDO j.d.o.o. za ugostiteljstvo i usluge, Put Vukšića 22, 21210 Solin</item>
    </izvorni_sadrzaj>
    <derivirana_varijabla naziv="DomainObject.Predmet.ProtuStrankaListFormatedWithAdress_1">
      <item>RONALDO j.d.o.o. za ugostiteljstvo i usluge, Put Vukšića 22, 21210 Solin</item>
    </derivirana_varijabla>
  </DomainObject.Predmet.ProtuStrankaListFormatedWithAdress>
  <DomainObject.Predmet.ProtuStrankaListFormatedWithAdressOIB>
    <izvorni_sadrzaj>
      <item>RONALDO j.d.o.o. za ugostiteljstvo i usluge, OIB 24840951241, Put Vukšića 22, 21210 Solin</item>
    </izvorni_sadrzaj>
    <derivirana_varijabla naziv="DomainObject.Predmet.ProtuStrankaListFormatedWithAdressOIB_1">
      <item>RONALDO j.d.o.o. za ugostiteljstvo i usluge, OIB 24840951241, Put Vukšića 22, 21210 Solin</item>
    </derivirana_varijabla>
  </DomainObject.Predmet.ProtuStrankaListFormatedWithAdressOIB>
  <DomainObject.Predmet.ProtuStrankaListNazivFormated>
    <izvorni_sadrzaj>
      <item>RONALDO j.d.o.o. za ugostiteljstvo i usluge</item>
    </izvorni_sadrzaj>
    <derivirana_varijabla naziv="DomainObject.Predmet.ProtuStrankaListNazivFormated_1">
      <item>RONALDO j.d.o.o. za ugostiteljstvo i usluge</item>
    </derivirana_varijabla>
  </DomainObject.Predmet.ProtuStrankaListNazivFormated>
  <DomainObject.Predmet.ProtuStrankaListNazivFormatedOIB>
    <izvorni_sadrzaj>
      <item>RONALDO j.d.o.o. za ugostiteljstvo i usluge, OIB 24840951241</item>
    </izvorni_sadrzaj>
    <derivirana_varijabla naziv="DomainObject.Predmet.ProtuStrankaListNazivFormatedOIB_1">
      <item>RONALDO j.d.o.o. za ugostiteljstvo i usluge, OIB 24840951241</item>
    </derivirana_varijabla>
  </DomainObject.Predmet.ProtuStrankaListNazivFormatedOIB>
  <DomainObject.Predmet.OstaliListFormated>
    <izvorni_sadrzaj>
      <item>Dragan Buzov</item>
    </izvorni_sadrzaj>
    <derivirana_varijabla naziv="DomainObject.Predmet.OstaliListFormated_1">
      <item>Dragan Buzov</item>
    </derivirana_varijabla>
  </DomainObject.Predmet.OstaliListFormated>
  <DomainObject.Predmet.OstaliListFormatedOIB>
    <izvorni_sadrzaj>
      <item>Dragan Buzov, OIB 02062704552</item>
    </izvorni_sadrzaj>
    <derivirana_varijabla naziv="DomainObject.Predmet.OstaliListFormatedOIB_1">
      <item>Dragan Buzov, OIB 02062704552</item>
    </derivirana_varijabla>
  </DomainObject.Predmet.OstaliListFormatedOIB>
  <DomainObject.Predmet.OstaliListFormatedWithAdress>
    <izvorni_sadrzaj>
      <item>Dragan Buzov, Put Vukšića 22, 21210 Solin</item>
    </izvorni_sadrzaj>
    <derivirana_varijabla naziv="DomainObject.Predmet.OstaliListFormatedWithAdress_1">
      <item>Dragan Buzov, Put Vukšića 22, 21210 Solin</item>
    </derivirana_varijabla>
  </DomainObject.Predmet.OstaliListFormatedWithAdress>
  <DomainObject.Predmet.OstaliListFormatedWithAdressOIB>
    <izvorni_sadrzaj>
      <item>Dragan Buzov, OIB 02062704552, Put Vukšića 22, 21210 Solin</item>
    </izvorni_sadrzaj>
    <derivirana_varijabla naziv="DomainObject.Predmet.OstaliListFormatedWithAdressOIB_1">
      <item>Dragan Buzov, OIB 02062704552, Put Vukšića 22, 21210 Solin</item>
    </derivirana_varijabla>
  </DomainObject.Predmet.OstaliListFormatedWithAdressOIB>
  <DomainObject.Predmet.OstaliListNazivFormated>
    <izvorni_sadrzaj>
      <item>Dragan Buzov</item>
    </izvorni_sadrzaj>
    <derivirana_varijabla naziv="DomainObject.Predmet.OstaliListNazivFormated_1">
      <item>Dragan Buzov</item>
    </derivirana_varijabla>
  </DomainObject.Predmet.OstaliListNazivFormated>
  <DomainObject.Predmet.OstaliListNazivFormatedOIB>
    <izvorni_sadrzaj>
      <item>Dragan Buzov, OIB 02062704552</item>
    </izvorni_sadrzaj>
    <derivirana_varijabla naziv="DomainObject.Predmet.OstaliListNazivFormatedOIB_1">
      <item>Dragan Buzov, OIB 02062704552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RONALDO j.d.o.o. za ugostiteljstvo i usluge</izvorni_sadrzaj>
    <derivirana_varijabla naziv="DomainObject.Predmet.ProtustrankaIDrugi_1">RONALDO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RONALDO j.d.o.o. za ugostiteljstvo i usluge, OIB 24840951241, Put Vukšića 22, 21210 Solin</izvorni_sadrzaj>
    <derivirana_varijabla naziv="DomainObject.Predmet.ProtustrankaIDrugiAdressOIB_1">RONALDO j.d.o.o. za ugostiteljstvo i usluge, OIB 24840951241, Put Vukšića 22,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RONALDO j.d.o.o. za ugostiteljstvo i usluge</item>
      <item>FINANCIJSKA AGENCIJA, RC SPLIT</item>
      <item>Dragan Buzov</item>
    </izvorni_sadrzaj>
    <derivirana_varijabla naziv="DomainObject.Predmet.SudioniciListNaziv_1">
      <item>RONALDO j.d.o.o. za ugostiteljstvo i usluge</item>
      <item>FINANCIJSKA AGENCIJA, RC SPLIT</item>
      <item>Dragan Buzov</item>
    </derivirana_varijabla>
  </DomainObject.Predmet.SudioniciListNaziv>
  <DomainObject.Predmet.SudioniciListAdressOIB>
    <izvorni_sadrzaj>
      <item>RONALDO j.d.o.o. za ugostiteljstvo i usluge, OIB 24840951241, Put Vukšića 22,21210 Solin</item>
      <item>FINANCIJSKA AGENCIJA, RC SPLIT, OIB 85821130368, Mažuranićevo šetalište 24 b,21000 Split</item>
      <item>Dragan Buzov, OIB 02062704552, Put Vukšića 22,21210 Solin</item>
    </izvorni_sadrzaj>
    <derivirana_varijabla naziv="DomainObject.Predmet.SudioniciListAdressOIB_1">
      <item>RONALDO j.d.o.o. za ugostiteljstvo i usluge, OIB 24840951241, Put Vukšića 22,21210 Solin</item>
      <item>FINANCIJSKA AGENCIJA, RC SPLIT, OIB 85821130368, Mažuranićevo šetalište 24 b,21000 Split</item>
      <item>Dragan Buzov, OIB 02062704552, Put Vukšića 22,21210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24840951241</item>
      <item>, OIB 85821130368</item>
      <item>, OIB 02062704552</item>
    </izvorni_sadrzaj>
    <derivirana_varijabla naziv="DomainObject.Predmet.SudioniciListNazivOIB_1">
      <item>, OIB 24840951241</item>
      <item>, OIB 85821130368</item>
      <item>, OIB 02062704552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E4CD2-281F-44EE-A234-CBCA32F68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3560</properties:Characters>
  <properties:Lines>96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2018-07-04T07:03:00Z</dcterms:created>
  <dc:creator>Diana Butigan Granić</dc:creator>
  <cp:lastModifiedBy>Ivana Mendeš</cp:lastModifiedBy>
  <cp:lastPrinted>2018-06-05T08:22:00Z</cp:lastPrinted>
  <dcterms:modified xmlns:xsi="http://www.w3.org/2001/XMLSchema-instance" xsi:type="dcterms:W3CDTF">2018-07-04T07:07:00Z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(948-17 -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