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e3e0" w14:paraId="7d7e3e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26</w:t>
      </w:r>
      <w:r w:rsidR="005A0828">
        <w:t>07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D81112" w:rsidRPr="00D81112">
        <w:rPr>
          <w:b/>
        </w:rPr>
        <w:t>TISKARA HB j.d.o.o.</w:t>
      </w:r>
      <w:r w:rsidRPr="004B14C7">
        <w:rPr>
          <w:b/>
        </w:rPr>
        <w:t xml:space="preserve">, </w:t>
      </w:r>
      <w:r w:rsidR="00D81112" w:rsidRPr="00D81112">
        <w:rPr>
          <w:b/>
        </w:rPr>
        <w:t>Vlaška 70 B</w:t>
      </w:r>
      <w:r w:rsidR="00DF18EB" w:rsidRPr="00DF18EB">
        <w:rPr>
          <w:b/>
        </w:rPr>
        <w:t xml:space="preserve">, </w:t>
      </w:r>
      <w:r w:rsidR="00D81112" w:rsidRPr="00D81112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D81112" w:rsidRPr="00D81112">
        <w:rPr>
          <w:b/>
        </w:rPr>
        <w:t>080882566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D81112" w:rsidRPr="00D81112">
        <w:rPr>
          <w:b/>
        </w:rPr>
        <w:t>51098791336</w:t>
      </w:r>
      <w:r>
        <w:t xml:space="preserve">, temeljem članka 430. Stečajnog zakona („Narodne novine“ 71/15), dana </w:t>
      </w:r>
      <w:r w:rsidR="005B0942">
        <w:t>2</w:t>
      </w:r>
      <w:r w:rsidR="00374D07">
        <w:t>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81112">
        <w:rPr>
          <w:b/>
        </w:rPr>
        <w:t>TISKARA HB j.d.o.o., Vlaška 70 B, Zagreb, MBS: 080882566, OIB: 51098791336</w:t>
      </w:r>
      <w:r>
        <w:t xml:space="preserve">, iznosi </w:t>
      </w:r>
      <w:r w:rsidR="00D81112">
        <w:t>6.778,27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D81112" w:rsidRPr="00D81112">
        <w:t>Hrvoje Borovina, OIB: 47342878193</w:t>
      </w:r>
      <w:r w:rsidR="003620DA">
        <w:t xml:space="preserve">, </w:t>
      </w:r>
      <w:r w:rsidR="00D81112" w:rsidRPr="00D81112">
        <w:t xml:space="preserve">Zagreb, Ulica Ivana </w:t>
      </w:r>
      <w:proofErr w:type="spellStart"/>
      <w:r w:rsidR="00D81112" w:rsidRPr="00D81112">
        <w:t>Stožira</w:t>
      </w:r>
      <w:proofErr w:type="spellEnd"/>
      <w:r w:rsidR="00D81112" w:rsidRPr="00D81112">
        <w:t xml:space="preserve"> 4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272A5">
        <w:t>6</w:t>
      </w:r>
      <w:r w:rsidR="005A0828">
        <w:t>07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8B241E">
        <w:t>7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0CC" w:rsidR="003930CC">
      <w:r>
        <w:separator/>
      </w:r>
    </w:p>
  </w:endnote>
  <w:endnote w:id="0" w:type="continuationSeparator">
    <w:p w:rsidRDefault="003930CC" w:rsidR="00393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0CC" w:rsidR="003930CC">
      <w:r>
        <w:separator/>
      </w:r>
    </w:p>
  </w:footnote>
  <w:footnote w:id="0" w:type="continuationSeparator">
    <w:p w:rsidRDefault="003930CC" w:rsidR="003930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0E9D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30CC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E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0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E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0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St-2607/2016</izvorni_sadrzaj>
    <derivirana_varijabla naziv="DomainObject.Predmet.OznakaBroj_1">St-2607/2016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HB jednostavno društvo s ograničenom odgovornošću za izdavačku i tiskarsku djelatnost</izvorni_sadrzaj>
    <derivirana_varijabla naziv="DomainObject.Predmet.ProtustrankaFormated_1">  TISKARA HB jednostavno društvo s ograničenom odgovornošću za izdavačku i tiskarsku djelatnost</derivirana_varijabla>
  </DomainObject.Predmet.ProtustrankaFormated>
  <DomainObject.Predmet.ProtustrankaFormatedOIB>
    <izvorni_sadrzaj>  TISKARA HB jednostavno društvo s ograničenom odgovornošću za izdavačku i tiskarsku djelatnost, OIB 51098791336</izvorni_sadrzaj>
    <derivirana_varijabla naziv="DomainObject.Predmet.ProtustrankaFormatedOIB_1">  TISKARA HB jednostavno društvo s ograničenom odgovornošću za izdavačku i tiskarsku djelatnost, OIB 51098791336</derivirana_varijabla>
  </DomainObject.Predmet.ProtustrankaFormatedOIB>
  <DomainObject.Predmet.ProtustrankaFormatedWithAdress>
    <izvorni_sadrzaj> TISKARA HB jednostavno društvo s ograničenom odgovornošću za izdavačku i tiskarsku djelatnost, Vlaška 70 B, 10000 Zagreb</izvorni_sadrzaj>
    <derivirana_varijabla naziv="DomainObject.Predmet.ProtustrankaFormatedWithAdress_1"> TISKARA HB jednostavno društvo s ograničenom odgovornošću za izdavačku i tiskarsku djelatnost, Vlaška 70 B, 10000 Zagreb</derivirana_varijabla>
  </DomainObject.Predmet.ProtustrankaFormatedWithAdress>
  <DomainObject.Predmet.ProtustrankaFormatedWithAdressOIB>
    <izvorni_sadrzaj> TISKARA HB jednostavno društvo s ograničenom odgovornošću za izdavačku i tiskarsku djelatnost, OIB 51098791336, Vlaška 70 B, 10000 Zagreb</izvorni_sadrzaj>
    <derivirana_varijabla naziv="DomainObject.Predmet.ProtustrankaFormatedWithAdressOIB_1"> TISKARA HB jednostavno društvo s ograničenom odgovornošću za izdavačku i tiskarsku djelatnost, OIB 51098791336, Vlaška 70 B, 10000 Zagreb</derivirana_varijabla>
  </DomainObject.Predmet.ProtustrankaFormatedWithAdressOIB>
  <DomainObject.Predmet.ProtustrankaWithAdress>
    <izvorni_sadrzaj>TISKARA HB jednostavno društvo s ograničenom odgovornošću za izdavačku i tiskarsku djelatnost Vlaška 70 B, 10000 Zagreb</izvorni_sadrzaj>
    <derivirana_varijabla naziv="DomainObject.Predmet.ProtustrankaWithAdress_1">TISKARA HB jednostavno društvo s ograničenom odgovornošću za izdavačku i tiskarsku djelatnost Vlaška 70 B, 10000 Zagreb</derivirana_varijabla>
  </DomainObject.Predmet.ProtustrankaWithAdress>
  <DomainObject.Predmet.ProtustrankaWithAdressOIB>
    <izvorni_sadrzaj>TISKARA HB jednostavno društvo s ograničenom odgovornošću za izdavačku i tiskarsku djelatnost, OIB 51098791336, Vlaška 70 B, 10000 Zagreb</izvorni_sadrzaj>
    <derivirana_varijabla naziv="DomainObject.Predmet.ProtustrankaWithAdressOIB_1">TISKARA HB jednostavno društvo s ograničenom odgovornošću za izdavačku i tiskarsku djelatnost, OIB 51098791336, Vlaška 70 B, 10000 Zagreb</derivirana_varijabla>
  </DomainObject.Predmet.ProtustrankaWithAdressOIB>
  <DomainObject.Predmet.ProtustrankaNazivFormated>
    <izvorni_sadrzaj>TISKARA HB jednostavno društvo s ograničenom odgovornošću za izdavačku i tiskarsku djelatnost</izvorni_sadrzaj>
    <derivirana_varijabla naziv="DomainObject.Predmet.ProtustrankaNazivFormated_1">TISKARA HB jednostavno društvo s ograničenom odgovornošću za izdavačku i tiskarsku djelatnost</derivirana_varijabla>
  </DomainObject.Predmet.ProtustrankaNazivFormated>
  <DomainObject.Predmet.ProtustrankaNazivFormatedOIB>
    <izvorni_sadrzaj>TISKARA HB jednostavno društvo s ograničenom odgovornošću za izdavačku i tiskarsku djelatnost, OIB 51098791336</izvorni_sadrzaj>
    <derivirana_varijabla naziv="DomainObject.Predmet.ProtustrankaNazivFormatedOIB_1">TISKARA HB jednostavno društvo s ograničenom odgovornošću za izdavačku i tiskarsku djelatnost, OIB 51098791336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HB jednostavno društvo s ograničenom odgovornošću za izdavačku i tiskarsku djelatnost</item>
    </izvorni_sadrzaj>
    <derivirana_varijabla naziv="DomainObject.Predmet.ProtuStrankaListFormated_1">
      <item>TISKARA HB jednostavno društvo s ograničenom odgovornošću za izdavačku i tiskarsku djelatnost</item>
    </derivirana_varijabla>
  </DomainObject.Predmet.ProtuStrankaListFormated>
  <DomainObject.Predmet.ProtuStrankaListFormatedOIB>
    <izvorni_sadrzaj>
      <item>TISKARA HB jednostavno društvo s ograničenom odgovornošću za izdavačku i tiskarsku djelatnost, OIB 51098791336</item>
    </izvorni_sadrzaj>
    <derivirana_varijabla naziv="DomainObject.Predmet.ProtuStrankaListFormatedOIB_1">
      <item>TISKARA HB jednostavno društvo s ograničenom odgovornošću za izdavačku i tiskarsku djelatnost, OIB 51098791336</item>
    </derivirana_varijabla>
  </DomainObject.Predmet.ProtuStrankaListFormatedOIB>
  <DomainObject.Predmet.ProtuStrankaListFormatedWithAdress>
    <izvorni_sadrzaj>
      <item>TISKARA HB jednostavno društvo s ograničenom odgovornošću za izdavačku i tiskarsku djelatnost, Vlaška 70 B, 10000 Zagreb</item>
    </izvorni_sadrzaj>
    <derivirana_varijabla naziv="DomainObject.Predmet.ProtuStrankaListFormatedWithAdress_1">
      <item>TISKARA HB jednostavno društvo s ograničenom odgovornošću za izdavačku i tiskarsku djelatnost, Vlaška 70 B, 10000 Zagreb</item>
    </derivirana_varijabla>
  </DomainObject.Predmet.ProtuStrankaListFormatedWithAdress>
  <DomainObject.Predmet.ProtuStrankaListFormatedWithAdressOIB>
    <izvorni_sadrzaj>
      <item>TISKARA HB jednostavno društvo s ograničenom odgovornošću za izdavačku i tiskarsku djelatnost, OIB 51098791336, Vlaška 70 B, 10000 Zagreb</item>
    </izvorni_sadrzaj>
    <derivirana_varijabla naziv="DomainObject.Predmet.ProtuStrankaListFormatedWithAdressOIB_1">
      <item>TISKARA HB jednostavno društvo s ograničenom odgovornošću za izdavačku i tiskarsku djelatnost, OIB 51098791336, Vlaška 70 B, 10000 Zagreb</item>
    </derivirana_varijabla>
  </DomainObject.Predmet.ProtuStrankaListFormatedWithAdressOIB>
  <DomainObject.Predmet.ProtuStrankaListNazivFormated>
    <izvorni_sadrzaj>
      <item>TISKARA HB jednostavno društvo s ograničenom odgovornošću za izdavačku i tiskarsku djelatnost</item>
    </izvorni_sadrzaj>
    <derivirana_varijabla naziv="DomainObject.Predmet.ProtuStrankaListNazivFormated_1">
      <item>TISKARA HB jednostavno društvo s ograničenom odgovornošću za izdavačku i tiskarsku djelatnost</item>
    </derivirana_varijabla>
  </DomainObject.Predmet.ProtuStrankaListNazivFormated>
  <DomainObject.Predmet.ProtuStrankaListNazivFormatedOIB>
    <izvorni_sadrzaj>
      <item>TISKARA HB jednostavno društvo s ograničenom odgovornošću za izdavačku i tiskarsku djelatnost, OIB 51098791336</item>
    </izvorni_sadrzaj>
    <derivirana_varijabla naziv="DomainObject.Predmet.ProtuStrankaListNazivFormatedOIB_1">
      <item>TISKARA HB jednostavno društvo s ograničenom odgovornošću za izdavačku i tiskarsku djelatnost, OIB 51098791336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HB jednostavno društvo s ograničenom odgovornošću za izdavačku i tiskarsku djelatnost</izvorni_sadrzaj>
    <derivirana_varijabla naziv="DomainObject.Predmet.ProtustrankaIDrugi_1">TISKARA HB jednostavno društvo s ograničenom odgovornošću za izdavačku i tiskarsku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TISKARA HB jednostavno društvo s ograničenom odgovornošću za izdavačku i tiskarsku djelatnost, OIB 51098791336, Vlaška 70 B, 10000 Zagreb</izvorni_sadrzaj>
    <derivirana_varijabla naziv="DomainObject.Predmet.ProtustrankaIDrugiAdressOIB_1">TISKARA HB jednostavno društvo s ograničenom odgovornošću za izdavačku i tiskarsku djelatnost, OIB 51098791336, Vlaška 70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HB jednostavno društvo s ograničenom odgovornošću za izdavačku i tiskarsku djelatnost</item>
      <item>FINA Regionalni centar Zagreb</item>
    </izvorni_sadrzaj>
    <derivirana_varijabla naziv="DomainObject.Predmet.SudioniciListNaziv_1">
      <item>TISKARA HB jednostavno društvo s ograničenom odgovornošću za izdavačku i tiskarsku djelatnost</item>
      <item>FINA Regionalni centar Zagreb</item>
    </derivirana_varijabla>
  </DomainObject.Predmet.SudioniciListNaziv>
  <DomainObject.Predmet.SudioniciListAdressOIB>
    <izvorni_sadrzaj>
      <item>TISKARA HB jednostavno društvo s ograničenom odgovornošću za izdavačku i tiskarsku djelatnost, OIB 51098791336, Vlaška 70 B,10000 Zagreb</item>
      <item>FINA Regionalni centar Zagreb, OIB 85821130368, Trg svibanjskih žrtava 1995. br. 1,10000 Zagreb</item>
    </izvorni_sadrzaj>
    <derivirana_varijabla naziv="DomainObject.Predmet.SudioniciListAdressOIB_1">
      <item>TISKARA HB jednostavno društvo s ograničenom odgovornošću za izdavačku i tiskarsku djelatnost, OIB 51098791336, Vlaška 70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51098791336</item>
      <item>, OIB 85821130368</item>
    </izvorni_sadrzaj>
    <derivirana_varijabla naziv="DomainObject.Predmet.SudioniciListNazivOIB_1">
      <item>, OIB 51098791336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1960</properties:Characters>
  <properties:Lines>48</properties:Lines>
  <properties:Paragraphs>16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2016-10-27T07:51:00Z</dcterms:modified>
  <cp:revision>167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