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457b" w14:paraId="a62457b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156B93">
        <w:t>635</w:t>
      </w:r>
      <w:r w:rsidR="007D047B">
        <w:t>/16-</w:t>
      </w:r>
      <w:r w:rsidR="00156B93">
        <w:t>12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156B93" w:rsidRPr="00156B93">
        <w:t xml:space="preserve">LOVRENČIĆ j.d.o.o., Vinkovci, </w:t>
      </w:r>
      <w:proofErr w:type="spellStart"/>
      <w:r w:rsidR="00156B93" w:rsidRPr="00156B93">
        <w:t>Kanovačka</w:t>
      </w:r>
      <w:proofErr w:type="spellEnd"/>
      <w:r w:rsidR="00156B93" w:rsidRPr="00156B93">
        <w:t xml:space="preserve"> 4, OIB: 25194313888, MBS: 030125707</w:t>
      </w:r>
      <w:r w:rsidR="002F3F8D" w:rsidRPr="00AE7D44">
        <w:t>,</w:t>
      </w:r>
      <w:r w:rsidR="002F3F8D">
        <w:t xml:space="preserve"> dana </w:t>
      </w:r>
      <w:r w:rsidR="00156B93">
        <w:t>16</w:t>
      </w:r>
      <w:r w:rsidR="005F2DDE">
        <w:t xml:space="preserve">. </w:t>
      </w:r>
      <w:r w:rsidR="00156B93">
        <w:t>siječnja</w:t>
      </w:r>
      <w:r w:rsidR="002F3F8D">
        <w:t xml:space="preserve"> 201</w:t>
      </w:r>
      <w:r w:rsidR="00156B93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156B93" w:rsidRPr="00156B93">
        <w:t xml:space="preserve">LOVRENČIĆ j.d.o.o., Vinkovci, </w:t>
      </w:r>
      <w:proofErr w:type="spellStart"/>
      <w:r w:rsidR="00156B93" w:rsidRPr="00156B93">
        <w:t>Kanovačka</w:t>
      </w:r>
      <w:proofErr w:type="spellEnd"/>
      <w:r w:rsidR="00156B93" w:rsidRPr="00156B93">
        <w:t xml:space="preserve"> 4, OIB: 25194313888, MBS: 030125707</w:t>
      </w:r>
      <w:r w:rsidR="00156B93"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156B93">
        <w:t>635</w:t>
      </w:r>
      <w:r w:rsidRPr="00AE7D44">
        <w:t>-16</w:t>
      </w:r>
      <w:r>
        <w:t xml:space="preserve"> kod Hrvatske poštanske banke iznos od </w:t>
      </w:r>
      <w:r w:rsidR="00AE7D44" w:rsidRPr="00AE7D44">
        <w:t>20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156B93">
        <w:t>14</w:t>
      </w:r>
      <w:r w:rsidR="007D047B">
        <w:t xml:space="preserve">. </w:t>
      </w:r>
      <w:r w:rsidR="00156B93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156B93" w:rsidRPr="00156B93">
        <w:t xml:space="preserve">LOVRENČIĆ j.d.o.o., Vinkovci, </w:t>
      </w:r>
      <w:proofErr w:type="spellStart"/>
      <w:r w:rsidR="00156B93" w:rsidRPr="00156B93">
        <w:t>Kanovačka</w:t>
      </w:r>
      <w:proofErr w:type="spellEnd"/>
      <w:r w:rsidR="00156B93" w:rsidRPr="00156B93">
        <w:t xml:space="preserve"> 4, OIB: 25194313888, MBS: 030125707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56B93" w:rsidP="003E6ABD" w:rsidR="00156B93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1032CF">
        <w:tab/>
        <w:t>Broj: 6 St-</w:t>
      </w:r>
      <w:r w:rsidR="00156B93">
        <w:t>635</w:t>
      </w:r>
      <w:r w:rsidR="001032CF">
        <w:t>/16-</w:t>
      </w:r>
      <w:r w:rsidR="00156B93">
        <w:t>12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156B93">
        <w:t>635</w:t>
      </w:r>
      <w:r w:rsidR="00411A7F">
        <w:t xml:space="preserve">/16 od </w:t>
      </w:r>
      <w:r w:rsidR="00156B93">
        <w:t>6</w:t>
      </w:r>
      <w:r w:rsidR="007D047B">
        <w:t xml:space="preserve">. </w:t>
      </w:r>
      <w:r w:rsidR="00156B93">
        <w:t>rujna</w:t>
      </w:r>
      <w:r w:rsidR="00411A7F">
        <w:t xml:space="preserve"> </w:t>
      </w:r>
      <w:r w:rsidR="00FD751B">
        <w:t>2016. g.</w:t>
      </w:r>
      <w:r w:rsidR="00F57A6F">
        <w:t>, koje je usmeno izni</w:t>
      </w:r>
      <w:r w:rsidR="003B0183">
        <w:t>o</w:t>
      </w:r>
      <w:r w:rsidR="00F57A6F">
        <w:t xml:space="preserve"> na ročištu održanom dana </w:t>
      </w:r>
      <w:r w:rsidR="00156B93">
        <w:t>29</w:t>
      </w:r>
      <w:r w:rsidR="003B0183">
        <w:t xml:space="preserve">. </w:t>
      </w:r>
      <w:r w:rsidR="00156B93">
        <w:t>rujna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AE7D44">
        <w:t>20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56B93">
        <w:t>16</w:t>
      </w:r>
      <w:r w:rsidR="00AE7D44">
        <w:t>.</w:t>
      </w:r>
      <w:r w:rsidR="003B0183">
        <w:t xml:space="preserve"> </w:t>
      </w:r>
      <w:r w:rsidR="00156B93">
        <w:t>siječnja</w:t>
      </w:r>
      <w:r w:rsidR="008737BC">
        <w:t xml:space="preserve"> 201</w:t>
      </w:r>
      <w:r w:rsidR="00156B93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156B93">
        <w:t>16</w:t>
      </w:r>
      <w:r w:rsidR="00AE7D44">
        <w:t>/</w:t>
      </w:r>
      <w:r w:rsidR="00156B93">
        <w:t>2</w:t>
      </w:r>
      <w:r w:rsidR="003B0183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E38" w:rsidR="00524E38">
      <w:r>
        <w:separator/>
      </w:r>
    </w:p>
  </w:endnote>
  <w:endnote w:id="0" w:type="continuationSeparator">
    <w:p w:rsidRDefault="00524E38" w:rsidR="00524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E38" w:rsidR="00524E38">
      <w:r>
        <w:separator/>
      </w:r>
    </w:p>
  </w:footnote>
  <w:footnote w:id="0" w:type="continuationSeparator">
    <w:p w:rsidRDefault="00524E38" w:rsidR="00524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26F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56B93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24E38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926F8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1CCC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26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2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26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2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BCB0B-F8EA-4743-9180-7EC2099F2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2270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2017-01-16T07:08:00Z</dcterms:created>
  <dc:creator>hermanj</dc:creator>
  <cp:lastModifiedBy>Snježana Markotić Jurić</cp:lastModifiedBy>
  <cp:lastPrinted>2016-12-12T10:03:00Z</cp:lastPrinted>
  <dcterms:modified xmlns:xsi="http://www.w3.org/2001/XMLSchema-instance" xsi:type="dcterms:W3CDTF">2017-01-16T07:11:00Z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