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89ec" w14:paraId="7d889e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BC3193">
        <w:t>15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proofErr w:type="spellStart"/>
      <w:r w:rsidR="00BC3193" w:rsidRPr="00BC3193">
        <w:t>I.T</w:t>
      </w:r>
      <w:proofErr w:type="spellEnd"/>
      <w:r w:rsidR="00BC3193" w:rsidRPr="00BC3193">
        <w:t xml:space="preserve">. CENTAR </w:t>
      </w:r>
      <w:proofErr w:type="spellStart"/>
      <w:r w:rsidR="00BC3193" w:rsidRPr="00BC3193">
        <w:t>VUKOVAR</w:t>
      </w:r>
      <w:proofErr w:type="spellEnd"/>
      <w:r w:rsidR="00BC3193" w:rsidRPr="00BC3193">
        <w:t xml:space="preserve"> d.o.o. za informatičke usluge</w:t>
      </w:r>
      <w:r w:rsidR="00BC3193">
        <w:t xml:space="preserve"> Vukovar, Sajmište 158, </w:t>
      </w:r>
      <w:proofErr w:type="spellStart"/>
      <w:r w:rsidR="00BC3193">
        <w:t>OIB</w:t>
      </w:r>
      <w:proofErr w:type="spellEnd"/>
      <w:r w:rsidR="00BC3193">
        <w:t xml:space="preserve">: </w:t>
      </w:r>
      <w:r w:rsidR="00BC3193" w:rsidRPr="00BC3193">
        <w:t>45194963003</w:t>
      </w:r>
      <w:r w:rsidR="00BC3193">
        <w:t xml:space="preserve">, </w:t>
      </w:r>
      <w:proofErr w:type="spellStart"/>
      <w:r w:rsidR="00BC3193">
        <w:t>MBS</w:t>
      </w:r>
      <w:proofErr w:type="spellEnd"/>
      <w:r w:rsidR="00BC3193">
        <w:t xml:space="preserve">: </w:t>
      </w:r>
      <w:r w:rsidR="00BC3193" w:rsidRPr="00BC3193">
        <w:t>050010436</w:t>
      </w:r>
      <w:r w:rsidR="00BC3193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BC3193" w:rsidRPr="00BC3193">
        <w:t>I.T</w:t>
      </w:r>
      <w:proofErr w:type="spellEnd"/>
      <w:r w:rsidR="00BC3193" w:rsidRPr="00BC3193">
        <w:t xml:space="preserve">. CENTAR </w:t>
      </w:r>
      <w:proofErr w:type="spellStart"/>
      <w:r w:rsidR="00BC3193" w:rsidRPr="00BC3193">
        <w:t>VUKOVAR</w:t>
      </w:r>
      <w:proofErr w:type="spellEnd"/>
      <w:r w:rsidR="00BC3193" w:rsidRPr="00BC3193">
        <w:t xml:space="preserve"> d.o.o. za informatičke usluge</w:t>
      </w:r>
      <w:r w:rsidR="00BC3193">
        <w:t xml:space="preserve"> Vukovar, Sajmište 158, </w:t>
      </w:r>
      <w:proofErr w:type="spellStart"/>
      <w:r w:rsidR="00BC3193">
        <w:t>OIB</w:t>
      </w:r>
      <w:proofErr w:type="spellEnd"/>
      <w:r w:rsidR="00BC3193">
        <w:t xml:space="preserve">: </w:t>
      </w:r>
      <w:r w:rsidR="00BC3193" w:rsidRPr="00BC3193">
        <w:t>45194963003</w:t>
      </w:r>
      <w:r w:rsidR="00BC3193">
        <w:t xml:space="preserve">, </w:t>
      </w:r>
      <w:proofErr w:type="spellStart"/>
      <w:r w:rsidR="00BC3193">
        <w:t>MBS</w:t>
      </w:r>
      <w:proofErr w:type="spellEnd"/>
      <w:r w:rsidR="00BC3193">
        <w:t xml:space="preserve">: </w:t>
      </w:r>
      <w:r w:rsidR="00BC3193" w:rsidRPr="00BC3193">
        <w:t>050010436</w:t>
      </w:r>
      <w:r w:rsidR="00BC3193">
        <w:t>, iznosi 46.829,66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BC3193">
        <w:t xml:space="preserve">Ante </w:t>
      </w:r>
      <w:proofErr w:type="spellStart"/>
      <w:r w:rsidR="00BC3193">
        <w:t>Hrskanović</w:t>
      </w:r>
      <w:proofErr w:type="spellEnd"/>
      <w:r w:rsidR="00BC3193">
        <w:t xml:space="preserve"> iz Vukovara,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BC3193">
        <w:t>15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5F095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095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095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95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95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0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095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095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95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95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St-1115/2018</izvorni_sadrzaj>
    <derivirana_varijabla naziv="DomainObject.Predmet.OznakaBroj_1">St-1115/2018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I.T. CENTAR VUKOVAR d.o.o. za informatičke usluge</izvorni_sadrzaj>
    <derivirana_varijabla naziv="DomainObject.Predmet.ProtustrankaFormated_1">  I.T. CENTAR VUKOVAR d.o.o. za informatičke usluge</derivirana_varijabla>
  </DomainObject.Predmet.ProtustrankaFormated>
  <DomainObject.Predmet.ProtustrankaFormatedOIB>
    <izvorni_sadrzaj>  I.T. CENTAR VUKOVAR d.o.o. za informatičke usluge, OIB 45194963003</izvorni_sadrzaj>
    <derivirana_varijabla naziv="DomainObject.Predmet.ProtustrankaFormatedOIB_1">  I.T. CENTAR VUKOVAR d.o.o. za informatičke usluge, OIB 45194963003</derivirana_varijabla>
  </DomainObject.Predmet.ProtustrankaFormatedOIB>
  <DomainObject.Predmet.ProtustrankaFormatedWithAdress>
    <izvorni_sadrzaj> I.T. CENTAR VUKOVAR d.o.o. za informatičke usluge, Sajmište 158 , 32000 Vukovar</izvorni_sadrzaj>
    <derivirana_varijabla naziv="DomainObject.Predmet.ProtustrankaFormatedWithAdress_1"> I.T. CENTAR VUKOVAR d.o.o. za informatičke usluge, Sajmište 158 , 32000 Vukovar</derivirana_varijabla>
  </DomainObject.Predmet.ProtustrankaFormatedWithAdress>
  <DomainObject.Predmet.ProtustrankaFormatedWithAdressOIB>
    <izvorni_sadrzaj> I.T. CENTAR VUKOVAR d.o.o. za informatičke usluge, OIB 45194963003, Sajmište 158 , 32000 Vukovar</izvorni_sadrzaj>
    <derivirana_varijabla naziv="DomainObject.Predmet.ProtustrankaFormatedWithAdressOIB_1"> I.T. CENTAR VUKOVAR d.o.o. za informatičke usluge, OIB 45194963003, Sajmište 158 , 32000 Vukovar</derivirana_varijabla>
  </DomainObject.Predmet.ProtustrankaFormatedWithAdressOIB>
  <DomainObject.Predmet.ProtustrankaWithAdress>
    <izvorni_sadrzaj>I.T. CENTAR VUKOVAR d.o.o. za informatičke usluge Sajmište 158 , 32000 Vukovar</izvorni_sadrzaj>
    <derivirana_varijabla naziv="DomainObject.Predmet.ProtustrankaWithAdress_1">I.T. CENTAR VUKOVAR d.o.o. za informatičke usluge Sajmište 158 , 32000 Vukovar</derivirana_varijabla>
  </DomainObject.Predmet.ProtustrankaWithAdress>
  <DomainObject.Predmet.ProtustrankaWithAdressOIB>
    <izvorni_sadrzaj>I.T. CENTAR VUKOVAR d.o.o. za informatičke usluge, OIB 45194963003, Sajmište 158 , 32000 Vukovar</izvorni_sadrzaj>
    <derivirana_varijabla naziv="DomainObject.Predmet.ProtustrankaWithAdressOIB_1">I.T. CENTAR VUKOVAR d.o.o. za informatičke usluge, OIB 45194963003, Sajmište 158 , 32000 Vukovar</derivirana_varijabla>
  </DomainObject.Predmet.ProtustrankaWithAdressOIB>
  <DomainObject.Predmet.ProtustrankaNazivFormated>
    <izvorni_sadrzaj>I.T. CENTAR VUKOVAR d.o.o. za informatičke usluge</izvorni_sadrzaj>
    <derivirana_varijabla naziv="DomainObject.Predmet.ProtustrankaNazivFormated_1">I.T. CENTAR VUKOVAR d.o.o. za informatičke usluge</derivirana_varijabla>
  </DomainObject.Predmet.ProtustrankaNazivFormated>
  <DomainObject.Predmet.ProtustrankaNazivFormatedOIB>
    <izvorni_sadrzaj>I.T. CENTAR VUKOVAR d.o.o. za informatičke usluge, OIB 45194963003</izvorni_sadrzaj>
    <derivirana_varijabla naziv="DomainObject.Predmet.ProtustrankaNazivFormatedOIB_1">I.T. CENTAR VUKOVAR d.o.o. za informatičke usluge, OIB 45194963003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 CENTAR VUKOVAR d.o.o. za informatičke usluge</item>
    </izvorni_sadrzaj>
    <derivirana_varijabla naziv="DomainObject.Predmet.ProtuStrankaListFormated_1">
      <item>I.T. CENTAR VUKOVAR d.o.o. za informatičke usluge</item>
    </derivirana_varijabla>
  </DomainObject.Predmet.ProtuStrankaListFormated>
  <DomainObject.Predmet.ProtuStrankaListFormatedOIB>
    <izvorni_sadrzaj>
      <item>I.T. CENTAR VUKOVAR d.o.o. za informatičke usluge, OIB 45194963003</item>
    </izvorni_sadrzaj>
    <derivirana_varijabla naziv="DomainObject.Predmet.ProtuStrankaListFormatedOIB_1">
      <item>I.T. CENTAR VUKOVAR d.o.o. za informatičke usluge, OIB 45194963003</item>
    </derivirana_varijabla>
  </DomainObject.Predmet.ProtuStrankaListFormatedOIB>
  <DomainObject.Predmet.ProtuStrankaListFormatedWithAdress>
    <izvorni_sadrzaj>
      <item>I.T. CENTAR VUKOVAR d.o.o. za informatičke usluge, Sajmište 158 , 32000 Vukovar</item>
    </izvorni_sadrzaj>
    <derivirana_varijabla naziv="DomainObject.Predmet.ProtuStrankaListFormatedWithAdress_1">
      <item>I.T. CENTAR VUKOVAR d.o.o. za informatičke usluge, Sajmište 158 , 32000 Vukovar</item>
    </derivirana_varijabla>
  </DomainObject.Predmet.ProtuStrankaListFormatedWithAdress>
  <DomainObject.Predmet.ProtuStrankaListFormatedWithAdressOIB>
    <izvorni_sadrzaj>
      <item>I.T. CENTAR VUKOVAR d.o.o. za informatičke usluge, OIB 45194963003, Sajmište 158 , 32000 Vukovar</item>
    </izvorni_sadrzaj>
    <derivirana_varijabla naziv="DomainObject.Predmet.ProtuStrankaListFormatedWithAdressOIB_1">
      <item>I.T. CENTAR VUKOVAR d.o.o. za informatičke usluge, OIB 45194963003, Sajmište 158 , 32000 Vukovar</item>
    </derivirana_varijabla>
  </DomainObject.Predmet.ProtuStrankaListFormatedWithAdressOIB>
  <DomainObject.Predmet.ProtuStrankaListNazivFormated>
    <izvorni_sadrzaj>
      <item>I.T. CENTAR VUKOVAR d.o.o. za informatičke usluge</item>
    </izvorni_sadrzaj>
    <derivirana_varijabla naziv="DomainObject.Predmet.ProtuStrankaListNazivFormated_1">
      <item>I.T. CENTAR VUKOVAR d.o.o. za informatičke usluge</item>
    </derivirana_varijabla>
  </DomainObject.Predmet.ProtuStrankaListNazivFormated>
  <DomainObject.Predmet.ProtuStrankaListNazivFormatedOIB>
    <izvorni_sadrzaj>
      <item>I.T. CENTAR VUKOVAR d.o.o. za informatičke usluge, OIB 45194963003</item>
    </izvorni_sadrzaj>
    <derivirana_varijabla naziv="DomainObject.Predmet.ProtuStrankaListNazivFormatedOIB_1">
      <item>I.T. CENTAR VUKOVAR d.o.o. za informatičke usluge, OIB 45194963003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 CENTAR VUKOVAR d.o.o. za informatičke usluge</izvorni_sadrzaj>
    <derivirana_varijabla naziv="DomainObject.Predmet.ProtustrankaIDrugi_1">I.T. CENTAR VUKOVAR d.o.o. za informatičke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 CENTAR VUKOVAR d.o.o. za informatičke usluge, OIB 45194963003, Sajmište 158 , 32000 Vukovar</izvorni_sadrzaj>
    <derivirana_varijabla naziv="DomainObject.Predmet.ProtustrankaIDrugiAdressOIB_1">I.T. CENTAR VUKOVAR d.o.o. za informatičke usluge, OIB 45194963003, Sajmište 158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 CENTAR VUKOVAR d.o.o. za informatičke usluge</item>
    </izvorni_sadrzaj>
    <derivirana_varijabla naziv="DomainObject.Predmet.SudioniciListNaziv_1">
      <item>FINA RC OSIJEK</item>
      <item>I.T. CENTAR VUKOVAR d.o.o. za informatičke usluge</item>
    </derivirana_varijabla>
  </DomainObject.Predmet.SudioniciListNaziv>
  <DomainObject.Predmet.SudioniciListAdressOIB>
    <izvorni_sadrzaj>
      <item>FINA RC OSIJEK, OIB 85821130368</item>
      <item>I.T. CENTAR VUKOVAR d.o.o. za informatičke usluge, OIB 45194963003, Sajmište 158 ,32000 Vukovar</item>
    </izvorni_sadrzaj>
    <derivirana_varijabla naziv="DomainObject.Predmet.SudioniciListAdressOIB_1">
      <item>FINA RC OSIJEK, OIB 85821130368</item>
      <item>I.T. CENTAR VUKOVAR d.o.o. za informatičke usluge, OIB 45194963003, Sajmište 158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45194963003</item>
    </izvorni_sadrzaj>
    <derivirana_varijabla naziv="DomainObject.Predmet.SudioniciListNazivOIB_1">
      <item>, OIB 85821130368</item>
      <item>, OIB 45194963003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FDA0B-8C7E-4C28-A9AB-4334B6E65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1952</properties:Characters>
  <properties:Lines>46</properties:Lines>
  <properties:Paragraphs>15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2018-10-16T05:48:00Z</cp:lastPrinted>
  <dcterms:modified xmlns:xsi="http://www.w3.org/2001/XMLSchema-instance" xsi:type="dcterms:W3CDTF">2018-10-16T05:55:00Z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