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e70c" w14:paraId="90be70c" w:rsidRDefault="00AE649C" w:rsidP="00FA5B5E" w:rsidR="00AE649C" w:rsidRPr="00B76F3C">
      <w:pPr>
        <w:pStyle w:val="Naslov3"/>
        <w15:collapsed w:val="false"/>
      </w:pPr>
    </w:p>
    <w:p w:rsidRDefault="006B3AC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B3AC8" w:rsidP="006B3AC8" w:rsidR="006B3AC8">
      <w:pPr>
        <w:jc w:val="right"/>
        <w:rPr>
          <w:rFonts w:hAnsi="Arial" w:ascii="Arial"/>
        </w:rPr>
      </w:pPr>
      <w:r>
        <w:rPr>
          <w:rFonts w:hAnsi="Arial" w:ascii="Arial"/>
        </w:rPr>
        <w:t xml:space="preserve">        7 St-35/2015-8.</w:t>
      </w:r>
    </w:p>
    <w:p w:rsidRDefault="006B3AC8" w:rsidP="006B3AC8" w:rsidR="006B3AC8">
      <w:pPr>
        <w:jc w:val="center"/>
        <w:rPr>
          <w:rFonts w:hAnsi="Arial" w:ascii="Arial"/>
          <w:b/>
        </w:rPr>
      </w:pPr>
    </w:p>
    <w:p w:rsidRDefault="006B3AC8" w:rsidP="006B3AC8" w:rsidR="006B3AC8">
      <w:pPr>
        <w:jc w:val="center"/>
        <w:rPr>
          <w:rFonts w:hAnsi="Arial" w:ascii="Arial"/>
          <w:b/>
        </w:rPr>
      </w:pPr>
      <w:r>
        <w:rPr>
          <w:rFonts w:hAnsi="Arial" w:ascii="Arial"/>
          <w:b/>
        </w:rPr>
        <w:t>R E P U B L I K A  H R V A T S K A</w:t>
      </w:r>
    </w:p>
    <w:p w:rsidRDefault="006B3AC8" w:rsidP="006B3AC8" w:rsidR="006B3AC8">
      <w:pPr>
        <w:jc w:val="center"/>
        <w:rPr>
          <w:rFonts w:hAnsi="Arial" w:ascii="Arial"/>
          <w:b/>
        </w:rPr>
      </w:pPr>
      <w:r>
        <w:rPr>
          <w:rFonts w:hAnsi="Arial" w:ascii="Arial"/>
          <w:b/>
        </w:rPr>
        <w:t>R J E Š E N J E</w:t>
      </w:r>
    </w:p>
    <w:p w:rsidRDefault="006B3AC8" w:rsidP="006B3AC8" w:rsidR="006B3AC8">
      <w:pPr>
        <w:jc w:val="both"/>
        <w:rPr>
          <w:rFonts w:hAnsi="Arial" w:ascii="Arial"/>
        </w:rPr>
      </w:pPr>
    </w:p>
    <w:p w:rsidRDefault="006B3AC8" w:rsidP="006B3AC8" w:rsidR="006B3AC8">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Lokalna razvojna agencija POSLOVNI PARK BJELOVAR LORA d.o.o. iz Bjelovara, Trg Eugena Kvaternika 6, OIB 68106476843, za pokretanje stečajnog postupka nad dužnikom Lokalna razvojna agencija POSLOVNI PARK BJELOVAR LORA d.o.o. iz Bjelovara, Trg Eugena Kvaternika 6, OIB 68106476843, dana 9. studenog 2015. godine</w:t>
      </w:r>
    </w:p>
    <w:p w:rsidRDefault="006B3AC8" w:rsidP="006B3AC8" w:rsidR="006B3AC8">
      <w:pPr>
        <w:jc w:val="both"/>
        <w:rPr>
          <w:rFonts w:hAnsi="Arial" w:ascii="Arial"/>
        </w:rPr>
      </w:pPr>
    </w:p>
    <w:p w:rsidRDefault="006B3AC8" w:rsidP="006B3AC8" w:rsidR="006B3AC8">
      <w:pPr>
        <w:jc w:val="center"/>
        <w:rPr>
          <w:rFonts w:hAnsi="Arial" w:ascii="Arial"/>
          <w:b/>
        </w:rPr>
      </w:pPr>
      <w:r>
        <w:rPr>
          <w:rFonts w:hAnsi="Arial" w:ascii="Arial"/>
          <w:b/>
        </w:rPr>
        <w:t>r i j e š i o   j e</w:t>
      </w:r>
    </w:p>
    <w:p w:rsidRDefault="006B3AC8" w:rsidP="006B3AC8" w:rsidR="006B3AC8">
      <w:pPr>
        <w:jc w:val="center"/>
        <w:rPr>
          <w:rFonts w:hAnsi="Arial" w:ascii="Arial"/>
          <w:b/>
        </w:rPr>
      </w:pPr>
    </w:p>
    <w:p w:rsidRDefault="006B3AC8" w:rsidP="006B3AC8" w:rsidR="006B3AC8">
      <w:pPr>
        <w:ind w:left="720"/>
        <w:jc w:val="both"/>
        <w:rPr>
          <w:rFonts w:hAnsi="Arial" w:ascii="Arial"/>
        </w:rPr>
      </w:pPr>
      <w:r>
        <w:rPr>
          <w:rFonts w:hAnsi="Arial" w:ascii="Arial"/>
        </w:rPr>
        <w:t>I. Pozivaju se osobe koje imaju pravni interes za provedbom stečajnog postupka nad stečajnim dužnikom Lokalna razvojna agencija POSLOVNI PARK BJELOVAR LORA d.o.o. iz Bjelovara, Trg Eugena Kvaternika 6, OIB 68106476843, da u roku od 15 dana od objave ovog poziva na e-oglasnoj ploči Trgovačkog suda u Bjelovaru predujme iznos od 32.400,00 kuna potreban za namirenje troškova prethodnog i otvorenog stečajnog postupka, uplatom na račun Trgovačkog suda u Bjelovaru broj HR6123900011300000630 model 05 540-35-15.</w:t>
      </w:r>
    </w:p>
    <w:p w:rsidRDefault="006B3AC8" w:rsidP="006B3AC8" w:rsidR="006B3AC8">
      <w:pPr>
        <w:ind w:left="720"/>
        <w:jc w:val="both"/>
        <w:rPr>
          <w:rFonts w:hAnsi="Arial" w:ascii="Arial"/>
        </w:rPr>
      </w:pPr>
      <w:r>
        <w:rPr>
          <w:rFonts w:hAnsi="Arial" w:ascii="Arial"/>
        </w:rPr>
        <w:t xml:space="preserve">II.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sud će donijeti rješenje o otvaranju i zaključenju stečajnog postupka nad stečajnim dužnikom Lokalna razvojna agencija POSLOVNI PARK BJELOVAR LORA d.o.o. iz Bjelovara, Trg Eugena Kvaternika 6, OIB 68106476843.</w:t>
      </w:r>
      <w:r>
        <w:rPr>
          <w:rFonts w:hAnsi="Arial" w:ascii="Arial"/>
        </w:rPr>
        <w:tab/>
        <w:t xml:space="preserve"> </w:t>
      </w:r>
      <w:r>
        <w:rPr>
          <w:rFonts w:hAnsi="Arial" w:ascii="Arial"/>
        </w:rPr>
        <w:tab/>
      </w:r>
    </w:p>
    <w:p w:rsidRDefault="006B3AC8" w:rsidP="006B3AC8" w:rsidR="006B3AC8">
      <w:pPr>
        <w:ind w:left="720"/>
        <w:jc w:val="both"/>
        <w:rPr>
          <w:rFonts w:hAnsi="Arial" w:ascii="Arial"/>
          <w:szCs w:val="20"/>
        </w:rPr>
      </w:pPr>
      <w:bookmarkStart w:name="_GoBack" w:id="0"/>
      <w:bookmarkEnd w:id="0"/>
    </w:p>
    <w:p w:rsidRDefault="006B3AC8" w:rsidP="006B3AC8" w:rsidR="006B3AC8">
      <w:pPr>
        <w:jc w:val="center"/>
        <w:rPr>
          <w:rFonts w:cs="Times New Roman" w:hAnsi="Arial" w:ascii="Arial"/>
          <w:b/>
        </w:rPr>
      </w:pPr>
      <w:r>
        <w:rPr>
          <w:rFonts w:cs="Arial" w:hAnsi="Arial" w:ascii="Arial"/>
          <w:b/>
        </w:rPr>
        <w:t>Obrazloženje</w:t>
      </w:r>
    </w:p>
    <w:p w:rsidRDefault="006B3AC8" w:rsidP="006B3AC8" w:rsidR="006B3AC8">
      <w:pPr>
        <w:jc w:val="both"/>
        <w:rPr>
          <w:rFonts w:hAnsi="Arial" w:ascii="Arial"/>
        </w:rPr>
      </w:pPr>
      <w:r>
        <w:rPr>
          <w:rFonts w:hAnsi="Arial" w:ascii="Arial"/>
        </w:rPr>
        <w:tab/>
        <w:t xml:space="preserve">Predlagatelj i ujedno dužnik Lokalna razvojna agencija POSLOVNI PARK BJELOVAR LORA d.o.o. iz Bjelovara, po zakonskom zastupniku dužnika Jasminki </w:t>
      </w:r>
      <w:proofErr w:type="spellStart"/>
      <w:r>
        <w:rPr>
          <w:rFonts w:hAnsi="Arial" w:ascii="Arial"/>
        </w:rPr>
        <w:t>Kišantal</w:t>
      </w:r>
      <w:proofErr w:type="spellEnd"/>
      <w:r>
        <w:rPr>
          <w:rFonts w:hAnsi="Arial" w:ascii="Arial"/>
        </w:rPr>
        <w:t xml:space="preserve"> Zubić predložio je otvaranje stečajnog postupka nad dužnikom. U svom prijedlogu ističe da je dužnik nesposoban za plaćanje, nelikvidan i prezadužen zbog čega smatra da su ispunjeni uvjeti za otvaranje stečaja nad dužnikom. Uz prijedlog je </w:t>
      </w:r>
      <w:r>
        <w:rPr>
          <w:rFonts w:hAnsi="Arial" w:ascii="Arial"/>
        </w:rPr>
        <w:lastRenderedPageBreak/>
        <w:t xml:space="preserve">radi uvida </w:t>
      </w:r>
      <w:proofErr w:type="spellStart"/>
      <w:r>
        <w:rPr>
          <w:rFonts w:hAnsi="Arial" w:ascii="Arial"/>
        </w:rPr>
        <w:t>predlagateljica</w:t>
      </w:r>
      <w:proofErr w:type="spellEnd"/>
      <w:r>
        <w:rPr>
          <w:rFonts w:hAnsi="Arial" w:ascii="Arial"/>
        </w:rPr>
        <w:t xml:space="preserve"> dostavila u svrhu dokaza, Očevidnik o redoslijedu plaćanja, Bon 2 obrazac ERSTE &amp; STEIERMARKISCHE BANK d.d. koja vodi poslovni račun tvrtke dužnika, te </w:t>
      </w:r>
      <w:proofErr w:type="spellStart"/>
      <w:r>
        <w:rPr>
          <w:rFonts w:hAnsi="Arial" w:ascii="Arial"/>
        </w:rPr>
        <w:t>prokazni</w:t>
      </w:r>
      <w:proofErr w:type="spellEnd"/>
      <w:r>
        <w:rPr>
          <w:rFonts w:hAnsi="Arial" w:ascii="Arial"/>
        </w:rPr>
        <w:t xml:space="preserve"> popis imovine dužnika, bilancu stanja dužnika na dan 31.12.2014. godine i financijski izvještaj dužnika za 2014. godinu.  </w:t>
      </w:r>
    </w:p>
    <w:p w:rsidRDefault="006B3AC8" w:rsidP="006B3AC8" w:rsidR="006B3AC8">
      <w:pPr>
        <w:jc w:val="both"/>
        <w:rPr>
          <w:rFonts w:hAnsi="Arial" w:ascii="Arial"/>
        </w:rPr>
      </w:pPr>
      <w:r>
        <w:rPr>
          <w:rFonts w:hAnsi="Arial" w:ascii="Arial"/>
        </w:rPr>
        <w:tab/>
        <w:t xml:space="preserve">Kako je time predlagatelj učinio vjerojatnim postojanje jednog od razloga navedenih u čl.6. Stečajnog zakona za otvaranje stečajnog postupka, to je rješenjem ovog suda 7 St-35/2015-4 od dana 2.10.2015. godine pokrenut prethodni postupak radi utvrđivanja uvjeta za otvaranje stečajnog postupka, te imenovan privremeni stečajni upravitelj Branko </w:t>
      </w:r>
      <w:proofErr w:type="spellStart"/>
      <w:r>
        <w:rPr>
          <w:rFonts w:hAnsi="Arial" w:ascii="Arial"/>
        </w:rPr>
        <w:t>Smrtić</w:t>
      </w:r>
      <w:proofErr w:type="spellEnd"/>
      <w:r>
        <w:rPr>
          <w:rFonts w:hAnsi="Arial" w:ascii="Arial"/>
        </w:rPr>
        <w:t xml:space="preserve"> čija je dužnost bila zaštiti i održavati imovinu dužnika, te ispitati da li je ta imovina dovoljna za namirenje stečajnog postupka.</w:t>
      </w:r>
    </w:p>
    <w:p w:rsidRDefault="006B3AC8" w:rsidP="006B3AC8" w:rsidR="006B3AC8">
      <w:pPr>
        <w:jc w:val="both"/>
        <w:rPr>
          <w:rFonts w:hAnsi="Arial" w:ascii="Arial"/>
        </w:rPr>
      </w:pPr>
      <w:r>
        <w:rPr>
          <w:rFonts w:hAnsi="Arial" w:ascii="Arial"/>
        </w:rPr>
        <w:tab/>
        <w:t>Iz izvješća privremenog stečajnog upravitelja od 2.11.2015. godine proizlazi da je ispunjen stečajni razlog nesposobnosti za plaćanje dužnika Lokalna razvojna agencija POSLOVNI PARK BJELOVAR LORA d.o.o. iz Bjelovara, propisan čl.6.Stečajnog zakona jer je dužnik nesposoban za plaćanje i jer ne može trajnije ispunjavati svoje dospjele novčane obveze. Naime to proizlazi iz podataka o solventnosti poslovnog subjekta tako</w:t>
      </w:r>
    </w:p>
    <w:p w:rsidRDefault="006B3AC8" w:rsidP="006B3AC8" w:rsidR="006B3AC8">
      <w:pPr>
        <w:jc w:val="both"/>
        <w:rPr>
          <w:rFonts w:hAnsi="Arial" w:ascii="Arial"/>
        </w:rPr>
      </w:pPr>
      <w:r>
        <w:rPr>
          <w:rFonts w:hAnsi="Arial" w:ascii="Arial"/>
        </w:rPr>
        <w:t xml:space="preserve">zvani Bon 2 obrazac ERSTE &amp; STEIERMARKISCHE BANK d.d., na dan 30.6.2015. godine, obzirom da prema tim podacima se tvrtka dužnik nalazi neprekidno u blokadi 151 dan svog računa preko kojeg posluje a koji je otvoren kod te banke pod brojem HR1924020061100280386, te da je evidentiran iznos nepodmirenih obveza od 4.067.269,05 kuna. </w:t>
      </w:r>
    </w:p>
    <w:p w:rsidRDefault="006B3AC8" w:rsidP="006B3AC8" w:rsidR="006B3AC8">
      <w:pPr>
        <w:ind w:firstLine="720"/>
        <w:jc w:val="both"/>
        <w:rPr>
          <w:rFonts w:hAnsi="Arial" w:ascii="Arial"/>
        </w:rPr>
      </w:pPr>
      <w:r>
        <w:rPr>
          <w:rFonts w:hAnsi="Arial" w:ascii="Arial"/>
        </w:rPr>
        <w:t>Iz izvješća privremenog stečajnog upravitelja i knjigovodstvenih dokumenata dužnika, proizlazi da je privremeni stečajni upravitelj utvrdio da dužnik ima kratkotrajne imovine u iznosu od 48.885,73 kuna, a od toga ima iznos od 43.579,93 kuna kao potraživanje od Ministarstva kulture Bjelovar, dok druge imovine dužnik nema, pa je prema knjigovodstvenim podacima dužnik i prezadužen obzirom na visinu iznosa blokade njegovog poslovnog računa i s obzirom na visinu iznosa kratkotrajne imovine.</w:t>
      </w:r>
    </w:p>
    <w:p w:rsidRDefault="006B3AC8" w:rsidP="006B3AC8" w:rsidR="006B3AC8">
      <w:pPr>
        <w:jc w:val="both"/>
        <w:rPr>
          <w:rFonts w:hAnsi="Arial" w:ascii="Arial"/>
        </w:rPr>
      </w:pPr>
      <w:r>
        <w:rPr>
          <w:rFonts w:hAnsi="Arial" w:ascii="Arial"/>
        </w:rPr>
        <w:tab/>
        <w:t xml:space="preserve">Prema tome iz navedenog izvješća privremenog stečajnog upravitelja i priložene dokumentacije proizlazi da dužnik nema imovine koja bi dostajala barem za pokriće troškova stečajnog postupka, nad ovim dužnikom za 6 mjeseci, obzirom da se račun dužnika nalazi u blokadi, a ovo potraživanje od kupaca koje predstavlja kratkotrajnu imovinu tek treba naplatiti dobrovoljno ili sudskim putem, dok predvidivi troškovi  budućeg otvorenog stečajnog postupka prema troškovniku privremenog stečajnog upravitelja iznose minimalno 32.400,00 kuna a sastoje se od troškova vođenja stečajnog knjigovodstva u iznosu od 800,00 kuna mjesečno, od troškova otvaranja, vođenja i zatvaranja stečajnog računa, troškova kancelarijskog materijala i drugih materijalnih troškova koji će nastati tijekom vođenja stečajnog postupka u iznosu od 1.000,00 kuna, te od nagrade stečajnom upravitelju u iznosu od 4.300,00 kuna mjesečno, pa je privremeni stečajni upravitelj predložio stečajnom sucu sukladno čl.132.Stečajnog zakona da rješenjem pozove vjerovnike stečajnog dužnika i druge zainteresirane osobe da u roku kojeg odred stečajni sudac predujme dostatni iznos novca za pokriće troškova kako prethodnog tako i otvorenog stečajnog </w:t>
      </w:r>
      <w:r>
        <w:rPr>
          <w:rFonts w:hAnsi="Arial" w:ascii="Arial"/>
        </w:rPr>
        <w:lastRenderedPageBreak/>
        <w:t>postupka s upozorenjem da će se u protivnom otvoriti i zaključiti stečajni postupak sukladno čl.132.Stečajnog zakona.</w:t>
      </w:r>
    </w:p>
    <w:p w:rsidRDefault="006B3AC8" w:rsidP="006B3AC8" w:rsidR="006B3AC8">
      <w:pPr>
        <w:ind w:firstLine="720"/>
        <w:jc w:val="both"/>
        <w:rPr>
          <w:rFonts w:hAnsi="Arial" w:ascii="Arial"/>
        </w:rPr>
      </w:pPr>
      <w:r>
        <w:rPr>
          <w:rFonts w:hAnsi="Arial" w:ascii="Arial"/>
        </w:rPr>
        <w:t xml:space="preserve">Na izvješće privremenog stečajnog upravitelja predlagatelj i dužnik nije imao primjedbi i prihvatio je takvo izvješće privremenog stečajnog upravitelja, a sud nije imao razloga sumnjati u njegovu objektivnost, pa je tijekom prethodnog postupka utvrdio da imovina dužnika koja bi ušla u stečajnu masu nije dovoljna ni za namirenje troškova tog postupka jer iz izvješća privremenog stečajnog upravitelja i priložene dokumentacije te pretpostavljenih troškova za vođenje stečajnog postupka za 6 mjeseci, proizlazi da dužnik nema dovoljno imovine koja bi dostajala, bar za pokriće troškova stečajnog postupka. </w:t>
      </w:r>
    </w:p>
    <w:p w:rsidRDefault="006B3AC8" w:rsidP="006B3AC8" w:rsidR="006B3AC8">
      <w:pPr>
        <w:ind w:firstLine="720"/>
        <w:jc w:val="both"/>
        <w:rPr>
          <w:rFonts w:hAnsi="Arial" w:ascii="Arial"/>
        </w:rPr>
      </w:pPr>
      <w:r>
        <w:rPr>
          <w:rFonts w:hAnsi="Arial" w:ascii="Arial"/>
        </w:rPr>
        <w:t>Prema čl.132. Stečajnog zakona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 stečajnog postupka. Ako te osobe ne predujme traženi iznos sud će donijeti rješenje o otvaranju i zaključenju stečajnog postupka te se u tom slučaju postupak neće provesti i na odgovarajući se način primjenjuju odredbe čl.286. do 292. Stečajnog zakona. Kako je iz izvješća privremenog stečajnog upravitelja i sve priložene dokumentacije sud utvrdio da imovina dužnika nije dostatna niti za pokriće troškova prethodnog i otvorenog stečajnog postupka to je temeljem čl.132.Stečajnog zakona riješio kao u izreci.</w:t>
      </w:r>
    </w:p>
    <w:p w:rsidRDefault="006B3AC8" w:rsidP="006B3AC8" w:rsidR="006B3AC8">
      <w:pPr>
        <w:jc w:val="both"/>
        <w:rPr>
          <w:rFonts w:hAnsi="Arial" w:ascii="Arial"/>
        </w:rPr>
      </w:pPr>
      <w:r>
        <w:rPr>
          <w:rFonts w:hAnsi="Arial" w:ascii="Arial"/>
        </w:rPr>
        <w:tab/>
        <w:t>Na posljedice ne postupanja po ovom rješenju iz točke I. izreke ovog rješenja, sukladno odredbi čl.132. Stečajnog zakona, upozoreno je u točki II. izreke ovog rješenja.</w:t>
      </w:r>
    </w:p>
    <w:p w:rsidRDefault="006B3AC8" w:rsidP="006B3AC8" w:rsidR="006B3AC8">
      <w:pPr>
        <w:ind w:firstLine="720"/>
        <w:jc w:val="both"/>
        <w:rPr>
          <w:rFonts w:hAnsi="Arial" w:ascii="Arial"/>
        </w:rPr>
      </w:pPr>
      <w:r>
        <w:rPr>
          <w:rFonts w:hAnsi="Arial" w:ascii="Arial"/>
        </w:rPr>
        <w:t>U Bjelovaru, 9. studenog 2015. godine</w:t>
      </w:r>
    </w:p>
    <w:p w:rsidRDefault="006B3AC8" w:rsidP="006B3AC8" w:rsidR="006B3AC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6B3AC8" w:rsidP="006B3AC8" w:rsidR="006B3AC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B3AC8" w:rsidP="006B3AC8" w:rsidR="006B3AC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6B3AC8" w:rsidP="006B3AC8" w:rsidR="006B3AC8">
      <w:pPr>
        <w:jc w:val="both"/>
        <w:rPr>
          <w:rFonts w:hAnsi="Arial" w:ascii="Arial"/>
        </w:rPr>
      </w:pPr>
      <w:r>
        <w:rPr>
          <w:rFonts w:hAnsi="Arial" w:ascii="Arial"/>
        </w:rPr>
        <w:t>PRAVNA POUKA: Protiv ovog rješenja dopuštena je žalba u roku od 8 dana,</w:t>
      </w:r>
    </w:p>
    <w:p w:rsidRDefault="006B3AC8" w:rsidP="006B3AC8" w:rsidR="006B3AC8">
      <w:pPr>
        <w:ind w:firstLine="720"/>
        <w:jc w:val="both"/>
        <w:rPr>
          <w:rFonts w:hAnsi="Arial" w:ascii="Arial"/>
        </w:rPr>
      </w:pPr>
      <w:r>
        <w:rPr>
          <w:rFonts w:hAnsi="Arial" w:ascii="Arial"/>
        </w:rPr>
        <w:tab/>
        <w:t xml:space="preserve">         računajući od dana primitka </w:t>
      </w:r>
      <w:proofErr w:type="spellStart"/>
      <w:r>
        <w:rPr>
          <w:rFonts w:hAnsi="Arial" w:ascii="Arial"/>
        </w:rPr>
        <w:t>otpravka</w:t>
      </w:r>
      <w:proofErr w:type="spellEnd"/>
      <w:r>
        <w:rPr>
          <w:rFonts w:hAnsi="Arial" w:ascii="Arial"/>
        </w:rPr>
        <w:t>, na Visoki</w:t>
      </w:r>
    </w:p>
    <w:p w:rsidRDefault="006B3AC8" w:rsidP="006B3AC8" w:rsidR="006B3AC8">
      <w:pPr>
        <w:ind w:firstLine="720"/>
        <w:jc w:val="both"/>
        <w:rPr>
          <w:rFonts w:hAnsi="Arial" w:ascii="Arial"/>
        </w:rPr>
      </w:pPr>
      <w:r>
        <w:rPr>
          <w:rFonts w:hAnsi="Arial" w:ascii="Arial"/>
        </w:rPr>
        <w:tab/>
        <w:t xml:space="preserve">         trgovački sud RH, u Zagrebu, a putem ovog suda.</w:t>
      </w:r>
    </w:p>
    <w:p w:rsidRDefault="006B3AC8" w:rsidP="006B3AC8" w:rsidR="006B3AC8">
      <w:pPr>
        <w:ind w:firstLine="720"/>
        <w:jc w:val="both"/>
        <w:rPr>
          <w:rFonts w:hAnsi="Arial" w:ascii="Arial"/>
        </w:rPr>
      </w:pPr>
      <w:r>
        <w:rPr>
          <w:rFonts w:hAnsi="Arial" w:ascii="Arial"/>
        </w:rPr>
        <w:tab/>
        <w:t xml:space="preserve">         Žalba se podnosi u 3 primjerka. </w:t>
      </w:r>
    </w:p>
    <w:p w:rsidRDefault="006B3AC8" w:rsidP="006B3AC8" w:rsidR="006B3AC8">
      <w:pPr>
        <w:jc w:val="both"/>
        <w:rPr>
          <w:rFonts w:hAnsi="Arial" w:ascii="Arial"/>
        </w:rPr>
      </w:pPr>
      <w:proofErr w:type="spellStart"/>
      <w:r>
        <w:rPr>
          <w:rFonts w:hAnsi="Arial" w:ascii="Arial"/>
        </w:rPr>
        <w:t>Rj</w:t>
      </w:r>
      <w:proofErr w:type="spellEnd"/>
      <w:r>
        <w:rPr>
          <w:rFonts w:hAnsi="Arial" w:ascii="Arial"/>
        </w:rPr>
        <w:t>.</w:t>
      </w:r>
    </w:p>
    <w:p w:rsidRDefault="006B3AC8" w:rsidP="006B3AC8" w:rsidR="006B3AC8">
      <w:pPr>
        <w:jc w:val="both"/>
        <w:rPr>
          <w:rFonts w:hAnsi="Arial" w:ascii="Arial"/>
        </w:rPr>
      </w:pPr>
      <w:r>
        <w:rPr>
          <w:rFonts w:hAnsi="Arial" w:ascii="Arial"/>
        </w:rPr>
        <w:t xml:space="preserve">Dna: predlagatelju-dužniku po zakonskom zastupniku Jasminki </w:t>
      </w:r>
      <w:proofErr w:type="spellStart"/>
      <w:r>
        <w:rPr>
          <w:rFonts w:hAnsi="Arial" w:ascii="Arial"/>
        </w:rPr>
        <w:t>Kišantal</w:t>
      </w:r>
      <w:proofErr w:type="spellEnd"/>
      <w:r>
        <w:rPr>
          <w:rFonts w:hAnsi="Arial" w:ascii="Arial"/>
        </w:rPr>
        <w:t xml:space="preserve"> Zubić</w:t>
      </w:r>
    </w:p>
    <w:p w:rsidRDefault="006B3AC8" w:rsidP="006B3AC8" w:rsidR="006B3AC8">
      <w:pPr>
        <w:jc w:val="both"/>
        <w:rPr>
          <w:rFonts w:hAnsi="Arial" w:ascii="Arial"/>
        </w:rPr>
      </w:pPr>
      <w:r>
        <w:rPr>
          <w:rFonts w:hAnsi="Arial" w:ascii="Arial"/>
        </w:rPr>
        <w:t xml:space="preserve">        privremenom stečajnom upravitelju</w:t>
      </w:r>
    </w:p>
    <w:p w:rsidRDefault="006B3AC8" w:rsidP="006B3AC8" w:rsidR="006B3AC8">
      <w:pPr>
        <w:jc w:val="both"/>
        <w:rPr>
          <w:rFonts w:hAnsi="Arial" w:ascii="Arial"/>
        </w:rPr>
      </w:pPr>
      <w:r>
        <w:rPr>
          <w:rFonts w:hAnsi="Arial" w:ascii="Arial"/>
        </w:rPr>
        <w:lastRenderedPageBreak/>
        <w:t xml:space="preserve">        ŽDO u Bjelovaru</w:t>
      </w:r>
    </w:p>
    <w:p w:rsidRDefault="006B3AC8" w:rsidP="006B3AC8" w:rsidR="006B3AC8">
      <w:pPr>
        <w:jc w:val="both"/>
        <w:rPr>
          <w:rFonts w:hAnsi="Arial" w:ascii="Arial"/>
        </w:rPr>
      </w:pPr>
      <w:r>
        <w:rPr>
          <w:rFonts w:hAnsi="Arial" w:ascii="Arial"/>
        </w:rPr>
        <w:t xml:space="preserve">        na e-oglasnu ploča suda </w:t>
      </w:r>
    </w:p>
    <w:p w:rsidRDefault="006B3AC8" w:rsidP="006B3AC8" w:rsidR="006B3AC8">
      <w:pPr>
        <w:jc w:val="both"/>
        <w:rPr>
          <w:rFonts w:hAnsi="Arial" w:ascii="Arial"/>
        </w:rPr>
      </w:pPr>
      <w:r>
        <w:rPr>
          <w:rFonts w:hAnsi="Arial" w:ascii="Arial"/>
        </w:rPr>
        <w:t xml:space="preserve">        Kal.15 dana</w:t>
      </w:r>
      <w:r>
        <w:rPr>
          <w:rFonts w:hAnsi="Arial" w:ascii="Arial"/>
        </w:rPr>
        <w:tab/>
      </w:r>
    </w:p>
    <w:p w:rsidRDefault="006B3AC8" w:rsidP="006B3AC8" w:rsidR="006B3AC8">
      <w:pPr>
        <w:jc w:val="both"/>
        <w:rPr>
          <w:rFonts w:hAnsi="Arial" w:ascii="Arial"/>
        </w:rPr>
      </w:pPr>
      <w:r>
        <w:rPr>
          <w:rFonts w:hAnsi="Arial" w:ascii="Arial"/>
        </w:rPr>
        <w:t>Bj.9.11.2015.g.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3AC8"/>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94453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St-35/2015-8</izvorni_sadrzaj>
    <derivirana_varijabla naziv="DomainObject.Oznaka_1">St-35/2015-8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St-35/2015</izvorni_sadrzaj>
    <derivirana_varijabla naziv="DomainObject.Predmet.OznakaBroj_1">St-35/2015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Lokalna razvojna agencija POSLOVNI PARK BJELOVAR LORA društvo s ograničenom odgovornošću za promicanje lokalnog i regionalnog razvoja, Bjelovar</izvorni_sadrzaj>
    <derivirana_varijabla naziv="DomainObject.Predmet.ProtustrankaFormated_1">  Lokalna razvojna agencija POSLOVNI PARK BJELOVAR LORA društvo s ograničenom odgovornošću za promicanje lokalnog i regionalnog razvoja, Bjelovar</derivirana_varijabla>
  </DomainObject.Predmet.ProtustrankaFormated>
  <DomainObject.Predmet.ProtustrankaFormatedOIB>
    <izvorni_sadrzaj>  Lokalna razvojna agencija POSLOVNI PARK BJELOVAR LORA društvo s ograničenom odgovornošću za promicanje lokalnog i regionalnog razvoja, Bjelovar, OIB 68106476843</izvorni_sadrzaj>
    <derivirana_varijabla naziv="DomainObject.Predmet.ProtustrankaFormatedOIB_1">  Lokalna razvojna agencija POSLOVNI PARK BJELOVAR LORA društvo s ograničenom odgovornošću za promicanje lokalnog i regionalnog razvoja, Bjelovar, OIB 68106476843</derivirana_varijabla>
  </DomainObject.Predmet.ProtustrankaFormatedOIB>
  <DomainObject.Predmet.ProtustrankaFormatedWithAdress>
    <izvorni_sadrzaj> Lokalna razvojna agencija POSLOVNI PARK BJELOVAR LORA društvo s ograničenom odgovornošću za promicanje lokalnog i regionalnog razvoja, Bjelovar, Trg Eugena Kvaternika 6, 43000 Bjelovar</izvorni_sadrzaj>
    <derivirana_varijabla naziv="DomainObject.Predmet.ProtustrankaFormatedWithAdress_1"> Lokalna razvojna agencija POSLOVNI PARK BJELOVAR LORA društvo s ograničenom odgovornošću za promicanje lokalnog i regionalnog razvoja, Bjelovar, Trg Eugena Kvaternika 6, 43000 Bjelovar</derivirana_varijabla>
  </DomainObject.Predmet.ProtustrankaFormatedWithAdress>
  <DomainObject.Predmet.ProtustrankaFormatedWithAdressOIB>
    <izvorni_sadrzaj> Lokalna razvojna agencija POSLOVNI PARK BJELOVAR LORA društvo s ograničenom odgovornošću za promicanje lokalnog i regionalnog razvoja, Bjelovar, OIB 68106476843, Trg Eugena Kvaternika 6, 43000 Bjelovar</izvorni_sadrzaj>
    <derivirana_varijabla naziv="DomainObject.Predmet.ProtustrankaFormatedWithAdressOIB_1"> Lokalna razvojna agencija POSLOVNI PARK BJELOVAR LORA društvo s ograničenom odgovornošću za promicanje lokalnog i regionalnog razvoja, Bjelovar, OIB 68106476843, Trg Eugena Kvaternika 6, 43000 Bjelovar</derivirana_varijabla>
  </DomainObject.Predmet.ProtustrankaFormatedWithAdressOIB>
  <DomainObject.Predmet.ProtustrankaWithAdress>
    <izvorni_sadrzaj>Lokalna razvojna agencija POSLOVNI PARK BJELOVAR LORA društvo s ograničenom odgovornošću za promicanje lokalnog i regionalnog razvoja, Bjelovar Trg Eugena Kvaternika 6, 43000 Bjelovar</izvorni_sadrzaj>
    <derivirana_varijabla naziv="DomainObject.Predmet.ProtustrankaWithAdress_1">Lokalna razvojna agencija POSLOVNI PARK BJELOVAR LORA društvo s ograničenom odgovornošću za promicanje lokalnog i regionalnog razvoja, Bjelovar Trg Eugena Kvaternika 6, 43000 Bjelovar</derivirana_varijabla>
  </DomainObject.Predmet.ProtustrankaWithAdress>
  <DomainObject.Predmet.ProtustrankaWith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ProtustrankaWithAdressOIB_1">Lokalna razvojna agencija POSLOVNI PARK BJELOVAR LORA društvo s ograničenom odgovornošću za promicanje lokalnog i regionalnog razvoja, Bjelovar, OIB 68106476843, Trg Eugena Kvaternika 6, 43000 Bjelovar</derivirana_varijabla>
  </DomainObject.Predmet.ProtustrankaWithAdressOIB>
  <DomainObject.Predmet.ProtustrankaNazivFormated>
    <izvorni_sadrzaj>Lokalna razvojna agencija POSLOVNI PARK BJELOVAR LORA društvo s ograničenom odgovornošću za promicanje lokalnog i regionalnog razvoja, Bjelovar</izvorni_sadrzaj>
    <derivirana_varijabla naziv="DomainObject.Predmet.ProtustrankaNazivFormated_1">Lokalna razvojna agencija POSLOVNI PARK BJELOVAR LORA društvo s ograničenom odgovornošću za promicanje lokalnog i regionalnog razvoja, Bjelovar</derivirana_varijabla>
  </DomainObject.Predmet.ProtustrankaNazivFormated>
  <DomainObject.Predmet.ProtustrankaNazivFormatedOIB>
    <izvorni_sadrzaj>Lokalna razvojna agencija POSLOVNI PARK BJELOVAR LORA društvo s ograničenom odgovornošću za promicanje lokalnog i regionalnog razvoja, Bjelovar, OIB 68106476843</izvorni_sadrzaj>
    <derivirana_varijabla naziv="DomainObject.Predmet.ProtustrankaNazivFormatedOIB_1">Lokalna razvojna agencija POSLOVNI PARK BJELOVAR LORA društvo s ograničenom odgovornošću za promicanje lokalnog i regionalnog razvoja, Bjelovar, OIB 68106476843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Lokalna razvojna agencija POSLOVNI PARK BJELOVAR LORA društvo s ograničenom odgovornošću za promicanje lokalnog i regionalnog razvoja, Bjelovar</izvorni_sadrzaj>
    <derivirana_varijabla naziv="DomainObject.Predmet.StrankaFormated_1">  Lokalna razvojna agencija POSLOVNI PARK BJELOVAR LORA društvo s ograničenom odgovornošću za promicanje lokalnog i regionalnog razvoja, Bjelovar</derivirana_varijabla>
  </DomainObject.Predmet.StrankaFormated>
  <DomainObject.Predmet.StrankaFormatedOIB>
    <izvorni_sadrzaj>  Lokalna razvojna agencija POSLOVNI PARK BJELOVAR LORA društvo s ograničenom odgovornošću za promicanje lokalnog i regionalnog razvoja, Bjelovar, OIB 68106476843</izvorni_sadrzaj>
    <derivirana_varijabla naziv="DomainObject.Predmet.StrankaFormatedOIB_1">  Lokalna razvojna agencija POSLOVNI PARK BJELOVAR LORA društvo s ograničenom odgovornošću za promicanje lokalnog i regionalnog razvoja, Bjelovar, OIB 68106476843</derivirana_varijabla>
  </DomainObject.Predmet.StrankaFormatedOIB>
  <DomainObject.Predmet.StrankaFormatedWithAdress>
    <izvorni_sadrzaj> Lokalna razvojna agencija POSLOVNI PARK BJELOVAR LORA društvo s ograničenom odgovornošću za promicanje lokalnog i regionalnog razvoja, Bjelovar, Trg Eugena Kvaternika 6, 43000 Bjelovar</izvorni_sadrzaj>
    <derivirana_varijabla naziv="DomainObject.Predmet.StrankaFormatedWithAdress_1"> Lokalna razvojna agencija POSLOVNI PARK BJELOVAR LORA društvo s ograničenom odgovornošću za promicanje lokalnog i regionalnog razvoja, Bjelovar, Trg Eugena Kvaternika 6, 43000 Bjelovar</derivirana_varijabla>
  </DomainObject.Predmet.StrankaFormatedWithAdress>
  <DomainObject.Predmet.StrankaFormatedWithAdressOIB>
    <izvorni_sadrzaj> Lokalna razvojna agencija POSLOVNI PARK BJELOVAR LORA društvo s ograničenom odgovornošću za promicanje lokalnog i regionalnog razvoja, Bjelovar, OIB 68106476843, Trg Eugena Kvaternika 6, 43000 Bjelovar</izvorni_sadrzaj>
    <derivirana_varijabla naziv="DomainObject.Predmet.StrankaFormatedWithAdressOIB_1"> Lokalna razvojna agencija POSLOVNI PARK BJELOVAR LORA društvo s ograničenom odgovornošću za promicanje lokalnog i regionalnog razvoja, Bjelovar, OIB 68106476843, Trg Eugena Kvaternika 6, 43000 Bjelovar</derivirana_varijabla>
  </DomainObject.Predmet.StrankaFormatedWithAdressOIB>
  <DomainObject.Predmet.StrankaWithAdress>
    <izvorni_sadrzaj>Lokalna razvojna agencija POSLOVNI PARK BJELOVAR LORA društvo s ograničenom odgovornošću za promicanje lokalnog i regionalnog razvoja, Bjelovar Trg Eugena Kvaternika 6,43000 Bjelovar</izvorni_sadrzaj>
    <derivirana_varijabla naziv="DomainObject.Predmet.StrankaWithAdress_1">Lokalna razvojna agencija POSLOVNI PARK BJELOVAR LORA društvo s ograničenom odgovornošću za promicanje lokalnog i regionalnog razvoja, Bjelovar Trg Eugena Kvaternika 6,43000 Bjelovar</derivirana_varijabla>
  </DomainObject.Predmet.StrankaWithAdress>
  <DomainObject.Predmet.StrankaWithAdressOIB>
    <izvorni_sadrzaj>Lokalna razvojna agencija POSLOVNI PARK BJELOVAR LORA društvo s ograničenom odgovornošću za promicanje lokalnog i regionalnog razvoja, Bjelovar, OIB 68106476843, Trg Eugena Kvaternika 6,43000 Bjelovar</izvorni_sadrzaj>
    <derivirana_varijabla naziv="DomainObject.Predmet.StrankaWithAdressOIB_1">Lokalna razvojna agencija POSLOVNI PARK BJELOVAR LORA društvo s ograničenom odgovornošću za promicanje lokalnog i regionalnog razvoja, Bjelovar, OIB 68106476843, Trg Eugena Kvaternika 6,43000 Bjelovar</derivirana_varijabla>
  </DomainObject.Predmet.StrankaWithAdressOIB>
  <DomainObject.Predmet.StrankaNazivFormated>
    <izvorni_sadrzaj>Lokalna razvojna agencija POSLOVNI PARK BJELOVAR LORA društvo s ograničenom odgovornošću za promicanje lokalnog i regionalnog razvoja, Bjelovar</izvorni_sadrzaj>
    <derivirana_varijabla naziv="DomainObject.Predmet.StrankaNazivFormated_1">Lokalna razvojna agencija POSLOVNI PARK BJELOVAR LORA društvo s ograničenom odgovornošću za promicanje lokalnog i regionalnog razvoja, Bjelovar</derivirana_varijabla>
  </DomainObject.Predmet.StrankaNazivFormated>
  <DomainObject.Predmet.StrankaNazivFormatedOIB>
    <izvorni_sadrzaj>Lokalna razvojna agencija POSLOVNI PARK BJELOVAR LORA društvo s ograničenom odgovornošću za promicanje lokalnog i regionalnog razvoja, Bjelovar, OIB 68106476843</izvorni_sadrzaj>
    <derivirana_varijabla naziv="DomainObject.Predmet.StrankaNazivFormatedOIB_1">Lokalna razvojna agencija POSLOVNI PARK BJELOVAR LORA društvo s ograničenom odgovornošću za promicanje lokalnog i regionalnog razvoja, Bjelovar, OIB 68106476843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Lokalna razvojna agencija POSLOVNI PARK BJELOVAR LORA društvo s ograničenom odgovornošću za promicanje lokalnog i regionalnog razvoja, Bjelovar</item>
    </izvorni_sadrzaj>
    <derivirana_varijabla naziv="DomainObject.Predmet.StrankaListFormated_1">
      <item>Lokalna razvojna agencija POSLOVNI PARK BJELOVAR LORA društvo s ograničenom odgovornošću za promicanje lokalnog i regionalnog razvoja, Bjelovar</item>
    </derivirana_varijabla>
  </DomainObject.Predmet.StrankaListFormated>
  <DomainObject.Predmet.StrankaListFormatedOIB>
    <izvorni_sadrzaj>
      <item>Lokalna razvojna agencija POSLOVNI PARK BJELOVAR LORA društvo s ograničenom odgovornošću za promicanje lokalnog i regionalnog razvoja, Bjelovar, OIB 68106476843</item>
    </izvorni_sadrzaj>
    <derivirana_varijabla naziv="DomainObject.Predmet.StrankaListFormatedOIB_1">
      <item>Lokalna razvojna agencija POSLOVNI PARK BJELOVAR LORA društvo s ograničenom odgovornošću za promicanje lokalnog i regionalnog razvoja, Bjelovar, OIB 68106476843</item>
    </derivirana_varijabla>
  </DomainObject.Predmet.StrankaListFormatedOIB>
  <DomainObject.Predmet.StrankaListFormatedWithAdress>
    <izvorni_sadrzaj>
      <item>Lokalna razvojna agencija POSLOVNI PARK BJELOVAR LORA društvo s ograničenom odgovornošću za promicanje lokalnog i regionalnog razvoja, Bjelovar, Trg Eugena Kvaternika 6, 43000 Bjelovar</item>
    </izvorni_sadrzaj>
    <derivirana_varijabla naziv="DomainObject.Predmet.StrankaListFormatedWithAdress_1">
      <item>Lokalna razvojna agencija POSLOVNI PARK BJELOVAR LORA društvo s ograničenom odgovornošću za promicanje lokalnog i regionalnog razvoja, Bjelovar, Trg Eugena Kvaternika 6, 43000 Bjelovar</item>
    </derivirana_varijabla>
  </DomainObject.Predmet.StrankaListFormatedWithAdress>
  <DomainObject.Predmet.StrankaListFormatedWithAdressOIB>
    <izvorni_sadrzaj>
      <item>Lokalna razvojna agencija POSLOVNI PARK BJELOVAR LORA društvo s ograničenom odgovornošću za promicanje lokalnog i regionalnog razvoja, Bjelovar, OIB 68106476843, Trg Eugena Kvaternika 6, 43000 Bjelovar</item>
    </izvorni_sadrzaj>
    <derivirana_varijabla naziv="DomainObject.Predmet.StrankaListFormatedWithAdressOIB_1">
      <item>Lokalna razvojna agencija POSLOVNI PARK BJELOVAR LORA društvo s ograničenom odgovornošću za promicanje lokalnog i regionalnog razvoja, Bjelovar, OIB 68106476843, Trg Eugena Kvaternika 6, 43000 Bjelovar</item>
    </derivirana_varijabla>
  </DomainObject.Predmet.StrankaListFormatedWithAdressOIB>
  <DomainObject.Predmet.StrankaListNazivFormated>
    <izvorni_sadrzaj>
      <item>Lokalna razvojna agencija POSLOVNI PARK BJELOVAR LORA društvo s ograničenom odgovornošću za promicanje lokalnog i regionalnog razvoja, Bjelovar</item>
    </izvorni_sadrzaj>
    <derivirana_varijabla naziv="DomainObject.Predmet.StrankaListNazivFormated_1">
      <item>Lokalna razvojna agencija POSLOVNI PARK BJELOVAR LORA društvo s ograničenom odgovornošću za promicanje lokalnog i regionalnog razvoja, Bjelovar</item>
    </derivirana_varijabla>
  </DomainObject.Predmet.StrankaListNazivFormated>
  <DomainObject.Predmet.StrankaListNazivFormatedOIB>
    <izvorni_sadrzaj>
      <item>Lokalna razvojna agencija POSLOVNI PARK BJELOVAR LORA društvo s ograničenom odgovornošću za promicanje lokalnog i regionalnog razvoja, Bjelovar, OIB 68106476843</item>
    </izvorni_sadrzaj>
    <derivirana_varijabla naziv="DomainObject.Predmet.StrankaListNazivFormatedOIB_1">
      <item>Lokalna razvojna agencija POSLOVNI PARK BJELOVAR LORA društvo s ograničenom odgovornošću za promicanje lokalnog i regionalnog razvoja, Bjelovar, OIB 68106476843</item>
    </derivirana_varijabla>
  </DomainObject.Predmet.StrankaListNazivFormatedOIB>
  <DomainObject.Predmet.ProtuStrankaListFormated>
    <izvorni_sadrzaj>
      <item>Lokalna razvojna agencija POSLOVNI PARK BJELOVAR LORA društvo s ograničenom odgovornošću za promicanje lokalnog i regionalnog razvoja, Bjelovar</item>
    </izvorni_sadrzaj>
    <derivirana_varijabla naziv="DomainObject.Predmet.ProtuStrankaListFormated_1">
      <item>Lokalna razvojna agencija POSLOVNI PARK BJELOVAR LORA društvo s ograničenom odgovornošću za promicanje lokalnog i regionalnog razvoja, Bjelovar</item>
    </derivirana_varijabla>
  </DomainObject.Predmet.ProtuStrankaListFormated>
  <DomainObject.Predmet.ProtuStrankaListFormatedOIB>
    <izvorni_sadrzaj>
      <item>Lokalna razvojna agencija POSLOVNI PARK BJELOVAR LORA društvo s ograničenom odgovornošću za promicanje lokalnog i regionalnog razvoja, Bjelovar, OIB 68106476843</item>
    </izvorni_sadrzaj>
    <derivirana_varijabla naziv="DomainObject.Predmet.ProtuStrankaListFormatedOIB_1">
      <item>Lokalna razvojna agencija POSLOVNI PARK BJELOVAR LORA društvo s ograničenom odgovornošću za promicanje lokalnog i regionalnog razvoja, Bjelovar, OIB 68106476843</item>
    </derivirana_varijabla>
  </DomainObject.Predmet.ProtuStrankaListFormatedOIB>
  <DomainObject.Predmet.ProtuStrankaListFormatedWithAdress>
    <izvorni_sadrzaj>
      <item>Lokalna razvojna agencija POSLOVNI PARK BJELOVAR LORA društvo s ograničenom odgovornošću za promicanje lokalnog i regionalnog razvoja, Bjelovar, Trg Eugena Kvaternika 6, 43000 Bjelovar</item>
    </izvorni_sadrzaj>
    <derivirana_varijabla naziv="DomainObject.Predmet.ProtuStrankaListFormatedWithAdress_1">
      <item>Lokalna razvojna agencija POSLOVNI PARK BJELOVAR LORA društvo s ograničenom odgovornošću za promicanje lokalnog i regionalnog razvoja, Bjelovar, Trg Eugena Kvaternika 6, 43000 Bjelovar</item>
    </derivirana_varijabla>
  </DomainObject.Predmet.ProtuStrankaListFormatedWithAdress>
  <DomainObject.Predmet.ProtuStrankaListFormatedWithAdressOIB>
    <izvorni_sadrzaj>
      <item>Lokalna razvojna agencija POSLOVNI PARK BJELOVAR LORA društvo s ograničenom odgovornošću za promicanje lokalnog i regionalnog razvoja, Bjelovar, OIB 68106476843, Trg Eugena Kvaternika 6, 43000 Bjelovar</item>
    </izvorni_sadrzaj>
    <derivirana_varijabla naziv="DomainObject.Predmet.ProtuStrankaListFormatedWithAdressOIB_1">
      <item>Lokalna razvojna agencija POSLOVNI PARK BJELOVAR LORA društvo s ograničenom odgovornošću za promicanje lokalnog i regionalnog razvoja, Bjelovar, OIB 68106476843, Trg Eugena Kvaternika 6, 43000 Bjelovar</item>
    </derivirana_varijabla>
  </DomainObject.Predmet.ProtuStrankaListFormatedWithAdressOIB>
  <DomainObject.Predmet.ProtuStrankaListNazivFormated>
    <izvorni_sadrzaj>
      <item>Lokalna razvojna agencija POSLOVNI PARK BJELOVAR LORA društvo s ograničenom odgovornošću za promicanje lokalnog i regionalnog razvoja, Bjelovar</item>
    </izvorni_sadrzaj>
    <derivirana_varijabla naziv="DomainObject.Predmet.ProtuStrankaListNazivFormated_1">
      <item>Lokalna razvojna agencija POSLOVNI PARK BJELOVAR LORA društvo s ograničenom odgovornošću za promicanje lokalnog i regionalnog razvoja, Bjelovar</item>
    </derivirana_varijabla>
  </DomainObject.Predmet.ProtuStrankaListNazivFormated>
  <DomainObject.Predmet.ProtuStrankaListNazivFormatedOIB>
    <izvorni_sadrzaj>
      <item>Lokalna razvojna agencija POSLOVNI PARK BJELOVAR LORA društvo s ograničenom odgovornošću za promicanje lokalnog i regionalnog razvoja, Bjelovar, OIB 68106476843</item>
    </izvorni_sadrzaj>
    <derivirana_varijabla naziv="DomainObject.Predmet.ProtuStrankaListNazivFormatedOIB_1">
      <item>Lokalna razvojna agencija POSLOVNI PARK BJELOVAR LORA društvo s ograničenom odgovornošću za promicanje lokalnog i regionalnog razvoja, Bjelovar, OIB 68106476843</item>
    </derivirana_varijabla>
  </DomainObject.Predmet.ProtuStrankaListNazivFormatedOIB>
  <DomainObject.Predmet.OstaliListFormated>
    <izvorni_sadrzaj>
      <item>JASMINKA KIŠANTAL ZUBIĆ</item>
      <item>BRANKO SMRTIĆ</item>
      <item>ŽUPANIJSKO DRŽAVNO ODVJETNIŠTVO U BJELOVARU</item>
    </izvorni_sadrzaj>
    <derivirana_varijabla naziv="DomainObject.Predmet.OstaliListFormated_1">
      <item>JASMINKA KIŠANTAL ZUBIĆ</item>
      <item>BRANKO SMRTIĆ</item>
      <item>ŽUPANIJSKO DRŽAVNO ODVJETNIŠTVO U BJELOVARU</item>
    </derivirana_varijabla>
  </DomainObject.Predmet.OstaliListFormated>
  <DomainObject.Predmet.OstaliListFormatedOIB>
    <izvorni_sadrzaj>
      <item>JASMINKA KIŠANTAL ZUBIĆ</item>
      <item>BRANKO SMRTIĆ, OIB 26761829990</item>
      <item>ŽUPANIJSKO DRŽAVNO ODVJETNIŠTVO U BJELOVARU</item>
    </izvorni_sadrzaj>
    <derivirana_varijabla naziv="DomainObject.Predmet.OstaliListFormatedOIB_1">
      <item>JASMINKA KIŠANTAL ZUBIĆ</item>
      <item>BRANKO SMRTIĆ, OIB 26761829990</item>
      <item>ŽUPANIJSKO DRŽAVNO ODVJETNIŠTVO U BJELOVARU</item>
    </derivirana_varijabla>
  </DomainObject.Predmet.OstaliListFormatedOIB>
  <DomainObject.Predmet.OstaliListFormatedWithAdress>
    <izvorni_sadrzaj>
      <item>JASMINKA KIŠANTAL ZUBIĆ, Pavleka Miškine 11, 43000 Bjelovar</item>
      <item>BRANKO SMRTIĆ</item>
      <item>ŽUPANIJSKO DRŽAVNO ODVJETNIŠTVO U BJELOVARU</item>
    </izvorni_sadrzaj>
    <derivirana_varijabla naziv="DomainObject.Predmet.OstaliListFormatedWithAdress_1">
      <item>JASMINKA KIŠANTAL ZUBIĆ, Pavleka Miškine 11, 43000 Bjelovar</item>
      <item>BRANKO SMRTIĆ</item>
      <item>ŽUPANIJSKO DRŽAVNO ODVJETNIŠTVO U BJELOVARU</item>
    </derivirana_varijabla>
  </DomainObject.Predmet.OstaliListFormatedWithAdress>
  <DomainObject.Predmet.OstaliListFormatedWithAdressOIB>
    <izvorni_sadrzaj>
      <item>JASMINKA KIŠANTAL ZUBIĆ, Pavleka Miškine 11, 43000 Bjelovar</item>
      <item>BRANKO SMRTIĆ, OIB 26761829990</item>
      <item>ŽUPANIJSKO DRŽAVNO ODVJETNIŠTVO U BJELOVARU</item>
    </izvorni_sadrzaj>
    <derivirana_varijabla naziv="DomainObject.Predmet.OstaliListFormatedWithAdressOIB_1">
      <item>JASMINKA KIŠANTAL ZUBIĆ, Pavleka Miškine 11, 43000 Bjelovar</item>
      <item>BRANKO SMRTIĆ, OIB 26761829990</item>
      <item>ŽUPANIJSKO DRŽAVNO ODVJETNIŠTVO U BJELOVARU</item>
    </derivirana_varijabla>
  </DomainObject.Predmet.OstaliListFormatedWithAdressOIB>
  <DomainObject.Predmet.OstaliListNazivFormated>
    <izvorni_sadrzaj>
      <item>JASMINKA KIŠANTAL ZUBIĆ</item>
      <item>BRANKO SMRTIĆ</item>
      <item>ŽUPANIJSKO DRŽAVNO ODVJETNIŠTVO U BJELOVARU</item>
    </izvorni_sadrzaj>
    <derivirana_varijabla naziv="DomainObject.Predmet.OstaliListNazivFormated_1">
      <item>JASMINKA KIŠANTAL ZUBIĆ</item>
      <item>BRANKO SMRTIĆ</item>
      <item>ŽUPANIJSKO DRŽAVNO ODVJETNIŠTVO U BJELOVARU</item>
    </derivirana_varijabla>
  </DomainObject.Predmet.OstaliListNazivFormated>
  <DomainObject.Predmet.OstaliListNazivFormatedOIB>
    <izvorni_sadrzaj>
      <item>JASMINKA KIŠANTAL ZUBIĆ</item>
      <item>BRANKO SMRTIĆ, OIB 26761829990</item>
      <item>ŽUPANIJSKO DRŽAVNO ODVJETNIŠTVO U BJELOVARU</item>
    </izvorni_sadrzaj>
    <derivirana_varijabla naziv="DomainObject.Predmet.OstaliListNazivFormatedOIB_1">
      <item>JASMINKA KIŠANTAL ZUBIĆ</item>
      <item>BRANKO SMRTIĆ, OIB 26761829990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St-35/2015-8</izvorni_sadrzaj>
    <derivirana_varijabla naziv="DomainObject.PoslovniBrojDokumenta_1">St-35/2015-8</derivirana_varijabla>
  </DomainObject.PoslovniBrojDokumenta>
  <DomainObject.Predmet.StrankaIDrugi>
    <izvorni_sadrzaj>Lokalna razvojna agencija POSLOVNI PARK BJELOVAR LORA društvo s ograničenom odgovornošću za promicanje lokalnog i regionalnog razvoja, Bjelovar</izvorni_sadrzaj>
    <derivirana_varijabla naziv="DomainObject.Predmet.StrankaIDrugi_1">Lokalna razvojna agencija POSLOVNI PARK BJELOVAR LORA društvo s ograničenom odgovornošću za promicanje lokalnog i regionalnog razvoja, Bjelovar</derivirana_varijabla>
  </DomainObject.Predmet.StrankaIDrugi>
  <DomainObject.Predmet.ProtustrankaIDrugi>
    <izvorni_sadrzaj>Lokalna razvojna agencija POSLOVNI PARK BJELOVAR LORA društvo s ograničenom odgovornošću za promicanje lokalnog i regionalnog razvoja, Bjelovar</izvorni_sadrzaj>
    <derivirana_varijabla naziv="DomainObject.Predmet.ProtustrankaIDrugi_1">Lokalna razvojna agencija POSLOVNI PARK BJELOVAR LORA društvo s ograničenom odgovornošću za promicanje lokalnog i regionalnog razvoja, Bjelovar</derivirana_varijabla>
  </DomainObject.Predmet.ProtustrankaIDrugi>
  <DomainObject.Predmet.StrankaIDrugi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StrankaIDrugiAdressOIB_1">Lokalna razvojna agencija POSLOVNI PARK BJELOVAR LORA društvo s ograničenom odgovornošću za promicanje lokalnog i regionalnog razvoja, Bjelovar, OIB 68106476843, Trg Eugena Kvaternika 6, 43000 Bjelovar</derivirana_varijabla>
  </DomainObject.Predmet.StrankaIDrugiAdressOIB>
  <DomainObject.Predmet.ProtustrankaIDrugi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ProtustrankaIDrugiAdressOIB_1">Lokalna razvojna agencija POSLOVNI PARK BJELOVAR LORA društvo s ograničenom odgovornošću za promicanje lokalnog i regionalnog razvoja, Bjelovar, OIB 68106476843, Trg Eugena Kvaternika 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Lokalna razvojna agencija POSLOVNI PARK BJELOVAR LORA društvo s ograničenom odgovornošću za promicanje lokalnog i regionalnog razvoja, Bjelovar</item>
      <item>Lokalna razvojna agencija POSLOVNI PARK BJELOVAR LORA društvo s ograničenom odgovornošću za promicanje lokalnog i regionalnog razvoja, Bjelovar</item>
      <item>JASMINKA KIŠANTAL ZUBIĆ</item>
      <item>BRANKO SMRTIĆ</item>
      <item>ŽUPANIJSKO DRŽAVNO ODVJETNIŠTVO U BJELOVARU</item>
    </izvorni_sadrzaj>
    <derivirana_varijabla naziv="DomainObject.Predmet.SudioniciListNaziv_1">
      <item>Lokalna razvojna agencija POSLOVNI PARK BJELOVAR LORA društvo s ograničenom odgovornošću za promicanje lokalnog i regionalnog razvoja, Bjelovar</item>
      <item>Lokalna razvojna agencija POSLOVNI PARK BJELOVAR LORA društvo s ograničenom odgovornošću za promicanje lokalnog i regionalnog razvoja, Bjelovar</item>
      <item>JASMINKA KIŠANTAL ZUBIĆ</item>
      <item>BRANKO SMRTIĆ</item>
      <item>ŽUPANIJSKO DRŽAVNO ODVJETNIŠTVO U BJELOVARU</item>
    </derivirana_varijabla>
  </DomainObject.Predmet.SudioniciListNaziv>
  <DomainObject.Predmet.SudioniciListAdressOIB>
    <izvorni_sadrzaj>
      <item>Lokalna razvojna agencija POSLOVNI PARK BJELOVAR LORA društvo s ograničenom odgovornošću za promicanje lokalnog i regionalnog razvoja, Bjelovar, OIB 68106476843, Trg Eugena Kvaternika 6,43000 Bjelovar</item>
      <item>Lokalna razvojna agencija POSLOVNI PARK BJELOVAR LORA društvo s ograničenom odgovornošću za promicanje lokalnog i regionalnog razvoja, Bjelovar, OIB 68106476843, Trg Eugena Kvaternika 6,43000 Bjelovar</item>
      <item>JASMINKA KIŠANTAL ZUBIĆ, Pavleka Miškine 11,43000 Bjelovar</item>
      <item>BRANKO SMRTIĆ, OIB 26761829990</item>
      <item>ŽUPANIJSKO DRŽAVNO ODVJETNIŠTVO U BJELOVARU</item>
    </izvorni_sadrzaj>
    <derivirana_varijabla naziv="DomainObject.Predmet.SudioniciListAdressOIB_1">
      <item>Lokalna razvojna agencija POSLOVNI PARK BJELOVAR LORA društvo s ograničenom odgovornošću za promicanje lokalnog i regionalnog razvoja, Bjelovar, OIB 68106476843, Trg Eugena Kvaternika 6,43000 Bjelovar</item>
      <item>Lokalna razvojna agencija POSLOVNI PARK BJELOVAR LORA društvo s ograničenom odgovornošću za promicanje lokalnog i regionalnog razvoja, Bjelovar, OIB 68106476843, Trg Eugena Kvaternika 6,43000 Bjelovar</item>
      <item>JASMINKA KIŠANTAL ZUBIĆ, Pavleka Miškine 11,43000 Bjelovar</item>
      <item>BRANKO SMRTIĆ, OIB 26761829990</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A7BDA5-5DA8-43C1-B5BD-ED7AAFC0BD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1051</properties:Words>
  <properties:Characters>6147</properties:Characters>
  <properties:Lines>122</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2015-11-09T11:59:00Z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