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3ff0" w14:paraId="e223ff0" w:rsidRDefault="00D10D32" w:rsidP="00D10D32" w:rsidR="00D10D32" w:rsidRPr="00D10D32">
      <w:pPr>
        <w15:collapsed w:val="false"/>
        <w:rPr>
          <w:lang w:eastAsia="hr-HR"/>
        </w:rPr>
      </w:pPr>
      <w:bookmarkStart w:name="_GoBack" w:id="0"/>
      <w:bookmarkEnd w:id="0"/>
      <w:r w:rsidRPr="00D10D32">
        <w:rPr>
          <w:lang w:eastAsia="hr-HR"/>
        </w:rPr>
        <w:t xml:space="preserve">           </w:t>
      </w:r>
      <w:r w:rsidRPr="00D10D32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10D32">
        <w:rPr>
          <w:lang w:eastAsia="hr-HR"/>
        </w:rPr>
        <w:tab/>
      </w:r>
    </w:p>
    <w:p w:rsidRDefault="00D10D32" w:rsidP="000F3EE4" w:rsidR="00D10D32">
      <w:pPr>
        <w:rPr>
          <w:lang w:eastAsia="hr-HR"/>
        </w:rPr>
      </w:pPr>
      <w:r w:rsidRPr="00D10D32">
        <w:rPr>
          <w:lang w:eastAsia="hr-HR"/>
        </w:rPr>
        <w:t>REPUBLIKA HRVATSKA</w:t>
      </w:r>
      <w:r w:rsidRPr="00D10D32">
        <w:rPr>
          <w:lang w:eastAsia="hr-HR"/>
        </w:rPr>
        <w:tab/>
      </w:r>
    </w:p>
    <w:p w:rsidRDefault="009162D3" w:rsidP="00D10D32" w:rsidR="00D85534" w:rsidRPr="00E46C58">
      <w:r w:rsidRPr="00E46C58">
        <w:t xml:space="preserve">TRGOVAČKI SUD U SPLITU   </w:t>
      </w:r>
    </w:p>
    <w:p w:rsidRDefault="00D85534" w:rsidP="00D10D32" w:rsidR="007E208F" w:rsidRPr="00E46C58">
      <w:r w:rsidRPr="00E46C58">
        <w:t>Sukoišanska 6,  Split</w:t>
      </w:r>
      <w:r w:rsidR="009162D3" w:rsidRPr="00E46C58">
        <w:t xml:space="preserve">   </w:t>
      </w:r>
      <w:r w:rsidR="00607574" w:rsidRPr="00E46C58">
        <w:t xml:space="preserve">        </w:t>
      </w:r>
      <w:r w:rsidRPr="00E46C58">
        <w:t xml:space="preserve">                </w:t>
      </w:r>
      <w:r w:rsidR="008E35F6" w:rsidRPr="00E46C58">
        <w:t xml:space="preserve">      </w:t>
      </w:r>
      <w:r w:rsidRPr="00E46C58">
        <w:t xml:space="preserve"> </w:t>
      </w:r>
      <w:r w:rsidR="004D51AE" w:rsidRPr="00E46C58">
        <w:t xml:space="preserve">                         </w:t>
      </w:r>
      <w:r w:rsidR="00C00D88" w:rsidRPr="00E46C58">
        <w:tab/>
      </w:r>
      <w:r w:rsidR="00C00D88" w:rsidRPr="00E46C58">
        <w:tab/>
      </w:r>
    </w:p>
    <w:p w:rsidRDefault="002B6967" w:rsidP="007537BF" w:rsidR="00343D30" w:rsidRPr="00E46C58">
      <w:pPr>
        <w:spacing w:before="300"/>
        <w:jc w:val="center"/>
        <w:rPr>
          <w:spacing w:val="60"/>
        </w:rPr>
      </w:pPr>
      <w:r w:rsidRPr="00E46C58">
        <w:rPr>
          <w:spacing w:val="60"/>
        </w:rPr>
        <w:t>REPUBLIKA HRVATSKA</w:t>
      </w:r>
    </w:p>
    <w:p w:rsidRDefault="00802ABD" w:rsidP="007537BF" w:rsidR="009162D3" w:rsidRPr="00E46C58">
      <w:pPr>
        <w:spacing w:before="300"/>
        <w:jc w:val="center"/>
        <w:rPr>
          <w:spacing w:val="60"/>
        </w:rPr>
      </w:pPr>
      <w:r>
        <w:rPr>
          <w:spacing w:val="60"/>
        </w:rPr>
        <w:t>RJEŠENJE</w:t>
      </w:r>
    </w:p>
    <w:p w:rsidRDefault="009162D3" w:rsidP="00D10D32" w:rsidR="00D85534" w:rsidRPr="0049148F">
      <w:pPr>
        <w:spacing w:before="140"/>
        <w:ind w:firstLine="709"/>
        <w:jc w:val="both"/>
        <w:rPr>
          <w:bCs/>
        </w:rPr>
      </w:pPr>
      <w:r w:rsidRPr="00E46C58">
        <w:tab/>
        <w:t>T</w:t>
      </w:r>
      <w:r w:rsidR="00C00D88" w:rsidRPr="00E46C58">
        <w:t>rgovački sud u Splitu</w:t>
      </w:r>
      <w:r w:rsidR="0051163C">
        <w:t>, po sutkinji</w:t>
      </w:r>
      <w:r w:rsidR="00E46C58">
        <w:t xml:space="preserve"> ovo</w:t>
      </w:r>
      <w:r w:rsidR="00C00D88" w:rsidRPr="00E46C58">
        <w:t>g suda</w:t>
      </w:r>
      <w:r w:rsidRPr="00E46C58">
        <w:t xml:space="preserve"> </w:t>
      </w:r>
      <w:r w:rsidR="00D10D32">
        <w:t>Ani Golub Gruić,</w:t>
      </w:r>
      <w:r w:rsidR="00DD359D" w:rsidRPr="00DD359D">
        <w:t xml:space="preserve"> u stečajnom postupku nad dužnikom LAURUS d.d. u stečaju, Split, Grabovčeva širina 1, OIB: 20864737693</w:t>
      </w:r>
      <w:r w:rsidR="00E411F6" w:rsidRPr="00E46C58">
        <w:t>,</w:t>
      </w:r>
      <w:r w:rsidR="00E411F6">
        <w:t xml:space="preserve"> </w:t>
      </w:r>
      <w:r w:rsidR="00E411F6" w:rsidRPr="00E411F6">
        <w:t xml:space="preserve">dana </w:t>
      </w:r>
      <w:r w:rsidR="00BB4B8A">
        <w:t>20</w:t>
      </w:r>
      <w:r w:rsidR="008A6D79">
        <w:t>. rujna</w:t>
      </w:r>
      <w:r w:rsidR="00DD359D">
        <w:t xml:space="preserve"> 2016</w:t>
      </w:r>
      <w:r w:rsidR="00E411F6" w:rsidRPr="00E411F6">
        <w:t>. godine,</w:t>
      </w:r>
    </w:p>
    <w:p w:rsidRDefault="00802ABD" w:rsidP="007537BF" w:rsidR="00C6623A" w:rsidRPr="00E46C58">
      <w:pPr>
        <w:spacing w:after="200" w:before="200"/>
        <w:jc w:val="center"/>
        <w:rPr>
          <w:bCs/>
        </w:rPr>
      </w:pPr>
      <w:r>
        <w:t>r i j e š</w:t>
      </w:r>
      <w:r w:rsidR="00D10D32">
        <w:t xml:space="preserve"> i o</w:t>
      </w:r>
      <w:r w:rsidR="009162D3" w:rsidRPr="00E46C58">
        <w:t xml:space="preserve">   j e</w:t>
      </w:r>
    </w:p>
    <w:p w:rsidRDefault="00480F57" w:rsidP="00D10D32" w:rsidR="00DD359D">
      <w:pPr>
        <w:ind w:firstLine="708"/>
        <w:jc w:val="both"/>
      </w:pPr>
      <w:r>
        <w:t xml:space="preserve">I. </w:t>
      </w:r>
      <w:r w:rsidR="0049012E" w:rsidRPr="00190D88">
        <w:t>Poziva</w:t>
      </w:r>
      <w:r w:rsidR="00DD359D">
        <w:t>ju</w:t>
      </w:r>
      <w:r w:rsidR="0049012E" w:rsidRPr="00190D88">
        <w:t xml:space="preserve"> </w:t>
      </w:r>
      <w:r w:rsidR="00C81BCE">
        <w:t>se</w:t>
      </w:r>
      <w:r w:rsidR="00DD359D">
        <w:t>:</w:t>
      </w:r>
    </w:p>
    <w:p w:rsidRDefault="007537BF" w:rsidP="007537BF" w:rsidR="007537BF">
      <w:pPr>
        <w:spacing w:before="50"/>
        <w:ind w:left="708"/>
        <w:jc w:val="both"/>
      </w:pPr>
      <w:r>
        <w:t>- Ankica Arsenović iz Splita, Mažuranićevo šetalište 132</w:t>
      </w:r>
    </w:p>
    <w:p w:rsidRDefault="007537BF" w:rsidP="007537BF" w:rsidR="007537BF">
      <w:pPr>
        <w:spacing w:before="50"/>
        <w:ind w:left="708"/>
        <w:jc w:val="both"/>
      </w:pPr>
      <w:r>
        <w:t>- Ljubica Blažević iz Splita, Narodni trg 1</w:t>
      </w:r>
    </w:p>
    <w:p w:rsidRDefault="007537BF" w:rsidP="007537BF" w:rsidR="007537BF">
      <w:pPr>
        <w:spacing w:before="50"/>
        <w:ind w:left="708"/>
        <w:jc w:val="both"/>
      </w:pPr>
      <w:r>
        <w:t>- Ivan Gojsalić iz Splita, Narodni trg 1</w:t>
      </w:r>
    </w:p>
    <w:p w:rsidRDefault="007537BF" w:rsidP="007537BF" w:rsidR="007537BF">
      <w:pPr>
        <w:spacing w:before="50"/>
        <w:ind w:left="708"/>
        <w:jc w:val="both"/>
      </w:pPr>
      <w:r>
        <w:t>- Marija Matijević</w:t>
      </w:r>
      <w:r w:rsidRPr="007537BF">
        <w:t xml:space="preserve"> </w:t>
      </w:r>
      <w:r>
        <w:t>iz Splita, Narodni trg 1</w:t>
      </w:r>
    </w:p>
    <w:p w:rsidRDefault="007537BF" w:rsidP="007537BF" w:rsidR="007537BF">
      <w:pPr>
        <w:spacing w:before="50"/>
        <w:ind w:left="708"/>
        <w:jc w:val="both"/>
      </w:pPr>
      <w:r>
        <w:t>- Ivan Perajica iz Splita, Narodni trg 1</w:t>
      </w:r>
    </w:p>
    <w:p w:rsidRDefault="007537BF" w:rsidP="007537BF" w:rsidR="007537BF">
      <w:pPr>
        <w:spacing w:before="50"/>
        <w:ind w:left="708"/>
        <w:jc w:val="both"/>
      </w:pPr>
      <w:r>
        <w:t>- Magda Tupajić iz Splita, Narodni trg 1</w:t>
      </w:r>
    </w:p>
    <w:p w:rsidRDefault="007537BF" w:rsidP="007537BF" w:rsidR="007537BF">
      <w:pPr>
        <w:spacing w:before="50"/>
        <w:ind w:left="708"/>
        <w:jc w:val="both"/>
      </w:pPr>
      <w:r>
        <w:t>- Ljubo Vlajčević</w:t>
      </w:r>
      <w:r w:rsidRPr="007537BF">
        <w:t xml:space="preserve"> iz Splita, Narodni trg 1</w:t>
      </w:r>
    </w:p>
    <w:p w:rsidRDefault="007537BF" w:rsidP="007537BF" w:rsidR="007537BF">
      <w:pPr>
        <w:spacing w:before="50"/>
        <w:ind w:left="708"/>
        <w:jc w:val="both"/>
      </w:pPr>
      <w:r>
        <w:t xml:space="preserve">- </w:t>
      </w:r>
      <w:r w:rsidRPr="007537BF">
        <w:t>Matija Vukorepa iz Splita, Narodni trg 1</w:t>
      </w:r>
    </w:p>
    <w:p w:rsidRDefault="007537BF" w:rsidP="007537BF" w:rsidR="007537BF">
      <w:pPr>
        <w:spacing w:before="50"/>
        <w:ind w:left="708"/>
        <w:jc w:val="both"/>
      </w:pPr>
      <w:r>
        <w:t xml:space="preserve">- </w:t>
      </w:r>
      <w:r w:rsidRPr="007537BF">
        <w:t>Vanja Mrklić iz Splita, Narodni trg 1</w:t>
      </w:r>
    </w:p>
    <w:p w:rsidRDefault="00BB4B8A" w:rsidP="00BB4B8A" w:rsidR="00BB4B8A">
      <w:pPr>
        <w:spacing w:before="60"/>
        <w:jc w:val="both"/>
      </w:pPr>
      <w:r>
        <w:t>da u roku od osam dana od dana dostave ovog rješenja odobre podnošenje prijave potraživanja koje je Tomislav Krka, odvjetnik u Splitu, obavio u njihovo ime u predmetu br. 11.St-49/2001.</w:t>
      </w:r>
    </w:p>
    <w:p w:rsidRDefault="007835BB" w:rsidP="00BB4B8A" w:rsidR="007835BB" w:rsidRPr="007835BB">
      <w:pPr>
        <w:spacing w:before="200"/>
        <w:ind w:firstLine="709"/>
        <w:jc w:val="both"/>
      </w:pPr>
      <w:r w:rsidRPr="007835BB">
        <w:t>II</w:t>
      </w:r>
      <w:r w:rsidR="00D10D32">
        <w:t xml:space="preserve">. Ukoliko </w:t>
      </w:r>
      <w:r w:rsidR="00C81BCE" w:rsidRPr="00C81BCE">
        <w:t xml:space="preserve">osobe iz toč. I. ovog </w:t>
      </w:r>
      <w:r w:rsidR="00802ABD">
        <w:t>r</w:t>
      </w:r>
      <w:r w:rsidR="00C81BCE" w:rsidRPr="00C81BCE">
        <w:t xml:space="preserve">ješenja u ostavljenom roku ne odobre radnje koje </w:t>
      </w:r>
      <w:r w:rsidR="00461260">
        <w:t>je u nj</w:t>
      </w:r>
      <w:r w:rsidR="00DD359D">
        <w:t>iho</w:t>
      </w:r>
      <w:r w:rsidR="009B39BA">
        <w:t>v</w:t>
      </w:r>
      <w:r w:rsidR="00D5543D">
        <w:t xml:space="preserve">o </w:t>
      </w:r>
      <w:r w:rsidR="00461260">
        <w:t xml:space="preserve">ime obavio </w:t>
      </w:r>
      <w:r w:rsidR="00DD359D">
        <w:t>Tomislav Krka</w:t>
      </w:r>
      <w:r w:rsidR="00D10D32">
        <w:t>, odvjetnik u Splitu, sud će ukinuti te radnje</w:t>
      </w:r>
      <w:r w:rsidR="00FE7152">
        <w:t xml:space="preserve"> i odbaciti prijavu potraživanja.</w:t>
      </w:r>
    </w:p>
    <w:p w:rsidRDefault="007835BB" w:rsidP="007537BF" w:rsidR="007835BB">
      <w:pPr>
        <w:spacing w:after="200" w:before="300"/>
        <w:jc w:val="center"/>
      </w:pPr>
      <w:r w:rsidRPr="007835BB">
        <w:t>Obrazloženje</w:t>
      </w:r>
    </w:p>
    <w:p w:rsidRDefault="00BB4B8A" w:rsidP="00C81BCE" w:rsidR="00BB4B8A">
      <w:pPr>
        <w:ind w:firstLine="708"/>
        <w:jc w:val="both"/>
      </w:pPr>
      <w:r>
        <w:t>Rješenjem ovog suda posl. br. VII St-49/01 od 24. rujna 2001. godine otvoren je stečajni postupak nad stečajnim dužnikom LAURUS d.d. Split, Grabovčeva širina 1.</w:t>
      </w:r>
    </w:p>
    <w:p w:rsidRDefault="00C81BCE" w:rsidP="00BB4B8A" w:rsidR="00C81BCE">
      <w:pPr>
        <w:spacing w:before="200"/>
        <w:ind w:firstLine="708"/>
        <w:jc w:val="both"/>
      </w:pPr>
      <w:r>
        <w:t xml:space="preserve">Dana 12. prosinca 2013. godine kod ovog suda zaprimljena je prijava potraživanja Tomislava Krke, odvjetnika u Splitu, kao punomoćnika Arsenović Ankice i dr. Uz prijavu nije dostavljena punomoć kojom su podnositelji prijave opunomoćili </w:t>
      </w:r>
      <w:r w:rsidRPr="007835BB">
        <w:t xml:space="preserve">odvjetnika </w:t>
      </w:r>
      <w:r>
        <w:t>Tomislava Krku iz Splita za poduzimanje navedene pravne radnje, pa je ovaj sud rješenjem poslovni broj: 11.St-49/2001 od 24. svibnja 2016. godine pozvao Tomislava Krku</w:t>
      </w:r>
      <w:r w:rsidRPr="006450E0">
        <w:t>, odvjetnik</w:t>
      </w:r>
      <w:r>
        <w:t>a</w:t>
      </w:r>
      <w:r w:rsidRPr="006450E0">
        <w:t xml:space="preserve"> u Splitu</w:t>
      </w:r>
      <w:r>
        <w:t xml:space="preserve">, da podnese </w:t>
      </w:r>
      <w:r>
        <w:lastRenderedPageBreak/>
        <w:t xml:space="preserve">punomoć kojom su ga predlagatelji ovlastili na </w:t>
      </w:r>
      <w:r w:rsidRPr="00DD359D">
        <w:t>podnošenje prijave</w:t>
      </w:r>
      <w:r>
        <w:t xml:space="preserve"> potraživanja u stečajnom postupku, uz upozorenje da će sud u protivnom ukinuti radnje što ih je poduzeo, osim ako predlagatelji naknadno ne odobre te radnje.</w:t>
      </w:r>
    </w:p>
    <w:p w:rsidRDefault="00C81BCE" w:rsidP="00BB4B8A" w:rsidR="00C81BCE">
      <w:pPr>
        <w:spacing w:before="200"/>
        <w:ind w:firstLine="709"/>
        <w:jc w:val="both"/>
      </w:pPr>
      <w:r>
        <w:tab/>
        <w:t xml:space="preserve">Kako Tomislav Krka, odvjetnik u Splitu, u ostavljenom roku nije postupio po navedenom rješenju, to je temeljem odredbe čl. 98. </w:t>
      </w:r>
      <w:r w:rsidRPr="007835BB">
        <w:rPr>
          <w:bCs/>
        </w:rPr>
        <w:t>Zakona o parničnom postupku („Narodne novine“ broj 53/91, 91/92, 112/99, 88/01, 117/03, 88/05, 2/07, 84/08, 96/08, 12</w:t>
      </w:r>
      <w:r>
        <w:rPr>
          <w:bCs/>
        </w:rPr>
        <w:t xml:space="preserve">3/08, 57/11 i 25/13, dalje ZPP) </w:t>
      </w:r>
      <w:r>
        <w:t>u vezi s odredbom čl. 6. Stečajnog zakona</w:t>
      </w:r>
      <w:r w:rsidRPr="00C64D96">
        <w:t xml:space="preserve"> („Narodne novine“ 44/96, 29/99, 129/00, 123/03, 82/06, 116/10, 2</w:t>
      </w:r>
      <w:r>
        <w:t>5/12, 133/12 i 45/13; dalje SZ</w:t>
      </w:r>
      <w:r w:rsidR="00BB4B8A">
        <w:t>/96</w:t>
      </w:r>
      <w:r>
        <w:t xml:space="preserve">) </w:t>
      </w:r>
      <w:r w:rsidR="00BB4B8A" w:rsidRPr="00BB4B8A">
        <w:rPr>
          <w:bCs/>
        </w:rPr>
        <w:t>i čl. 441. st. 2. Stečajnog zakona („Narodne novine“ 71/15; dalje SZ/15) odlučeno kao u izreci.</w:t>
      </w:r>
    </w:p>
    <w:p w:rsidRDefault="00E06EFD" w:rsidP="007537BF" w:rsidR="00C6623A" w:rsidRPr="00E46C58">
      <w:pPr>
        <w:spacing w:before="240"/>
        <w:jc w:val="center"/>
      </w:pPr>
      <w:r w:rsidRPr="00E46C58">
        <w:t>U Splitu</w:t>
      </w:r>
      <w:r w:rsidR="00D10D32">
        <w:t xml:space="preserve">, </w:t>
      </w:r>
      <w:r w:rsidR="00BB4B8A">
        <w:t>20</w:t>
      </w:r>
      <w:r w:rsidR="008A6D79">
        <w:t>. rujna</w:t>
      </w:r>
      <w:r w:rsidR="00DD359D">
        <w:t xml:space="preserve"> 2016</w:t>
      </w:r>
      <w:r w:rsidR="00C6623A" w:rsidRPr="00E46C58">
        <w:t>. godine</w:t>
      </w:r>
    </w:p>
    <w:p w:rsidRDefault="00E46C58" w:rsidP="007537BF" w:rsidR="00C6623A" w:rsidRPr="00E46C58">
      <w:pPr>
        <w:spacing w:before="240"/>
        <w:ind w:firstLine="720" w:left="5760"/>
        <w:jc w:val="center"/>
        <w:rPr>
          <w:bCs/>
        </w:rPr>
      </w:pPr>
      <w:r>
        <w:rPr>
          <w:bCs/>
        </w:rPr>
        <w:t xml:space="preserve">       </w:t>
      </w:r>
      <w:r w:rsidR="0049012E">
        <w:rPr>
          <w:bCs/>
        </w:rPr>
        <w:t xml:space="preserve">  </w:t>
      </w:r>
      <w:r>
        <w:rPr>
          <w:bCs/>
        </w:rPr>
        <w:t xml:space="preserve">  </w:t>
      </w:r>
      <w:r w:rsidR="00C6623A" w:rsidRPr="00E46C58">
        <w:rPr>
          <w:bCs/>
        </w:rPr>
        <w:t>SUTKINJA</w:t>
      </w:r>
    </w:p>
    <w:p w:rsidRDefault="00C6623A" w:rsidP="000F3EE4" w:rsidR="009407A9">
      <w:pPr>
        <w:jc w:val="right"/>
        <w:rPr>
          <w:bCs/>
        </w:rPr>
      </w:pPr>
      <w:r w:rsidRPr="00E46C58">
        <w:rPr>
          <w:bCs/>
        </w:rPr>
        <w:t>ANA GOLUB GRUIĆ</w:t>
      </w:r>
    </w:p>
    <w:p w:rsidRDefault="00F0293E" w:rsidP="00F0293E" w:rsidR="00F0293E">
      <w:pPr>
        <w:spacing w:before="100"/>
        <w:rPr>
          <w:bCs/>
        </w:rPr>
      </w:pPr>
    </w:p>
    <w:p w:rsidRDefault="00802ABD" w:rsidP="00802ABD" w:rsidR="00802ABD">
      <w:pPr>
        <w:spacing w:before="100"/>
        <w:jc w:val="both"/>
        <w:rPr>
          <w:bCs/>
        </w:rPr>
      </w:pPr>
      <w:r>
        <w:rPr>
          <w:bCs/>
        </w:rPr>
        <w:t>POUKA O PRAVNOM LIJEKU:</w:t>
      </w:r>
    </w:p>
    <w:p w:rsidRDefault="00802ABD" w:rsidP="00802ABD" w:rsidR="00802ABD">
      <w:pPr>
        <w:jc w:val="both"/>
      </w:pPr>
      <w:r>
        <w:t>Protiv ovog rješenja žalba nije dopuštena (čl. 278/2 ZPP-a u vezi sa čl. 6. SZ-a).</w:t>
      </w:r>
    </w:p>
    <w:p w:rsidRDefault="00802ABD" w:rsidP="00802ABD" w:rsidR="00802ABD">
      <w:pPr>
        <w:jc w:val="both"/>
      </w:pPr>
    </w:p>
    <w:p w:rsidRDefault="00C6623A" w:rsidP="000F3EE4" w:rsidR="00C6623A" w:rsidRPr="00E46C58">
      <w:pPr>
        <w:spacing w:before="100"/>
      </w:pPr>
      <w:r w:rsidRPr="00E46C58">
        <w:t>DNA:</w:t>
      </w:r>
    </w:p>
    <w:p w:rsidRDefault="00C81BCE" w:rsidP="00D10D32" w:rsidR="007835BB">
      <w:pPr>
        <w:numPr>
          <w:ilvl w:val="0"/>
          <w:numId w:val="9"/>
        </w:numPr>
      </w:pPr>
      <w:r>
        <w:t>podnositeljima prijave – Ankici Arsenović i dr.</w:t>
      </w:r>
    </w:p>
    <w:p w:rsidRDefault="00BB4B8A" w:rsidP="00D10D32" w:rsidR="00BB4B8A">
      <w:pPr>
        <w:numPr>
          <w:ilvl w:val="0"/>
          <w:numId w:val="9"/>
        </w:numPr>
      </w:pPr>
      <w:r>
        <w:t>mrežna stranica e-Oglasna ploča sudova</w:t>
      </w:r>
    </w:p>
    <w:p w:rsidRDefault="00543836" w:rsidP="00D10D32" w:rsidR="00D10D32" w:rsidRPr="00E46C58">
      <w:pPr>
        <w:numPr>
          <w:ilvl w:val="0"/>
          <w:numId w:val="9"/>
        </w:numPr>
      </w:pPr>
      <w:r w:rsidRPr="00E46C58">
        <w:t>u spis</w:t>
      </w:r>
    </w:p>
    <w:sectPr w:rsidSect="000F3EE4" w:rsidR="00D10D32" w:rsidRPr="00E46C58">
      <w:headerReference w:type="even" r:id="rId11"/>
      <w:head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202" w:rsidR="00AE6202">
      <w:r>
        <w:separator/>
      </w:r>
    </w:p>
  </w:endnote>
  <w:endnote w:id="0" w:type="continuationSeparator">
    <w:p w:rsidRDefault="00AE6202" w:rsidR="00AE6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202" w:rsidR="00AE6202">
      <w:r>
        <w:separator/>
      </w:r>
    </w:p>
  </w:footnote>
  <w:footnote w:id="0" w:type="continuationSeparator">
    <w:p w:rsidRDefault="00AE6202" w:rsidR="00AE62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3F2" w:rsidR="00CC73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6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3F2" w:rsidP="0049012E" w:rsidR="00CC73F2" w:rsidRPr="00E46C58">
    <w:pPr>
      <w:pStyle w:val="Zaglavlje"/>
      <w:jc w:val="right"/>
    </w:pPr>
    <w:r>
      <w:tab/>
    </w:r>
    <w:r>
      <w:tab/>
    </w:r>
    <w:r w:rsidR="002B6967" w:rsidRPr="00E46C58">
      <w:t xml:space="preserve">  11</w:t>
    </w:r>
    <w:r w:rsidR="00D10D32">
      <w:t>. St-</w:t>
    </w:r>
    <w:r w:rsidR="00DD359D">
      <w:t>49/2001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23A" w:rsidP="00D10D32" w:rsidR="00C6623A" w:rsidRPr="00E46C58">
    <w:pPr>
      <w:pStyle w:val="Zaglavlje"/>
      <w:jc w:val="right"/>
    </w:pPr>
    <w:r>
      <w:rPr>
        <w:rFonts w:cs="Calibri" w:hAnsi="Calibri" w:ascii="Calibri"/>
      </w:rPr>
      <w:tab/>
    </w:r>
    <w:r>
      <w:rPr>
        <w:rFonts w:cs="Calibri" w:hAnsi="Calibri" w:ascii="Calibri"/>
      </w:rPr>
      <w:tab/>
    </w:r>
    <w:r w:rsidRPr="00E46C58">
      <w:t xml:space="preserve">11. </w:t>
    </w:r>
    <w:r w:rsidR="00D10D32">
      <w:t>St-</w:t>
    </w:r>
    <w:r w:rsidR="00DD359D">
      <w:t>49/2001</w:t>
    </w:r>
  </w:p>
  <w:p w:rsidRDefault="00D10D32" w:rsidR="00D10D3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4459D"/>
    <w:multiLevelType w:val="hybridMultilevel"/>
    <w:tmpl w:val="E1C4C250"/>
    <w:lvl w:tplc="1E30649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A5A789E"/>
    <w:multiLevelType w:val="hybridMultilevel"/>
    <w:tmpl w:val="7AE2C4D2"/>
    <w:lvl w:tplc="16BA5A8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2C783BBF"/>
    <w:multiLevelType w:val="hybridMultilevel"/>
    <w:tmpl w:val="75826782"/>
    <w:lvl w:tplc="65F859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7F0FBD"/>
    <w:multiLevelType w:val="hybridMultilevel"/>
    <w:tmpl w:val="07D4AA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234259"/>
    <w:multiLevelType w:val="hybridMultilevel"/>
    <w:tmpl w:val="7AE2C4D2"/>
    <w:lvl w:tplc="16BA5A8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69861412"/>
    <w:multiLevelType w:val="hybridMultilevel"/>
    <w:tmpl w:val="E2D461EA"/>
    <w:lvl w:tplc="8DFC9D3E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6C293241"/>
    <w:multiLevelType w:val="hybridMultilevel"/>
    <w:tmpl w:val="4678ED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4F5111"/>
    <w:multiLevelType w:val="hybridMultilevel"/>
    <w:tmpl w:val="AB00BF92"/>
    <w:lvl w:tplc="2708AD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8BD36B1"/>
    <w:multiLevelType w:val="hybridMultilevel"/>
    <w:tmpl w:val="82381E18"/>
    <w:lvl w:tplc="658ADCE2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D96"/>
    <w:rsid w:val="0000125E"/>
    <w:rsid w:val="00001E2D"/>
    <w:rsid w:val="00002199"/>
    <w:rsid w:val="00003028"/>
    <w:rsid w:val="00003A17"/>
    <w:rsid w:val="00003DA6"/>
    <w:rsid w:val="00017B4F"/>
    <w:rsid w:val="00026CE9"/>
    <w:rsid w:val="00031CB6"/>
    <w:rsid w:val="00031F92"/>
    <w:rsid w:val="00047395"/>
    <w:rsid w:val="00063361"/>
    <w:rsid w:val="0006479C"/>
    <w:rsid w:val="0007484C"/>
    <w:rsid w:val="00081E74"/>
    <w:rsid w:val="00083920"/>
    <w:rsid w:val="00084816"/>
    <w:rsid w:val="00085104"/>
    <w:rsid w:val="000944F8"/>
    <w:rsid w:val="0009555A"/>
    <w:rsid w:val="0009609B"/>
    <w:rsid w:val="000A318B"/>
    <w:rsid w:val="000A3494"/>
    <w:rsid w:val="000A63DC"/>
    <w:rsid w:val="000A6A54"/>
    <w:rsid w:val="000A6D2F"/>
    <w:rsid w:val="000B1112"/>
    <w:rsid w:val="000B248B"/>
    <w:rsid w:val="000B30F0"/>
    <w:rsid w:val="000B66AA"/>
    <w:rsid w:val="000B7877"/>
    <w:rsid w:val="000C18AF"/>
    <w:rsid w:val="000C3757"/>
    <w:rsid w:val="000C51D9"/>
    <w:rsid w:val="000D033F"/>
    <w:rsid w:val="000D529D"/>
    <w:rsid w:val="000D7462"/>
    <w:rsid w:val="000E2721"/>
    <w:rsid w:val="000E7DFA"/>
    <w:rsid w:val="000F069A"/>
    <w:rsid w:val="000F1C84"/>
    <w:rsid w:val="000F3EE4"/>
    <w:rsid w:val="001003C8"/>
    <w:rsid w:val="00100FA7"/>
    <w:rsid w:val="00101124"/>
    <w:rsid w:val="00111395"/>
    <w:rsid w:val="00120877"/>
    <w:rsid w:val="0012496F"/>
    <w:rsid w:val="00126DDC"/>
    <w:rsid w:val="001326E1"/>
    <w:rsid w:val="00134633"/>
    <w:rsid w:val="001370C1"/>
    <w:rsid w:val="001379FE"/>
    <w:rsid w:val="00143A1D"/>
    <w:rsid w:val="00143A60"/>
    <w:rsid w:val="001537B4"/>
    <w:rsid w:val="00160936"/>
    <w:rsid w:val="00160D9C"/>
    <w:rsid w:val="00167D52"/>
    <w:rsid w:val="00170748"/>
    <w:rsid w:val="001713D4"/>
    <w:rsid w:val="001727EE"/>
    <w:rsid w:val="00172CB3"/>
    <w:rsid w:val="00180040"/>
    <w:rsid w:val="0019365D"/>
    <w:rsid w:val="00194D24"/>
    <w:rsid w:val="00195C0F"/>
    <w:rsid w:val="001960AD"/>
    <w:rsid w:val="00196947"/>
    <w:rsid w:val="001A524C"/>
    <w:rsid w:val="001A55BF"/>
    <w:rsid w:val="001A6976"/>
    <w:rsid w:val="001B0EC7"/>
    <w:rsid w:val="001B1FD2"/>
    <w:rsid w:val="001B5762"/>
    <w:rsid w:val="001C0229"/>
    <w:rsid w:val="001C3600"/>
    <w:rsid w:val="001D1E55"/>
    <w:rsid w:val="001D51CE"/>
    <w:rsid w:val="001D54F8"/>
    <w:rsid w:val="001E2F25"/>
    <w:rsid w:val="001E64FB"/>
    <w:rsid w:val="001E701F"/>
    <w:rsid w:val="001F2043"/>
    <w:rsid w:val="001F227B"/>
    <w:rsid w:val="001F3317"/>
    <w:rsid w:val="00200E6B"/>
    <w:rsid w:val="00210B79"/>
    <w:rsid w:val="00222088"/>
    <w:rsid w:val="00227A42"/>
    <w:rsid w:val="00231598"/>
    <w:rsid w:val="00234C52"/>
    <w:rsid w:val="00234E09"/>
    <w:rsid w:val="00244C9B"/>
    <w:rsid w:val="00244CC1"/>
    <w:rsid w:val="0024509F"/>
    <w:rsid w:val="0024606D"/>
    <w:rsid w:val="00247296"/>
    <w:rsid w:val="00261E2C"/>
    <w:rsid w:val="00263996"/>
    <w:rsid w:val="00265429"/>
    <w:rsid w:val="00266CD1"/>
    <w:rsid w:val="00271167"/>
    <w:rsid w:val="00285E59"/>
    <w:rsid w:val="002921B1"/>
    <w:rsid w:val="0029396C"/>
    <w:rsid w:val="00293E6A"/>
    <w:rsid w:val="002A4FE2"/>
    <w:rsid w:val="002A50E2"/>
    <w:rsid w:val="002B4AD2"/>
    <w:rsid w:val="002B6967"/>
    <w:rsid w:val="002C42F4"/>
    <w:rsid w:val="002C470E"/>
    <w:rsid w:val="002C55ED"/>
    <w:rsid w:val="002C5C4F"/>
    <w:rsid w:val="002D093C"/>
    <w:rsid w:val="002D0B8C"/>
    <w:rsid w:val="002D7093"/>
    <w:rsid w:val="002E397E"/>
    <w:rsid w:val="002F681F"/>
    <w:rsid w:val="003013E7"/>
    <w:rsid w:val="0030332D"/>
    <w:rsid w:val="00303802"/>
    <w:rsid w:val="00307970"/>
    <w:rsid w:val="00321791"/>
    <w:rsid w:val="0033134A"/>
    <w:rsid w:val="00342131"/>
    <w:rsid w:val="00343037"/>
    <w:rsid w:val="00343D30"/>
    <w:rsid w:val="003445B1"/>
    <w:rsid w:val="003474B7"/>
    <w:rsid w:val="0034768E"/>
    <w:rsid w:val="00352E48"/>
    <w:rsid w:val="003533C7"/>
    <w:rsid w:val="003579B4"/>
    <w:rsid w:val="00361BF5"/>
    <w:rsid w:val="00362DCE"/>
    <w:rsid w:val="0036523A"/>
    <w:rsid w:val="00372647"/>
    <w:rsid w:val="00375E3D"/>
    <w:rsid w:val="003773B0"/>
    <w:rsid w:val="00380904"/>
    <w:rsid w:val="00392AE7"/>
    <w:rsid w:val="00393E76"/>
    <w:rsid w:val="00396F90"/>
    <w:rsid w:val="0039733D"/>
    <w:rsid w:val="003A496F"/>
    <w:rsid w:val="003A4EC2"/>
    <w:rsid w:val="003B1EA6"/>
    <w:rsid w:val="003B40A1"/>
    <w:rsid w:val="003B4E71"/>
    <w:rsid w:val="003D104F"/>
    <w:rsid w:val="003D3088"/>
    <w:rsid w:val="003D6F0D"/>
    <w:rsid w:val="003E073F"/>
    <w:rsid w:val="003E0DAA"/>
    <w:rsid w:val="003E27DF"/>
    <w:rsid w:val="003E27FA"/>
    <w:rsid w:val="003F0151"/>
    <w:rsid w:val="003F3546"/>
    <w:rsid w:val="003F4441"/>
    <w:rsid w:val="003F7FFE"/>
    <w:rsid w:val="0040018D"/>
    <w:rsid w:val="00401F87"/>
    <w:rsid w:val="004021DA"/>
    <w:rsid w:val="0040309F"/>
    <w:rsid w:val="00404E71"/>
    <w:rsid w:val="0041064F"/>
    <w:rsid w:val="00410E81"/>
    <w:rsid w:val="00411A80"/>
    <w:rsid w:val="00417A04"/>
    <w:rsid w:val="00417A05"/>
    <w:rsid w:val="0042233B"/>
    <w:rsid w:val="004231AC"/>
    <w:rsid w:val="0043077D"/>
    <w:rsid w:val="00431D68"/>
    <w:rsid w:val="00432DC2"/>
    <w:rsid w:val="00436F3A"/>
    <w:rsid w:val="004375F7"/>
    <w:rsid w:val="00445B18"/>
    <w:rsid w:val="004504F5"/>
    <w:rsid w:val="00453CF6"/>
    <w:rsid w:val="00461260"/>
    <w:rsid w:val="00464E34"/>
    <w:rsid w:val="004666A2"/>
    <w:rsid w:val="00466F03"/>
    <w:rsid w:val="0047250E"/>
    <w:rsid w:val="0047461F"/>
    <w:rsid w:val="00480F57"/>
    <w:rsid w:val="00486903"/>
    <w:rsid w:val="0048698C"/>
    <w:rsid w:val="00487BFA"/>
    <w:rsid w:val="0049012E"/>
    <w:rsid w:val="00490216"/>
    <w:rsid w:val="004906EB"/>
    <w:rsid w:val="0049148F"/>
    <w:rsid w:val="00494256"/>
    <w:rsid w:val="00494EC1"/>
    <w:rsid w:val="00495D0E"/>
    <w:rsid w:val="004A01A4"/>
    <w:rsid w:val="004A109B"/>
    <w:rsid w:val="004A3C5A"/>
    <w:rsid w:val="004A5AA6"/>
    <w:rsid w:val="004B30C8"/>
    <w:rsid w:val="004B4FF6"/>
    <w:rsid w:val="004B7529"/>
    <w:rsid w:val="004C5F30"/>
    <w:rsid w:val="004D3EBD"/>
    <w:rsid w:val="004D4C4F"/>
    <w:rsid w:val="004D51AE"/>
    <w:rsid w:val="004E25C8"/>
    <w:rsid w:val="004E4FBD"/>
    <w:rsid w:val="004E608F"/>
    <w:rsid w:val="004F524E"/>
    <w:rsid w:val="004F6E2B"/>
    <w:rsid w:val="004F7FC9"/>
    <w:rsid w:val="0050011C"/>
    <w:rsid w:val="00500E1E"/>
    <w:rsid w:val="005015C7"/>
    <w:rsid w:val="00502D43"/>
    <w:rsid w:val="00505211"/>
    <w:rsid w:val="0051163C"/>
    <w:rsid w:val="0051217A"/>
    <w:rsid w:val="0051218C"/>
    <w:rsid w:val="00521524"/>
    <w:rsid w:val="00522475"/>
    <w:rsid w:val="0052432C"/>
    <w:rsid w:val="00525795"/>
    <w:rsid w:val="00531CAD"/>
    <w:rsid w:val="0053483E"/>
    <w:rsid w:val="005367EE"/>
    <w:rsid w:val="00542A8F"/>
    <w:rsid w:val="00543836"/>
    <w:rsid w:val="005476C7"/>
    <w:rsid w:val="00550C99"/>
    <w:rsid w:val="00551626"/>
    <w:rsid w:val="0055794B"/>
    <w:rsid w:val="00561E62"/>
    <w:rsid w:val="00563BC5"/>
    <w:rsid w:val="00570EAC"/>
    <w:rsid w:val="005731BF"/>
    <w:rsid w:val="00574EB1"/>
    <w:rsid w:val="00575EA6"/>
    <w:rsid w:val="005761C5"/>
    <w:rsid w:val="005845DB"/>
    <w:rsid w:val="0058473C"/>
    <w:rsid w:val="005915D4"/>
    <w:rsid w:val="00596FCE"/>
    <w:rsid w:val="005A2FA3"/>
    <w:rsid w:val="005A32E2"/>
    <w:rsid w:val="005A40F8"/>
    <w:rsid w:val="005A46FC"/>
    <w:rsid w:val="005A498F"/>
    <w:rsid w:val="005B02C3"/>
    <w:rsid w:val="005B1FE1"/>
    <w:rsid w:val="005B7C97"/>
    <w:rsid w:val="005C454F"/>
    <w:rsid w:val="005D6B84"/>
    <w:rsid w:val="005D775A"/>
    <w:rsid w:val="005E47C3"/>
    <w:rsid w:val="005E55F6"/>
    <w:rsid w:val="005F52C0"/>
    <w:rsid w:val="005F5A47"/>
    <w:rsid w:val="005F6BA9"/>
    <w:rsid w:val="00600384"/>
    <w:rsid w:val="00604FA1"/>
    <w:rsid w:val="00607574"/>
    <w:rsid w:val="00607F20"/>
    <w:rsid w:val="00612CE0"/>
    <w:rsid w:val="00626258"/>
    <w:rsid w:val="006265D8"/>
    <w:rsid w:val="006279B1"/>
    <w:rsid w:val="0063075D"/>
    <w:rsid w:val="00634027"/>
    <w:rsid w:val="006344BE"/>
    <w:rsid w:val="00636A57"/>
    <w:rsid w:val="006442FD"/>
    <w:rsid w:val="00650087"/>
    <w:rsid w:val="00653EE4"/>
    <w:rsid w:val="00663206"/>
    <w:rsid w:val="0067230B"/>
    <w:rsid w:val="00680373"/>
    <w:rsid w:val="006824BB"/>
    <w:rsid w:val="00683447"/>
    <w:rsid w:val="00685937"/>
    <w:rsid w:val="006869B5"/>
    <w:rsid w:val="006A72A8"/>
    <w:rsid w:val="006A781B"/>
    <w:rsid w:val="006B4D2C"/>
    <w:rsid w:val="006C3855"/>
    <w:rsid w:val="006C4F59"/>
    <w:rsid w:val="006D265A"/>
    <w:rsid w:val="006E4BD4"/>
    <w:rsid w:val="006F2141"/>
    <w:rsid w:val="006F2DDC"/>
    <w:rsid w:val="006F3580"/>
    <w:rsid w:val="006F48B0"/>
    <w:rsid w:val="006F52DB"/>
    <w:rsid w:val="006F699B"/>
    <w:rsid w:val="00700376"/>
    <w:rsid w:val="00700C37"/>
    <w:rsid w:val="007013B6"/>
    <w:rsid w:val="0070184A"/>
    <w:rsid w:val="00705DBB"/>
    <w:rsid w:val="00711546"/>
    <w:rsid w:val="00713432"/>
    <w:rsid w:val="00714A92"/>
    <w:rsid w:val="007171E7"/>
    <w:rsid w:val="00717712"/>
    <w:rsid w:val="007231CF"/>
    <w:rsid w:val="00725ECC"/>
    <w:rsid w:val="00726244"/>
    <w:rsid w:val="00727A41"/>
    <w:rsid w:val="00736642"/>
    <w:rsid w:val="00742524"/>
    <w:rsid w:val="0075303D"/>
    <w:rsid w:val="007537BF"/>
    <w:rsid w:val="00753AF8"/>
    <w:rsid w:val="00754AA7"/>
    <w:rsid w:val="0076228F"/>
    <w:rsid w:val="0076715A"/>
    <w:rsid w:val="007675C1"/>
    <w:rsid w:val="007704C7"/>
    <w:rsid w:val="00770B16"/>
    <w:rsid w:val="00770D7C"/>
    <w:rsid w:val="00771260"/>
    <w:rsid w:val="00771AA1"/>
    <w:rsid w:val="007762CF"/>
    <w:rsid w:val="00777F53"/>
    <w:rsid w:val="00780DC8"/>
    <w:rsid w:val="00781BB9"/>
    <w:rsid w:val="007835BB"/>
    <w:rsid w:val="00786336"/>
    <w:rsid w:val="00787107"/>
    <w:rsid w:val="0078799E"/>
    <w:rsid w:val="007914A9"/>
    <w:rsid w:val="00791BBA"/>
    <w:rsid w:val="007934CF"/>
    <w:rsid w:val="007A1862"/>
    <w:rsid w:val="007A5951"/>
    <w:rsid w:val="007B19DD"/>
    <w:rsid w:val="007B2FEA"/>
    <w:rsid w:val="007C4375"/>
    <w:rsid w:val="007C6CA5"/>
    <w:rsid w:val="007D2DF2"/>
    <w:rsid w:val="007D46B4"/>
    <w:rsid w:val="007D5344"/>
    <w:rsid w:val="007D5E2B"/>
    <w:rsid w:val="007D628F"/>
    <w:rsid w:val="007E1DBA"/>
    <w:rsid w:val="007E208F"/>
    <w:rsid w:val="007E714A"/>
    <w:rsid w:val="007F390A"/>
    <w:rsid w:val="00800E49"/>
    <w:rsid w:val="00802ABD"/>
    <w:rsid w:val="008079EF"/>
    <w:rsid w:val="00810270"/>
    <w:rsid w:val="008118D8"/>
    <w:rsid w:val="00815833"/>
    <w:rsid w:val="00824463"/>
    <w:rsid w:val="00830E59"/>
    <w:rsid w:val="00832AC8"/>
    <w:rsid w:val="00832CBD"/>
    <w:rsid w:val="008345CB"/>
    <w:rsid w:val="008357A2"/>
    <w:rsid w:val="00836176"/>
    <w:rsid w:val="0084756E"/>
    <w:rsid w:val="008510DE"/>
    <w:rsid w:val="00851145"/>
    <w:rsid w:val="00860C29"/>
    <w:rsid w:val="00865FFD"/>
    <w:rsid w:val="008707CE"/>
    <w:rsid w:val="00870E37"/>
    <w:rsid w:val="008720E8"/>
    <w:rsid w:val="008738A2"/>
    <w:rsid w:val="00887B05"/>
    <w:rsid w:val="00887D29"/>
    <w:rsid w:val="00894061"/>
    <w:rsid w:val="008960A6"/>
    <w:rsid w:val="008A04A4"/>
    <w:rsid w:val="008A6D79"/>
    <w:rsid w:val="008B199F"/>
    <w:rsid w:val="008B1EAC"/>
    <w:rsid w:val="008B329D"/>
    <w:rsid w:val="008B3BD3"/>
    <w:rsid w:val="008B671C"/>
    <w:rsid w:val="008C392B"/>
    <w:rsid w:val="008C475E"/>
    <w:rsid w:val="008C5347"/>
    <w:rsid w:val="008D19AC"/>
    <w:rsid w:val="008D6F27"/>
    <w:rsid w:val="008E35F6"/>
    <w:rsid w:val="008E3C2D"/>
    <w:rsid w:val="008E5EE2"/>
    <w:rsid w:val="008F53C9"/>
    <w:rsid w:val="00901CB6"/>
    <w:rsid w:val="009032F3"/>
    <w:rsid w:val="0090375D"/>
    <w:rsid w:val="009043FB"/>
    <w:rsid w:val="009059BA"/>
    <w:rsid w:val="00906C74"/>
    <w:rsid w:val="0091365B"/>
    <w:rsid w:val="009162D3"/>
    <w:rsid w:val="00920598"/>
    <w:rsid w:val="009205BC"/>
    <w:rsid w:val="00920642"/>
    <w:rsid w:val="0092271E"/>
    <w:rsid w:val="00926997"/>
    <w:rsid w:val="00927257"/>
    <w:rsid w:val="0092770D"/>
    <w:rsid w:val="0093536F"/>
    <w:rsid w:val="009407A9"/>
    <w:rsid w:val="00945312"/>
    <w:rsid w:val="00947F0E"/>
    <w:rsid w:val="009504F7"/>
    <w:rsid w:val="00950575"/>
    <w:rsid w:val="00953166"/>
    <w:rsid w:val="00955F1D"/>
    <w:rsid w:val="00956D71"/>
    <w:rsid w:val="00957F36"/>
    <w:rsid w:val="009633B4"/>
    <w:rsid w:val="00967748"/>
    <w:rsid w:val="009733D4"/>
    <w:rsid w:val="00975A9E"/>
    <w:rsid w:val="009761A3"/>
    <w:rsid w:val="00976CCC"/>
    <w:rsid w:val="00991C65"/>
    <w:rsid w:val="00992690"/>
    <w:rsid w:val="009953E1"/>
    <w:rsid w:val="00995F19"/>
    <w:rsid w:val="009A0869"/>
    <w:rsid w:val="009A2472"/>
    <w:rsid w:val="009B39BA"/>
    <w:rsid w:val="009B56E5"/>
    <w:rsid w:val="009C5378"/>
    <w:rsid w:val="009D14A7"/>
    <w:rsid w:val="009D2EBD"/>
    <w:rsid w:val="009D4192"/>
    <w:rsid w:val="009E02FC"/>
    <w:rsid w:val="009E158C"/>
    <w:rsid w:val="009E2D99"/>
    <w:rsid w:val="009F2DCD"/>
    <w:rsid w:val="009F2E1B"/>
    <w:rsid w:val="009F4662"/>
    <w:rsid w:val="009F74EE"/>
    <w:rsid w:val="00A028C3"/>
    <w:rsid w:val="00A02D4C"/>
    <w:rsid w:val="00A06328"/>
    <w:rsid w:val="00A12A67"/>
    <w:rsid w:val="00A2402F"/>
    <w:rsid w:val="00A257F4"/>
    <w:rsid w:val="00A27D64"/>
    <w:rsid w:val="00A319C8"/>
    <w:rsid w:val="00A37B98"/>
    <w:rsid w:val="00A37CDD"/>
    <w:rsid w:val="00A42DA6"/>
    <w:rsid w:val="00A5333E"/>
    <w:rsid w:val="00A54056"/>
    <w:rsid w:val="00A64137"/>
    <w:rsid w:val="00A76D2A"/>
    <w:rsid w:val="00A7782F"/>
    <w:rsid w:val="00A81AF0"/>
    <w:rsid w:val="00A81E26"/>
    <w:rsid w:val="00A84593"/>
    <w:rsid w:val="00A95DB2"/>
    <w:rsid w:val="00AA2D35"/>
    <w:rsid w:val="00AB12FC"/>
    <w:rsid w:val="00AB2335"/>
    <w:rsid w:val="00AB2A36"/>
    <w:rsid w:val="00AB7408"/>
    <w:rsid w:val="00AC2388"/>
    <w:rsid w:val="00AD1522"/>
    <w:rsid w:val="00AD614D"/>
    <w:rsid w:val="00AD6954"/>
    <w:rsid w:val="00AE5634"/>
    <w:rsid w:val="00AE6202"/>
    <w:rsid w:val="00AE729C"/>
    <w:rsid w:val="00AF1CDD"/>
    <w:rsid w:val="00AF3FC7"/>
    <w:rsid w:val="00B02F2C"/>
    <w:rsid w:val="00B060B6"/>
    <w:rsid w:val="00B11E21"/>
    <w:rsid w:val="00B12544"/>
    <w:rsid w:val="00B15F73"/>
    <w:rsid w:val="00B2609F"/>
    <w:rsid w:val="00B2761D"/>
    <w:rsid w:val="00B33E0F"/>
    <w:rsid w:val="00B35746"/>
    <w:rsid w:val="00B360A3"/>
    <w:rsid w:val="00B41117"/>
    <w:rsid w:val="00B4114B"/>
    <w:rsid w:val="00B47FE6"/>
    <w:rsid w:val="00B5073A"/>
    <w:rsid w:val="00B56199"/>
    <w:rsid w:val="00B61D01"/>
    <w:rsid w:val="00B62343"/>
    <w:rsid w:val="00B628A9"/>
    <w:rsid w:val="00B64B71"/>
    <w:rsid w:val="00B741CD"/>
    <w:rsid w:val="00B817F2"/>
    <w:rsid w:val="00B81C82"/>
    <w:rsid w:val="00B83626"/>
    <w:rsid w:val="00B83888"/>
    <w:rsid w:val="00B83E91"/>
    <w:rsid w:val="00B87B3A"/>
    <w:rsid w:val="00B93240"/>
    <w:rsid w:val="00B96A0E"/>
    <w:rsid w:val="00B97EBD"/>
    <w:rsid w:val="00BA3272"/>
    <w:rsid w:val="00BA355F"/>
    <w:rsid w:val="00BA4FD0"/>
    <w:rsid w:val="00BA501B"/>
    <w:rsid w:val="00BA7BF0"/>
    <w:rsid w:val="00BB0858"/>
    <w:rsid w:val="00BB3278"/>
    <w:rsid w:val="00BB4B8A"/>
    <w:rsid w:val="00BB556A"/>
    <w:rsid w:val="00BB6E5C"/>
    <w:rsid w:val="00BC04A2"/>
    <w:rsid w:val="00BC1489"/>
    <w:rsid w:val="00BD0BA8"/>
    <w:rsid w:val="00BD1B9E"/>
    <w:rsid w:val="00BD21B5"/>
    <w:rsid w:val="00BD741A"/>
    <w:rsid w:val="00BD762C"/>
    <w:rsid w:val="00BE04F9"/>
    <w:rsid w:val="00BE7B3C"/>
    <w:rsid w:val="00BF4313"/>
    <w:rsid w:val="00BF5721"/>
    <w:rsid w:val="00BF7053"/>
    <w:rsid w:val="00BF754C"/>
    <w:rsid w:val="00C00D88"/>
    <w:rsid w:val="00C058F1"/>
    <w:rsid w:val="00C05DE0"/>
    <w:rsid w:val="00C07855"/>
    <w:rsid w:val="00C11DDB"/>
    <w:rsid w:val="00C15109"/>
    <w:rsid w:val="00C25AE9"/>
    <w:rsid w:val="00C33C83"/>
    <w:rsid w:val="00C344A5"/>
    <w:rsid w:val="00C35437"/>
    <w:rsid w:val="00C4257D"/>
    <w:rsid w:val="00C45F60"/>
    <w:rsid w:val="00C474DC"/>
    <w:rsid w:val="00C47EB1"/>
    <w:rsid w:val="00C501C0"/>
    <w:rsid w:val="00C5414C"/>
    <w:rsid w:val="00C55B87"/>
    <w:rsid w:val="00C6623A"/>
    <w:rsid w:val="00C66B69"/>
    <w:rsid w:val="00C67F39"/>
    <w:rsid w:val="00C76AD2"/>
    <w:rsid w:val="00C81BCE"/>
    <w:rsid w:val="00C838CD"/>
    <w:rsid w:val="00C855E2"/>
    <w:rsid w:val="00C856BD"/>
    <w:rsid w:val="00C93BA1"/>
    <w:rsid w:val="00C94AB1"/>
    <w:rsid w:val="00C9709F"/>
    <w:rsid w:val="00CA32A4"/>
    <w:rsid w:val="00CA3353"/>
    <w:rsid w:val="00CA595F"/>
    <w:rsid w:val="00CB0528"/>
    <w:rsid w:val="00CB10A1"/>
    <w:rsid w:val="00CB3E85"/>
    <w:rsid w:val="00CB6B46"/>
    <w:rsid w:val="00CB719D"/>
    <w:rsid w:val="00CB77DE"/>
    <w:rsid w:val="00CC5B7F"/>
    <w:rsid w:val="00CC73F2"/>
    <w:rsid w:val="00CD5D1D"/>
    <w:rsid w:val="00CD6D41"/>
    <w:rsid w:val="00CE7143"/>
    <w:rsid w:val="00CF13EF"/>
    <w:rsid w:val="00CF6AA4"/>
    <w:rsid w:val="00D0166D"/>
    <w:rsid w:val="00D10D32"/>
    <w:rsid w:val="00D1266C"/>
    <w:rsid w:val="00D13243"/>
    <w:rsid w:val="00D13F14"/>
    <w:rsid w:val="00D17EC3"/>
    <w:rsid w:val="00D21CFB"/>
    <w:rsid w:val="00D317D4"/>
    <w:rsid w:val="00D44A8F"/>
    <w:rsid w:val="00D50D15"/>
    <w:rsid w:val="00D527DD"/>
    <w:rsid w:val="00D5543D"/>
    <w:rsid w:val="00D5758C"/>
    <w:rsid w:val="00D61964"/>
    <w:rsid w:val="00D65AD7"/>
    <w:rsid w:val="00D74EA3"/>
    <w:rsid w:val="00D85534"/>
    <w:rsid w:val="00D879EE"/>
    <w:rsid w:val="00D929A3"/>
    <w:rsid w:val="00D93FE8"/>
    <w:rsid w:val="00D95DAD"/>
    <w:rsid w:val="00DA0094"/>
    <w:rsid w:val="00DA12BA"/>
    <w:rsid w:val="00DA17B4"/>
    <w:rsid w:val="00DA450E"/>
    <w:rsid w:val="00DA6B74"/>
    <w:rsid w:val="00DB04AF"/>
    <w:rsid w:val="00DB7F2E"/>
    <w:rsid w:val="00DC4EEA"/>
    <w:rsid w:val="00DC7962"/>
    <w:rsid w:val="00DD21A7"/>
    <w:rsid w:val="00DD359D"/>
    <w:rsid w:val="00DD35A4"/>
    <w:rsid w:val="00DD4735"/>
    <w:rsid w:val="00DD4D0A"/>
    <w:rsid w:val="00DD74D1"/>
    <w:rsid w:val="00DD7598"/>
    <w:rsid w:val="00DD760C"/>
    <w:rsid w:val="00DF0729"/>
    <w:rsid w:val="00DF0FBA"/>
    <w:rsid w:val="00DF24C8"/>
    <w:rsid w:val="00DF4457"/>
    <w:rsid w:val="00DF6D96"/>
    <w:rsid w:val="00DF7DD1"/>
    <w:rsid w:val="00E047E1"/>
    <w:rsid w:val="00E06EFD"/>
    <w:rsid w:val="00E077CE"/>
    <w:rsid w:val="00E13DCE"/>
    <w:rsid w:val="00E14AC0"/>
    <w:rsid w:val="00E16041"/>
    <w:rsid w:val="00E20C60"/>
    <w:rsid w:val="00E3283B"/>
    <w:rsid w:val="00E411F6"/>
    <w:rsid w:val="00E41D3E"/>
    <w:rsid w:val="00E429B0"/>
    <w:rsid w:val="00E46C58"/>
    <w:rsid w:val="00E4703B"/>
    <w:rsid w:val="00E52B4A"/>
    <w:rsid w:val="00E54163"/>
    <w:rsid w:val="00E54524"/>
    <w:rsid w:val="00E612AE"/>
    <w:rsid w:val="00E62CE1"/>
    <w:rsid w:val="00E62F5D"/>
    <w:rsid w:val="00E63E1B"/>
    <w:rsid w:val="00E74B8F"/>
    <w:rsid w:val="00E7741E"/>
    <w:rsid w:val="00E80319"/>
    <w:rsid w:val="00E90389"/>
    <w:rsid w:val="00E92051"/>
    <w:rsid w:val="00E92604"/>
    <w:rsid w:val="00EA7718"/>
    <w:rsid w:val="00EB0A98"/>
    <w:rsid w:val="00EB48DE"/>
    <w:rsid w:val="00EB71D0"/>
    <w:rsid w:val="00EC6911"/>
    <w:rsid w:val="00ED0F6B"/>
    <w:rsid w:val="00EE1372"/>
    <w:rsid w:val="00EE2991"/>
    <w:rsid w:val="00EE3ACA"/>
    <w:rsid w:val="00EE5071"/>
    <w:rsid w:val="00EE651C"/>
    <w:rsid w:val="00EF2BAC"/>
    <w:rsid w:val="00EF3DAF"/>
    <w:rsid w:val="00F0278F"/>
    <w:rsid w:val="00F0293E"/>
    <w:rsid w:val="00F12568"/>
    <w:rsid w:val="00F1296C"/>
    <w:rsid w:val="00F1346E"/>
    <w:rsid w:val="00F135EC"/>
    <w:rsid w:val="00F150CD"/>
    <w:rsid w:val="00F16DED"/>
    <w:rsid w:val="00F20943"/>
    <w:rsid w:val="00F367D2"/>
    <w:rsid w:val="00F37476"/>
    <w:rsid w:val="00F37839"/>
    <w:rsid w:val="00F41780"/>
    <w:rsid w:val="00F57F86"/>
    <w:rsid w:val="00F65D45"/>
    <w:rsid w:val="00F75160"/>
    <w:rsid w:val="00F7763C"/>
    <w:rsid w:val="00F77A2D"/>
    <w:rsid w:val="00F83D5C"/>
    <w:rsid w:val="00F860D8"/>
    <w:rsid w:val="00F93674"/>
    <w:rsid w:val="00F976D5"/>
    <w:rsid w:val="00FA0A7E"/>
    <w:rsid w:val="00FA47CA"/>
    <w:rsid w:val="00FA6811"/>
    <w:rsid w:val="00FA6AC7"/>
    <w:rsid w:val="00FB68DB"/>
    <w:rsid w:val="00FB792A"/>
    <w:rsid w:val="00FC0143"/>
    <w:rsid w:val="00FD0B4A"/>
    <w:rsid w:val="00FD1BE9"/>
    <w:rsid w:val="00FD2440"/>
    <w:rsid w:val="00FE0D64"/>
    <w:rsid w:val="00FE43ED"/>
    <w:rsid w:val="00FE68D0"/>
    <w:rsid w:val="00FE7152"/>
    <w:rsid w:val="00FF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C6623A"/>
    <w:pPr>
      <w:ind w:left="708"/>
    </w:pPr>
    <w:rPr>
      <w:lang w:eastAsia="hr-HR"/>
    </w:rPr>
  </w:style>
  <w:style w:styleId="Tekstbalonia" w:type="paragraph">
    <w:name w:val="Balloon Text"/>
    <w:basedOn w:val="Normal"/>
    <w:link w:val="TekstbaloniaChar"/>
    <w:rsid w:val="00D10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D3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68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768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768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768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C6623A"/>
    <w:pPr>
      <w:ind w:left="708"/>
    </w:pPr>
    <w:rPr>
      <w:lang w:eastAsia="hr-HR"/>
    </w:rPr>
  </w:style>
  <w:style w:styleId="Tekstbalonia" w:type="paragraph">
    <w:name w:val="Balloon Text"/>
    <w:basedOn w:val="Normal"/>
    <w:link w:val="TekstbaloniaChar"/>
    <w:rsid w:val="00D10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D3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68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768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768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768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92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B85AA-E8B8-4E8B-BE9A-FDE9C05FD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441</properties:Words>
  <properties:Characters>2287</properties:Characters>
  <properties:Lines>53</properties:Lines>
  <properties:Paragraphs>32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2015-01-02T06:58:00Z</dcterms:created>
  <dc:creator>Ivo Bakalić</dc:creator>
  <cp:lastModifiedBy>Katarina Mikulić</cp:lastModifiedBy>
  <cp:lastPrinted>2016-09-20T07:55:00Z</cp:lastPrinted>
  <dcterms:modified xmlns:xsi="http://www.w3.org/2001/XMLSchema-instance" xsi:type="dcterms:W3CDTF">2016-09-20T08:28:00Z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