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a150" w14:paraId="401a15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F674A">
        <w:t>841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1F674A">
        <w:t>RENOVATIO</w:t>
      </w:r>
      <w:r w:rsidR="00D60C13">
        <w:t xml:space="preserve"> </w:t>
      </w:r>
      <w:r w:rsidR="001F674A">
        <w:t>d.o.o., Omiš, Put Skalica 5</w:t>
      </w:r>
      <w:r w:rsidR="00D60C13">
        <w:t xml:space="preserve">, </w:t>
      </w:r>
      <w:r w:rsidR="001F674A">
        <w:t>OIB: 01450284564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1F674A">
        <w:t>060241194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1F674A" w:rsidRPr="001F674A">
        <w:t xml:space="preserve">RENOVATIO d.o.o., Omiš, Put Skalica 5, OIB: 01450284564, MBS: 060241194,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1F674A">
        <w:t xml:space="preserve"> 636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1F674A">
        <w:t>10.484,68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F674A">
        <w:t>3. ST-1841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27AC3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575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5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St-1841/2015</izvorni_sadrzaj>
    <derivirana_varijabla naziv="DomainObject.Predmet.OznakaBroj_1">St-1841/2015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RENOVATIO za trgovinu i usluge, putnička agencija društvo s ograničenom odgovornošću</izvorni_sadrzaj>
    <derivirana_varijabla naziv="DomainObject.Predmet.ProtustrankaFormated_1">  RENOVATIO za trgovinu i usluge, putnička agencija društvo s ograničenom odgovornošću</derivirana_varijabla>
  </DomainObject.Predmet.ProtustrankaFormated>
  <DomainObject.Predmet.ProtustrankaFormatedOIB>
    <izvorni_sadrzaj>  RENOVATIO za trgovinu i usluge, putnička agencija društvo s ograničenom odgovornošću, OIB 01450284564</izvorni_sadrzaj>
    <derivirana_varijabla naziv="DomainObject.Predmet.ProtustrankaFormatedOIB_1">  RENOVATIO za trgovinu i usluge, putnička agencija društvo s ograničenom odgovornošću, OIB 01450284564</derivirana_varijabla>
  </DomainObject.Predmet.ProtustrankaFormatedOIB>
  <DomainObject.Predmet.ProtustrankaFormatedWithAdress>
    <izvorni_sadrzaj> RENOVATIO za trgovinu i usluge, putnička agencija društvo s ograničenom odgovornošću, Put Skalica 5, 21310 Omiš</izvorni_sadrzaj>
    <derivirana_varijabla naziv="DomainObject.Predmet.ProtustrankaFormatedWithAdress_1"> RENOVATIO za trgovinu i usluge, putnička agencija društvo s ograničenom odgovornošću, Put Skalica 5, 21310 Omiš</derivirana_varijabla>
  </DomainObject.Predmet.ProtustrankaFormatedWithAdress>
  <DomainObject.Predmet.ProtustrankaFormatedWithAdressOIB>
    <izvorni_sadrzaj> RENOVATIO za trgovinu i usluge, putnička agencija društvo s ograničenom odgovornošću, OIB 01450284564, Put Skalica 5, 21310 Omiš</izvorni_sadrzaj>
    <derivirana_varijabla naziv="DomainObject.Predmet.ProtustrankaFormatedWithAdressOIB_1"> RENOVATIO za trgovinu i usluge, putnička agencija društvo s ograničenom odgovornošću, OIB 01450284564, Put Skalica 5, 21310 Omiš</derivirana_varijabla>
  </DomainObject.Predmet.ProtustrankaFormatedWithAdressOIB>
  <DomainObject.Predmet.ProtustrankaWithAdress>
    <izvorni_sadrzaj>RENOVATIO za trgovinu i usluge, putnička agencija društvo s ograničenom odgovornošću Put Skalica 5, 21310 Omiš</izvorni_sadrzaj>
    <derivirana_varijabla naziv="DomainObject.Predmet.ProtustrankaWithAdress_1">RENOVATIO za trgovinu i usluge, putnička agencija društvo s ograničenom odgovornošću Put Skalica 5, 21310 Omiš</derivirana_varijabla>
  </DomainObject.Predmet.ProtustrankaWithAdress>
  <DomainObject.Predmet.ProtustrankaWithAdressOIB>
    <izvorni_sadrzaj>RENOVATIO za trgovinu i usluge, putnička agencija društvo s ograničenom odgovornošću, OIB 01450284564, Put Skalica 5, 21310 Omiš</izvorni_sadrzaj>
    <derivirana_varijabla naziv="DomainObject.Predmet.ProtustrankaWithAdressOIB_1">RENOVATIO za trgovinu i usluge, putnička agencija društvo s ograničenom odgovornošću, OIB 01450284564, Put Skalica 5, 21310 Omiš</derivirana_varijabla>
  </DomainObject.Predmet.ProtustrankaWithAdressOIB>
  <DomainObject.Predmet.ProtustrankaNazivFormated>
    <izvorni_sadrzaj>RENOVATIO za trgovinu i usluge, putnička agencija društvo s ograničenom odgovornošću</izvorni_sadrzaj>
    <derivirana_varijabla naziv="DomainObject.Predmet.ProtustrankaNazivFormated_1">RENOVATIO za trgovinu i usluge, putnička agencija društvo s ograničenom odgovornošću</derivirana_varijabla>
  </DomainObject.Predmet.ProtustrankaNazivFormated>
  <DomainObject.Predmet.ProtustrankaNazivFormatedOIB>
    <izvorni_sadrzaj>RENOVATIO za trgovinu i usluge, putnička agencija društvo s ograničenom odgovornošću, OIB 01450284564</izvorni_sadrzaj>
    <derivirana_varijabla naziv="DomainObject.Predmet.ProtustrankaNazivFormatedOIB_1">RENOVATIO za trgovinu i usluge, putnička agencija društvo s ograničenom odgovornošću, OIB 01450284564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10484.68</izvorni_sadrzaj>
    <derivirana_varijabla naziv="DomainObject.Predmet.TrenutnaVrijednost_1">10484.68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RENOVATIO za trgovinu i usluge, putnička agencija društvo s ograničenom odgovornošću</item>
    </izvorni_sadrzaj>
    <derivirana_varijabla naziv="DomainObject.Predmet.ProtuStrankaListFormated_1">
      <item>RENOVATIO za trgovinu i usluge, putnička agencija društvo s ograničenom odgovornošću</item>
    </derivirana_varijabla>
  </DomainObject.Predmet.ProtuStrankaListFormated>
  <DomainObject.Predmet.ProtuStrankaListFormatedOIB>
    <izvorni_sadrzaj>
      <item>RENOVATIO za trgovinu i usluge, putnička agencija društvo s ograničenom odgovornošću, OIB 01450284564</item>
    </izvorni_sadrzaj>
    <derivirana_varijabla naziv="DomainObject.Predmet.ProtuStrankaListFormatedOIB_1">
      <item>RENOVATIO za trgovinu i usluge, putnička agencija društvo s ograničenom odgovornošću, OIB 01450284564</item>
    </derivirana_varijabla>
  </DomainObject.Predmet.ProtuStrankaListFormatedOIB>
  <DomainObject.Predmet.ProtuStrankaListFormatedWithAdress>
    <izvorni_sadrzaj>
      <item>RENOVATIO za trgovinu i usluge, putnička agencija društvo s ograničenom odgovornošću, Put Skalica 5, 21310 Omiš</item>
    </izvorni_sadrzaj>
    <derivirana_varijabla naziv="DomainObject.Predmet.ProtuStrankaListFormatedWithAdress_1">
      <item>RENOVATIO za trgovinu i usluge, putnička agencija društvo s ograničenom odgovornošću, Put Skalica 5, 21310 Omiš</item>
    </derivirana_varijabla>
  </DomainObject.Predmet.ProtuStrankaListFormatedWithAdress>
  <DomainObject.Predmet.ProtuStrankaListFormatedWithAdressOIB>
    <izvorni_sadrzaj>
      <item>RENOVATIO za trgovinu i usluge, putnička agencija društvo s ograničenom odgovornošću, OIB 01450284564, Put Skalica 5, 21310 Omiš</item>
    </izvorni_sadrzaj>
    <derivirana_varijabla naziv="DomainObject.Predmet.ProtuStrankaListFormatedWithAdressOIB_1">
      <item>RENOVATIO za trgovinu i usluge, putnička agencija društvo s ograničenom odgovornošću, OIB 01450284564, Put Skalica 5, 21310 Omiš</item>
    </derivirana_varijabla>
  </DomainObject.Predmet.ProtuStrankaListFormatedWithAdressOIB>
  <DomainObject.Predmet.ProtuStrankaListNazivFormated>
    <izvorni_sadrzaj>
      <item>RENOVATIO za trgovinu i usluge, putnička agencija društvo s ograničenom odgovornošću</item>
    </izvorni_sadrzaj>
    <derivirana_varijabla naziv="DomainObject.Predmet.ProtuStrankaListNazivFormated_1">
      <item>RENOVATIO za trgovinu i usluge, putnička agencija društvo s ograničenom odgovornošću</item>
    </derivirana_varijabla>
  </DomainObject.Predmet.ProtuStrankaListNazivFormated>
  <DomainObject.Predmet.ProtuStrankaListNazivFormatedOIB>
    <izvorni_sadrzaj>
      <item>RENOVATIO za trgovinu i usluge, putnička agencija društvo s ograničenom odgovornošću, OIB 01450284564</item>
    </izvorni_sadrzaj>
    <derivirana_varijabla naziv="DomainObject.Predmet.ProtuStrankaListNazivFormatedOIB_1">
      <item>RENOVATIO za trgovinu i usluge, putnička agencija društvo s ograničenom odgovornošću, OIB 01450284564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RENOVATIO za trgovinu i usluge, putnička agencija društvo s ograničenom odgovornošću</izvorni_sadrzaj>
    <derivirana_varijabla naziv="DomainObject.Predmet.ProtustrankaIDrugi_1">RENOVATIO za trgovinu i usluge,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RENOVATIO za trgovinu i usluge, putnička agencija društvo s ograničenom odgovornošću, OIB 01450284564, Put Skalica 5, 21310 Omiš</izvorni_sadrzaj>
    <derivirana_varijabla naziv="DomainObject.Predmet.ProtustrankaIDrugiAdressOIB_1">RENOVATIO za trgovinu i usluge, putnička agencija društvo s ograničenom odgovornošću, OIB 01450284564, Put Skalica 5,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RENOVATIO za trgovinu i usluge, putnička agencija društvo s ograničenom odgovornošću</item>
      <item>FINANCIJSKA AGENCIJA, RC SPLIT</item>
    </izvorni_sadrzaj>
    <derivirana_varijabla naziv="DomainObject.Predmet.SudioniciListNaziv_1">
      <item>RENOVATIO za trgovinu i usluge, putnička agencija društvo s ograničenom odgovornošću</item>
      <item>FINANCIJSKA AGENCIJA, RC SPLIT</item>
    </derivirana_varijabla>
  </DomainObject.Predmet.SudioniciListNaziv>
  <DomainObject.Predmet.SudioniciListAdressOIB>
    <izvorni_sadrzaj>
      <item>RENOVATIO za trgovinu i usluge, putnička agencija društvo s ograničenom odgovornošću, OIB 01450284564, Put Skalica 5,21310 Omiš</item>
      <item>FINANCIJSKA AGENCIJA, RC SPLIT, OIB 85821130368, Mažuranićevo šetalište 24 b,21000 Split</item>
    </izvorni_sadrzaj>
    <derivirana_varijabla naziv="DomainObject.Predmet.SudioniciListAdressOIB_1">
      <item>RENOVATIO za trgovinu i usluge, putnička agencija društvo s ograničenom odgovornošću, OIB 01450284564, Put Skalica 5,21310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01450284564</item>
      <item>, OIB 85821130368</item>
    </izvorni_sadrzaj>
    <derivirana_varijabla naziv="DomainObject.Predmet.SudioniciListNazivOIB_1">
      <item>, OIB 01450284564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2016-01-18T08:44:00Z</dcterms:created>
  <dc:creator>Lari Glavaš</dc:creator>
  <cp:lastModifiedBy>Lari Glavaš</cp:lastModifiedBy>
  <cp:lastPrinted>2016-01-18T08:44:00Z</cp:lastPrinted>
  <dcterms:modified xmlns:xsi="http://www.w3.org/2001/XMLSchema-instance" xsi:type="dcterms:W3CDTF">2016-01-18T08:44:00Z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