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4946" w14:paraId="8d94946" w:rsidRDefault="00B4356A" w:rsidR="00B4356A" w:rsidRPr="003476E7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D5014E" w:rsidR="00D5014E" w:rsidRPr="003476E7">
      <w:pPr>
        <w:jc w:val="right"/>
        <w:rPr>
          <w:sz w:val="24"/>
          <w:szCs w:val="24"/>
        </w:rPr>
      </w:pPr>
    </w:p>
    <w:p w:rsidRDefault="00CB065C" w:rsidR="00CB065C"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E5A" w:rsidR="00731054" w:rsidRPr="003476E7">
      <w:pPr>
        <w:jc w:val="right"/>
        <w:rPr>
          <w:sz w:val="24"/>
          <w:szCs w:val="24"/>
        </w:rPr>
      </w:pPr>
      <w:r w:rsidRPr="003476E7">
        <w:rPr>
          <w:sz w:val="24"/>
          <w:szCs w:val="24"/>
        </w:rPr>
        <w:t xml:space="preserve">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3476E7">
        <w:tc>
          <w:tcPr>
            <w:tcW w:type="dxa" w:w="3060"/>
          </w:tcPr>
          <w:p w:rsidRDefault="00EB1C75" w:rsidP="00460232" w:rsidR="00EB1C75" w:rsidRPr="003476E7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3476E7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3476E7">
            <w:pPr>
              <w:jc w:val="center"/>
              <w:rPr>
                <w:sz w:val="24"/>
                <w:szCs w:val="24"/>
              </w:rPr>
            </w:pPr>
            <w:r w:rsidRPr="003476E7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3476E7">
            <w:pPr>
              <w:jc w:val="center"/>
              <w:rPr>
                <w:sz w:val="24"/>
                <w:szCs w:val="24"/>
              </w:rPr>
            </w:pPr>
            <w:r w:rsidRPr="003476E7">
              <w:rPr>
                <w:sz w:val="24"/>
                <w:szCs w:val="24"/>
              </w:rPr>
              <w:t>Zagreb, Amruševa 2/II</w:t>
            </w:r>
          </w:p>
        </w:tc>
      </w:tr>
    </w:tbl>
    <w:p w:rsidRDefault="003A26F8" w:rsidP="00EB1C75" w:rsidR="00983E5A" w:rsidRPr="003476E7">
      <w:pPr>
        <w:rPr>
          <w:b/>
          <w:sz w:val="24"/>
          <w:szCs w:val="24"/>
        </w:rPr>
      </w:pPr>
      <w:r w:rsidRPr="003476E7">
        <w:rPr>
          <w:sz w:val="24"/>
          <w:szCs w:val="24"/>
        </w:rPr>
        <w:t xml:space="preserve">                                                                                  </w:t>
      </w:r>
      <w:r w:rsidR="00D407F4" w:rsidRPr="003476E7">
        <w:rPr>
          <w:sz w:val="24"/>
          <w:szCs w:val="24"/>
        </w:rPr>
        <w:t xml:space="preserve">                     </w:t>
      </w:r>
      <w:r w:rsidR="00D407F4" w:rsidRPr="003476E7">
        <w:rPr>
          <w:b/>
          <w:sz w:val="24"/>
          <w:szCs w:val="24"/>
        </w:rPr>
        <w:t>72.   St –</w:t>
      </w:r>
      <w:r w:rsidR="003476E7" w:rsidRPr="003476E7">
        <w:rPr>
          <w:b/>
          <w:sz w:val="24"/>
          <w:szCs w:val="24"/>
        </w:rPr>
        <w:t>637/2015</w:t>
      </w:r>
      <w:r w:rsidR="00CB065C">
        <w:rPr>
          <w:b/>
          <w:sz w:val="24"/>
          <w:szCs w:val="24"/>
        </w:rPr>
        <w:t>-6</w:t>
      </w:r>
    </w:p>
    <w:p w:rsidRDefault="00983E5A" w:rsidR="00983E5A" w:rsidRPr="003476E7">
      <w:pPr>
        <w:jc w:val="center"/>
        <w:rPr>
          <w:b/>
          <w:sz w:val="24"/>
          <w:szCs w:val="24"/>
        </w:rPr>
      </w:pPr>
      <w:r w:rsidRPr="003476E7">
        <w:rPr>
          <w:b/>
          <w:sz w:val="24"/>
          <w:szCs w:val="24"/>
        </w:rPr>
        <w:t xml:space="preserve"> </w:t>
      </w:r>
    </w:p>
    <w:p w:rsidRDefault="003A26F8" w:rsidR="00983E5A" w:rsidRPr="003476E7">
      <w:pPr>
        <w:ind w:firstLine="720"/>
        <w:jc w:val="both"/>
        <w:rPr>
          <w:sz w:val="24"/>
          <w:szCs w:val="24"/>
        </w:rPr>
      </w:pPr>
      <w:r w:rsidRPr="003476E7">
        <w:rPr>
          <w:sz w:val="24"/>
          <w:szCs w:val="24"/>
        </w:rPr>
        <w:t xml:space="preserve">TRGOVAČKI SUD U ZAGREBU po stečajnom sucu </w:t>
      </w:r>
      <w:r w:rsidR="00D407F4" w:rsidRPr="003476E7">
        <w:rPr>
          <w:sz w:val="24"/>
          <w:szCs w:val="24"/>
        </w:rPr>
        <w:t>Nikola Ribarić</w:t>
      </w:r>
      <w:r w:rsidR="00983E5A" w:rsidRPr="003476E7">
        <w:rPr>
          <w:sz w:val="24"/>
          <w:szCs w:val="24"/>
        </w:rPr>
        <w:t xml:space="preserve"> </w:t>
      </w:r>
      <w:r w:rsidR="00923E8B" w:rsidRPr="003476E7">
        <w:rPr>
          <w:sz w:val="24"/>
          <w:szCs w:val="24"/>
        </w:rPr>
        <w:t xml:space="preserve">u </w:t>
      </w:r>
      <w:r w:rsidR="00CE7379" w:rsidRPr="003476E7">
        <w:rPr>
          <w:b/>
          <w:sz w:val="24"/>
          <w:szCs w:val="24"/>
        </w:rPr>
        <w:t xml:space="preserve">skraćenom </w:t>
      </w:r>
      <w:r w:rsidR="00923E8B" w:rsidRPr="003476E7">
        <w:rPr>
          <w:b/>
          <w:sz w:val="24"/>
          <w:szCs w:val="24"/>
        </w:rPr>
        <w:t>stečajnom</w:t>
      </w:r>
      <w:r w:rsidR="00923E8B" w:rsidRPr="003476E7">
        <w:rPr>
          <w:sz w:val="24"/>
          <w:szCs w:val="24"/>
        </w:rPr>
        <w:t xml:space="preserve"> postupku </w:t>
      </w:r>
      <w:r w:rsidR="00297DCE" w:rsidRPr="003476E7">
        <w:rPr>
          <w:sz w:val="24"/>
          <w:szCs w:val="24"/>
        </w:rPr>
        <w:t>temeljem odredbe članka 335.e Stečajnog zakona</w:t>
      </w:r>
      <w:r w:rsidR="00683739" w:rsidRPr="003476E7">
        <w:rPr>
          <w:sz w:val="24"/>
          <w:szCs w:val="24"/>
        </w:rPr>
        <w:t xml:space="preserve"> </w:t>
      </w:r>
      <w:r w:rsidR="00297DCE" w:rsidRPr="003476E7">
        <w:rPr>
          <w:sz w:val="24"/>
          <w:szCs w:val="24"/>
        </w:rPr>
        <w:t xml:space="preserve">(N.N. br. 44/96, 29/99, 129/00, 123/03, 82/06 i 116/10, </w:t>
      </w:r>
      <w:r w:rsidR="00814F6E" w:rsidRPr="003476E7">
        <w:rPr>
          <w:sz w:val="24"/>
          <w:szCs w:val="24"/>
        </w:rPr>
        <w:t>25/12 i 132/12</w:t>
      </w:r>
      <w:r w:rsidR="00297DCE" w:rsidRPr="003476E7">
        <w:rPr>
          <w:sz w:val="24"/>
          <w:szCs w:val="24"/>
        </w:rPr>
        <w:t>dalje: SZ)</w:t>
      </w:r>
      <w:r w:rsidR="00EB1C75" w:rsidRPr="003476E7">
        <w:rPr>
          <w:sz w:val="24"/>
          <w:szCs w:val="24"/>
        </w:rPr>
        <w:t xml:space="preserve"> dana </w:t>
      </w:r>
      <w:r w:rsidR="003476E7" w:rsidRPr="003476E7">
        <w:rPr>
          <w:sz w:val="24"/>
          <w:szCs w:val="24"/>
        </w:rPr>
        <w:t>2</w:t>
      </w:r>
      <w:r w:rsidR="00923E8B" w:rsidRPr="003476E7">
        <w:rPr>
          <w:sz w:val="24"/>
          <w:szCs w:val="24"/>
        </w:rPr>
        <w:t>.</w:t>
      </w:r>
      <w:r w:rsidR="003476E7" w:rsidRPr="003476E7">
        <w:rPr>
          <w:sz w:val="24"/>
          <w:szCs w:val="24"/>
        </w:rPr>
        <w:t xml:space="preserve"> studenoga</w:t>
      </w:r>
      <w:r w:rsidR="001871B3" w:rsidRPr="003476E7">
        <w:rPr>
          <w:sz w:val="24"/>
          <w:szCs w:val="24"/>
        </w:rPr>
        <w:t xml:space="preserve"> 201</w:t>
      </w:r>
      <w:r w:rsidR="00712DCE" w:rsidRPr="003476E7">
        <w:rPr>
          <w:sz w:val="24"/>
          <w:szCs w:val="24"/>
        </w:rPr>
        <w:t>5</w:t>
      </w:r>
      <w:r w:rsidR="00EB1C75" w:rsidRPr="003476E7">
        <w:rPr>
          <w:sz w:val="24"/>
          <w:szCs w:val="24"/>
        </w:rPr>
        <w:t>.</w:t>
      </w:r>
      <w:r w:rsidR="0073081B" w:rsidRPr="003476E7">
        <w:rPr>
          <w:sz w:val="24"/>
          <w:szCs w:val="24"/>
        </w:rPr>
        <w:t>,</w:t>
      </w:r>
      <w:r w:rsidR="00B73523" w:rsidRPr="003476E7">
        <w:rPr>
          <w:sz w:val="24"/>
          <w:szCs w:val="24"/>
        </w:rPr>
        <w:t xml:space="preserve"> </w:t>
      </w:r>
      <w:r w:rsidR="00297DCE" w:rsidRPr="003476E7">
        <w:rPr>
          <w:sz w:val="24"/>
          <w:szCs w:val="24"/>
        </w:rPr>
        <w:t>objavljuje</w:t>
      </w:r>
      <w:r w:rsidR="000D0917" w:rsidRPr="003476E7">
        <w:rPr>
          <w:sz w:val="24"/>
          <w:szCs w:val="24"/>
        </w:rPr>
        <w:t xml:space="preserve"> slijedeći </w:t>
      </w:r>
    </w:p>
    <w:p w:rsidRDefault="00294459" w:rsidP="003A26F8" w:rsidR="00294459" w:rsidRPr="003476E7">
      <w:pPr>
        <w:jc w:val="both"/>
        <w:rPr>
          <w:sz w:val="24"/>
          <w:szCs w:val="24"/>
        </w:rPr>
      </w:pPr>
    </w:p>
    <w:p w:rsidRDefault="00297DCE" w:rsidP="00297DCE" w:rsidR="00983E5A" w:rsidRPr="003476E7">
      <w:pPr>
        <w:jc w:val="center"/>
        <w:rPr>
          <w:b/>
          <w:sz w:val="24"/>
          <w:szCs w:val="24"/>
        </w:rPr>
      </w:pPr>
      <w:r w:rsidRPr="003476E7">
        <w:rPr>
          <w:b/>
          <w:sz w:val="24"/>
          <w:szCs w:val="24"/>
        </w:rPr>
        <w:t>O G L A S</w:t>
      </w:r>
    </w:p>
    <w:p w:rsidRDefault="00983E5A" w:rsidR="00983E5A" w:rsidRPr="003476E7">
      <w:pPr>
        <w:jc w:val="both"/>
        <w:rPr>
          <w:sz w:val="24"/>
          <w:szCs w:val="24"/>
        </w:rPr>
      </w:pPr>
    </w:p>
    <w:p w:rsidRDefault="00241248" w:rsidP="00241248" w:rsidR="00A2099F" w:rsidRPr="003476E7">
      <w:pPr>
        <w:jc w:val="both"/>
        <w:rPr>
          <w:sz w:val="24"/>
          <w:szCs w:val="24"/>
        </w:rPr>
      </w:pPr>
      <w:r w:rsidRPr="003476E7">
        <w:rPr>
          <w:sz w:val="24"/>
          <w:szCs w:val="24"/>
        </w:rPr>
        <w:t>I.</w:t>
      </w:r>
      <w:r w:rsidR="00CC719A" w:rsidRPr="003476E7">
        <w:rPr>
          <w:sz w:val="24"/>
          <w:szCs w:val="24"/>
        </w:rPr>
        <w:t xml:space="preserve"> </w:t>
      </w:r>
      <w:r w:rsidR="00297DCE" w:rsidRPr="003476E7">
        <w:rPr>
          <w:sz w:val="24"/>
          <w:szCs w:val="24"/>
        </w:rPr>
        <w:t xml:space="preserve">Pozivaju se vjerovnici </w:t>
      </w:r>
      <w:r w:rsidR="003344DE" w:rsidRPr="003476E7">
        <w:rPr>
          <w:sz w:val="24"/>
          <w:szCs w:val="24"/>
        </w:rPr>
        <w:t>pravne</w:t>
      </w:r>
      <w:r w:rsidR="00297DCE" w:rsidRPr="003476E7">
        <w:rPr>
          <w:sz w:val="24"/>
          <w:szCs w:val="24"/>
        </w:rPr>
        <w:t xml:space="preserve"> osob</w:t>
      </w:r>
      <w:r w:rsidR="003344DE" w:rsidRPr="003476E7">
        <w:rPr>
          <w:sz w:val="24"/>
          <w:szCs w:val="24"/>
        </w:rPr>
        <w:t>e nad kojom je</w:t>
      </w:r>
      <w:r w:rsidR="0006543D" w:rsidRPr="003476E7">
        <w:rPr>
          <w:sz w:val="24"/>
          <w:szCs w:val="24"/>
        </w:rPr>
        <w:t xml:space="preserve"> pokrenut skraćeni stečajni postupak</w:t>
      </w:r>
      <w:r w:rsidR="003344DE" w:rsidRPr="003476E7">
        <w:rPr>
          <w:sz w:val="24"/>
          <w:szCs w:val="24"/>
        </w:rPr>
        <w:t xml:space="preserve"> i to</w:t>
      </w:r>
      <w:r w:rsidR="00297DCE" w:rsidRPr="003476E7">
        <w:rPr>
          <w:sz w:val="24"/>
          <w:szCs w:val="24"/>
        </w:rPr>
        <w:t>:</w:t>
      </w:r>
    </w:p>
    <w:p w:rsidRDefault="003344DE" w:rsidP="00241248" w:rsidR="003344DE" w:rsidRPr="003476E7">
      <w:pPr>
        <w:jc w:val="both"/>
        <w:rPr>
          <w:sz w:val="24"/>
          <w:szCs w:val="24"/>
        </w:rPr>
      </w:pPr>
    </w:p>
    <w:p w:rsidRDefault="000D0917" w:rsidP="00241248" w:rsidR="005430A1" w:rsidRPr="003476E7">
      <w:pPr>
        <w:jc w:val="both"/>
        <w:rPr>
          <w:sz w:val="24"/>
          <w:szCs w:val="24"/>
        </w:rPr>
      </w:pPr>
      <w:r w:rsidRPr="003476E7">
        <w:rPr>
          <w:sz w:val="24"/>
          <w:szCs w:val="24"/>
        </w:rPr>
        <w:t>-</w:t>
      </w:r>
      <w:r w:rsidR="007F0771" w:rsidRPr="003476E7">
        <w:rPr>
          <w:sz w:val="24"/>
          <w:szCs w:val="24"/>
        </w:rPr>
        <w:t>St</w:t>
      </w:r>
      <w:r w:rsidR="0041249D" w:rsidRPr="003476E7">
        <w:rPr>
          <w:sz w:val="24"/>
          <w:szCs w:val="24"/>
        </w:rPr>
        <w:t>-</w:t>
      </w:r>
      <w:r w:rsidR="007F0771" w:rsidRPr="003476E7">
        <w:rPr>
          <w:sz w:val="24"/>
          <w:szCs w:val="24"/>
        </w:rPr>
        <w:t xml:space="preserve"> </w:t>
      </w:r>
      <w:r w:rsidR="003476E7" w:rsidRPr="003476E7">
        <w:rPr>
          <w:sz w:val="24"/>
          <w:szCs w:val="24"/>
        </w:rPr>
        <w:t>637/2015</w:t>
      </w:r>
      <w:r w:rsidR="0009186F" w:rsidRPr="003476E7">
        <w:rPr>
          <w:sz w:val="24"/>
          <w:szCs w:val="24"/>
        </w:rPr>
        <w:t>,</w:t>
      </w:r>
      <w:r w:rsidR="00B308DA" w:rsidRPr="003476E7">
        <w:rPr>
          <w:sz w:val="24"/>
          <w:szCs w:val="24"/>
        </w:rPr>
        <w:t xml:space="preserve"> </w:t>
      </w:r>
      <w:r w:rsidR="003476E7" w:rsidRPr="003476E7">
        <w:rPr>
          <w:sz w:val="24"/>
          <w:szCs w:val="24"/>
        </w:rPr>
        <w:t>M.A. DRINOVAC j.d.o.o., Novo Selište (Grad Petrinja), Novo Selište 13 , OIB: 85928768500, MBS: 080846555a</w:t>
      </w:r>
      <w:r w:rsidR="00B308DA" w:rsidRPr="003476E7">
        <w:rPr>
          <w:sz w:val="24"/>
          <w:szCs w:val="24"/>
        </w:rPr>
        <w:t>.</w:t>
      </w:r>
      <w:r w:rsidR="005430A1" w:rsidRPr="003476E7">
        <w:rPr>
          <w:sz w:val="24"/>
          <w:szCs w:val="24"/>
        </w:rPr>
        <w:t xml:space="preserve"> Visina tražbina koje čekaju na naplatu iz sredstava s računa ove pravne osobe iznosi</w:t>
      </w:r>
      <w:r w:rsidR="003476E7">
        <w:rPr>
          <w:sz w:val="24"/>
          <w:szCs w:val="24"/>
        </w:rPr>
        <w:t xml:space="preserve"> 19.937,21 kuna.</w:t>
      </w:r>
    </w:p>
    <w:p w:rsidRDefault="00A14C57" w:rsidP="00241248" w:rsidR="00A14C57" w:rsidRPr="003476E7">
      <w:pPr>
        <w:jc w:val="both"/>
        <w:rPr>
          <w:sz w:val="24"/>
          <w:szCs w:val="24"/>
        </w:rPr>
      </w:pPr>
    </w:p>
    <w:p w:rsidRDefault="0006543D" w:rsidP="00241248" w:rsidR="00241248" w:rsidRPr="003476E7">
      <w:pPr>
        <w:jc w:val="both"/>
        <w:rPr>
          <w:sz w:val="24"/>
          <w:szCs w:val="24"/>
        </w:rPr>
      </w:pPr>
      <w:r w:rsidRPr="003476E7">
        <w:rPr>
          <w:sz w:val="24"/>
          <w:szCs w:val="24"/>
        </w:rPr>
        <w:t xml:space="preserve">da </w:t>
      </w:r>
      <w:r w:rsidR="000D0917" w:rsidRPr="003476E7">
        <w:rPr>
          <w:sz w:val="24"/>
          <w:szCs w:val="24"/>
        </w:rPr>
        <w:t>u</w:t>
      </w:r>
      <w:r w:rsidR="00241248" w:rsidRPr="003476E7">
        <w:rPr>
          <w:sz w:val="24"/>
          <w:szCs w:val="24"/>
        </w:rPr>
        <w:t xml:space="preserve"> roku od četrdeset pet (45) dana od dana</w:t>
      </w:r>
      <w:r w:rsidR="000D0917" w:rsidRPr="003476E7">
        <w:rPr>
          <w:sz w:val="24"/>
          <w:szCs w:val="24"/>
        </w:rPr>
        <w:t xml:space="preserve"> objave ovog oglasa u Narodnim n</w:t>
      </w:r>
      <w:r w:rsidR="00241248" w:rsidRPr="003476E7">
        <w:rPr>
          <w:sz w:val="24"/>
          <w:szCs w:val="24"/>
        </w:rPr>
        <w:t>ovinama predlož</w:t>
      </w:r>
      <w:r w:rsidR="000D0917" w:rsidRPr="003476E7">
        <w:rPr>
          <w:sz w:val="24"/>
          <w:szCs w:val="24"/>
        </w:rPr>
        <w:t>e</w:t>
      </w:r>
      <w:r w:rsidR="00241248" w:rsidRPr="003476E7">
        <w:rPr>
          <w:sz w:val="24"/>
          <w:szCs w:val="24"/>
        </w:rPr>
        <w:t xml:space="preserve"> otvaranje stečajnog postupka</w:t>
      </w:r>
      <w:r w:rsidR="000D0917" w:rsidRPr="003476E7">
        <w:rPr>
          <w:sz w:val="24"/>
          <w:szCs w:val="24"/>
        </w:rPr>
        <w:t xml:space="preserve"> pismenim podneskom na navedeni broj spisa</w:t>
      </w:r>
      <w:r w:rsidR="00241248" w:rsidRPr="003476E7">
        <w:rPr>
          <w:sz w:val="24"/>
          <w:szCs w:val="24"/>
        </w:rPr>
        <w:t>.</w:t>
      </w:r>
    </w:p>
    <w:p w:rsidRDefault="00241248" w:rsidP="00241248" w:rsidR="00241248" w:rsidRPr="003476E7">
      <w:pPr>
        <w:jc w:val="both"/>
        <w:rPr>
          <w:sz w:val="24"/>
          <w:szCs w:val="24"/>
        </w:rPr>
      </w:pPr>
    </w:p>
    <w:p w:rsidRDefault="00241248" w:rsidP="00241248" w:rsidR="00241248" w:rsidRPr="003476E7">
      <w:pPr>
        <w:jc w:val="both"/>
        <w:rPr>
          <w:sz w:val="24"/>
          <w:szCs w:val="24"/>
        </w:rPr>
      </w:pPr>
      <w:r w:rsidRPr="003476E7">
        <w:rPr>
          <w:sz w:val="24"/>
          <w:szCs w:val="24"/>
        </w:rPr>
        <w:t>II. Vjerovnici koji predlaže otvaranje stečajnog postupka nad pravnom osobom iz točke I. ovog oglasa biti će pozvani posebnim Zaključkom na solidarno plaćanje predujma za pokriće troškova postupka.</w:t>
      </w:r>
      <w:r w:rsidR="00A2099F" w:rsidRPr="003476E7">
        <w:rPr>
          <w:sz w:val="24"/>
          <w:szCs w:val="24"/>
        </w:rPr>
        <w:t xml:space="preserve"> </w:t>
      </w:r>
      <w:r w:rsidR="00CC719A" w:rsidRPr="003476E7">
        <w:rPr>
          <w:sz w:val="24"/>
          <w:szCs w:val="24"/>
        </w:rPr>
        <w:t>Ovi su vjerovnici oslobođeni plaćanja dodatne pristojbe za vođenje stečajnog postupka iz članka 39.a SZ-a.</w:t>
      </w:r>
    </w:p>
    <w:p w:rsidRDefault="00CC719A" w:rsidP="00241248" w:rsidR="00CC719A" w:rsidRPr="003476E7">
      <w:pPr>
        <w:jc w:val="both"/>
        <w:rPr>
          <w:sz w:val="24"/>
          <w:szCs w:val="24"/>
        </w:rPr>
      </w:pPr>
    </w:p>
    <w:p w:rsidRDefault="00CC719A" w:rsidP="003064FD" w:rsidR="00731054" w:rsidRPr="003476E7">
      <w:pPr>
        <w:jc w:val="both"/>
        <w:rPr>
          <w:sz w:val="24"/>
          <w:szCs w:val="24"/>
        </w:rPr>
      </w:pPr>
      <w:r w:rsidRPr="003476E7">
        <w:rPr>
          <w:sz w:val="24"/>
          <w:szCs w:val="24"/>
        </w:rPr>
        <w:t xml:space="preserve">III. </w:t>
      </w:r>
      <w:r w:rsidR="00005918" w:rsidRPr="003476E7">
        <w:rPr>
          <w:sz w:val="24"/>
          <w:szCs w:val="24"/>
        </w:rPr>
        <w:t>Ako niti jedan vjerovnik u roku od 45 dana od dana objave ovog poziva ne predlož</w:t>
      </w:r>
      <w:r w:rsidR="000D0917" w:rsidRPr="003476E7">
        <w:rPr>
          <w:sz w:val="24"/>
          <w:szCs w:val="24"/>
        </w:rPr>
        <w:t>i</w:t>
      </w:r>
      <w:r w:rsidR="00A2099F" w:rsidRPr="003476E7">
        <w:rPr>
          <w:sz w:val="24"/>
          <w:szCs w:val="24"/>
        </w:rPr>
        <w:t xml:space="preserve"> otvaranje stečajnog postupka i</w:t>
      </w:r>
      <w:r w:rsidR="00005918" w:rsidRPr="003476E7">
        <w:rPr>
          <w:sz w:val="24"/>
          <w:szCs w:val="24"/>
        </w:rPr>
        <w:t xml:space="preserve"> ako vjerovnici po pozivu solidarno ne predujme sredstva za pokriće troškova postupka </w:t>
      </w:r>
      <w:r w:rsidR="00EF2AEF" w:rsidRPr="003476E7">
        <w:rPr>
          <w:sz w:val="24"/>
          <w:szCs w:val="24"/>
        </w:rPr>
        <w:t xml:space="preserve">te ako članovi uprave ili osobe ovlaštene za zastupanje pravne osobe ne podnesu prokazni popis imovine pravne </w:t>
      </w:r>
      <w:r w:rsidR="006822A5" w:rsidRPr="003476E7">
        <w:rPr>
          <w:sz w:val="24"/>
          <w:szCs w:val="24"/>
        </w:rPr>
        <w:t>obveze ili ako iz tog popisa pro</w:t>
      </w:r>
      <w:r w:rsidR="00EF2AEF" w:rsidRPr="003476E7">
        <w:rPr>
          <w:sz w:val="24"/>
          <w:szCs w:val="24"/>
        </w:rPr>
        <w:t>i</w:t>
      </w:r>
      <w:r w:rsidR="002C21E7" w:rsidRPr="003476E7">
        <w:rPr>
          <w:sz w:val="24"/>
          <w:szCs w:val="24"/>
        </w:rPr>
        <w:t>zlazi</w:t>
      </w:r>
      <w:r w:rsidR="00EF2AEF" w:rsidRPr="003476E7">
        <w:rPr>
          <w:sz w:val="24"/>
          <w:szCs w:val="24"/>
        </w:rPr>
        <w:t xml:space="preserve"> da pr</w:t>
      </w:r>
      <w:r w:rsidR="002C21E7" w:rsidRPr="003476E7">
        <w:rPr>
          <w:sz w:val="24"/>
          <w:szCs w:val="24"/>
        </w:rPr>
        <w:t>avna osoba ima imovinu koja ne bi</w:t>
      </w:r>
      <w:r w:rsidR="00EF2AEF" w:rsidRPr="003476E7">
        <w:rPr>
          <w:sz w:val="24"/>
          <w:szCs w:val="24"/>
        </w:rPr>
        <w:t xml:space="preserve"> bila dostatna ni za pokriće predvidivih troškova stečajnog postupka, sud će po službenoj dužnosti donijeti rješenje o otvaranju i zaključenju stečajnog postupka.</w:t>
      </w:r>
    </w:p>
    <w:p w:rsidRDefault="00662967" w:rsidP="003064FD" w:rsidR="00662967" w:rsidRPr="003476E7">
      <w:pPr>
        <w:jc w:val="center"/>
        <w:rPr>
          <w:sz w:val="24"/>
          <w:szCs w:val="24"/>
        </w:rPr>
      </w:pPr>
    </w:p>
    <w:p w:rsidRDefault="00983E5A" w:rsidP="003064FD" w:rsidR="003064FD" w:rsidRPr="003476E7">
      <w:pPr>
        <w:jc w:val="center"/>
        <w:rPr>
          <w:sz w:val="24"/>
          <w:szCs w:val="24"/>
        </w:rPr>
      </w:pPr>
      <w:r w:rsidRPr="003476E7">
        <w:rPr>
          <w:sz w:val="24"/>
          <w:szCs w:val="24"/>
        </w:rPr>
        <w:t xml:space="preserve">Zagreb, </w:t>
      </w:r>
      <w:r w:rsidR="003476E7">
        <w:rPr>
          <w:sz w:val="24"/>
          <w:szCs w:val="24"/>
        </w:rPr>
        <w:t>2</w:t>
      </w:r>
      <w:r w:rsidR="008C656E" w:rsidRPr="003476E7">
        <w:rPr>
          <w:sz w:val="24"/>
          <w:szCs w:val="24"/>
        </w:rPr>
        <w:t>.</w:t>
      </w:r>
      <w:r w:rsidR="003476E7">
        <w:rPr>
          <w:sz w:val="24"/>
          <w:szCs w:val="24"/>
        </w:rPr>
        <w:t xml:space="preserve"> studenoga</w:t>
      </w:r>
      <w:r w:rsidR="00923E8B" w:rsidRPr="003476E7">
        <w:rPr>
          <w:sz w:val="24"/>
          <w:szCs w:val="24"/>
        </w:rPr>
        <w:t xml:space="preserve"> </w:t>
      </w:r>
      <w:r w:rsidR="008C656E" w:rsidRPr="003476E7">
        <w:rPr>
          <w:sz w:val="24"/>
          <w:szCs w:val="24"/>
        </w:rPr>
        <w:t>201</w:t>
      </w:r>
      <w:r w:rsidR="00712DCE" w:rsidRPr="003476E7">
        <w:rPr>
          <w:sz w:val="24"/>
          <w:szCs w:val="24"/>
        </w:rPr>
        <w:t>5</w:t>
      </w:r>
      <w:r w:rsidR="008C656E" w:rsidRPr="003476E7">
        <w:rPr>
          <w:sz w:val="24"/>
          <w:szCs w:val="24"/>
        </w:rPr>
        <w:t>.</w:t>
      </w:r>
      <w:r w:rsidR="000D0917" w:rsidRPr="003476E7">
        <w:rPr>
          <w:sz w:val="24"/>
          <w:szCs w:val="24"/>
        </w:rPr>
        <w:t xml:space="preserve"> </w:t>
      </w:r>
    </w:p>
    <w:p w:rsidRDefault="003064FD" w:rsidP="00CB065C" w:rsidR="00CB065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3476E7">
        <w:rPr>
          <w:szCs w:val="24"/>
        </w:rPr>
        <w:t xml:space="preserve"> </w:t>
      </w:r>
      <w:r w:rsidR="00814F6E" w:rsidRPr="003476E7">
        <w:rPr>
          <w:szCs w:val="24"/>
        </w:rPr>
        <w:tab/>
      </w:r>
      <w:r w:rsidR="00814F6E" w:rsidRPr="003476E7">
        <w:rPr>
          <w:szCs w:val="24"/>
        </w:rPr>
        <w:tab/>
      </w:r>
      <w:r w:rsidRPr="003476E7">
        <w:rPr>
          <w:szCs w:val="24"/>
        </w:rPr>
        <w:t xml:space="preserve">                                                                                                     </w:t>
      </w:r>
      <w:r w:rsidR="00814F6E" w:rsidRPr="003476E7">
        <w:rPr>
          <w:szCs w:val="24"/>
        </w:rPr>
        <w:t xml:space="preserve">    </w:t>
      </w:r>
      <w:r w:rsidR="00CB065C">
        <w:rPr>
          <w:szCs w:val="24"/>
        </w:rPr>
        <w:t xml:space="preserve">  </w:t>
      </w:r>
      <w:r w:rsidR="00CB06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65C" w:rsidP="00597BE1" w:rsidR="00CB065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83F95" w:rsidP="00CB065C" w:rsidR="00B83F95" w:rsidRPr="003476E7">
      <w:pPr>
        <w:pStyle w:val="Tijeloteksta"/>
        <w:ind w:left="6480"/>
        <w:rPr>
          <w:sz w:val="24"/>
          <w:szCs w:val="24"/>
        </w:rPr>
      </w:pPr>
    </w:p>
    <w:p w:rsidRDefault="00CF7ECE" w:rsidP="00BE36ED" w:rsidR="00B90729" w:rsidRPr="003476E7">
      <w:pPr>
        <w:ind w:firstLine="720" w:left="142"/>
        <w:rPr>
          <w:sz w:val="24"/>
          <w:szCs w:val="24"/>
        </w:rPr>
      </w:pPr>
      <w:r w:rsidRPr="003476E7">
        <w:rPr>
          <w:sz w:val="24"/>
          <w:szCs w:val="24"/>
        </w:rPr>
        <w:t>DNA:</w:t>
      </w:r>
    </w:p>
    <w:p w:rsidRDefault="00CF7ECE" w:rsidP="00BE36ED" w:rsidR="00CF7ECE" w:rsidRPr="003476E7">
      <w:pPr>
        <w:ind w:firstLine="720" w:left="142"/>
        <w:rPr>
          <w:sz w:val="24"/>
          <w:szCs w:val="24"/>
        </w:rPr>
      </w:pPr>
      <w:r w:rsidRPr="003476E7">
        <w:rPr>
          <w:sz w:val="24"/>
          <w:szCs w:val="24"/>
        </w:rPr>
        <w:t>-e oglasna ploča 15 dana</w:t>
      </w:r>
    </w:p>
    <w:p w:rsidRDefault="00CF7ECE" w:rsidP="00BE36ED" w:rsidR="00CF7ECE" w:rsidRPr="003476E7">
      <w:pPr>
        <w:ind w:firstLine="720" w:left="142"/>
        <w:rPr>
          <w:sz w:val="24"/>
          <w:szCs w:val="24"/>
        </w:rPr>
      </w:pPr>
      <w:r w:rsidRPr="003476E7">
        <w:rPr>
          <w:sz w:val="24"/>
          <w:szCs w:val="24"/>
        </w:rPr>
        <w:t>-spis</w:t>
      </w:r>
    </w:p>
    <w:p w:rsidRDefault="00CF7ECE" w:rsidP="00BE36ED" w:rsidR="00CF7ECE" w:rsidRPr="003476E7">
      <w:pPr>
        <w:ind w:firstLine="720" w:left="142"/>
        <w:rPr>
          <w:sz w:val="24"/>
          <w:szCs w:val="24"/>
        </w:rPr>
      </w:pPr>
    </w:p>
    <w:sectPr w:rsidR="00CF7ECE" w:rsidRPr="003476E7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271" w:rsidR="001C7271">
      <w:r>
        <w:separator/>
      </w:r>
    </w:p>
  </w:endnote>
  <w:endnote w:id="0" w:type="continuationSeparator">
    <w:p w:rsidRDefault="001C7271" w:rsidR="001C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271" w:rsidR="001C7271">
      <w:r>
        <w:separator/>
      </w:r>
    </w:p>
  </w:footnote>
  <w:footnote w:id="0" w:type="continuationSeparator">
    <w:p w:rsidRDefault="001C7271" w:rsidR="001C7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86F" w:rsidR="0009186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86F" w:rsidP="002C21E7" w:rsidR="000918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40951"/>
    <w:multiLevelType w:val="hybridMultilevel"/>
    <w:tmpl w:val="2B7C8B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0C1B2763"/>
    <w:multiLevelType w:val="hybridMultilevel"/>
    <w:tmpl w:val="7A8EF588"/>
    <w:lvl w:tplc="B44EA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9A745C"/>
    <w:multiLevelType w:val="hybridMultilevel"/>
    <w:tmpl w:val="D46608AE"/>
    <w:lvl w:tplc="CC3A6CC2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918"/>
    <w:rsid w:val="000257E8"/>
    <w:rsid w:val="00046B96"/>
    <w:rsid w:val="00052E8B"/>
    <w:rsid w:val="00055AE2"/>
    <w:rsid w:val="00063444"/>
    <w:rsid w:val="0006543D"/>
    <w:rsid w:val="000852F5"/>
    <w:rsid w:val="0009186F"/>
    <w:rsid w:val="000A3A08"/>
    <w:rsid w:val="000D0917"/>
    <w:rsid w:val="000D55D5"/>
    <w:rsid w:val="000E6B8C"/>
    <w:rsid w:val="00134EB0"/>
    <w:rsid w:val="00137A98"/>
    <w:rsid w:val="001405AD"/>
    <w:rsid w:val="0014540A"/>
    <w:rsid w:val="00153A8A"/>
    <w:rsid w:val="001716A1"/>
    <w:rsid w:val="001871B3"/>
    <w:rsid w:val="001C7271"/>
    <w:rsid w:val="00224317"/>
    <w:rsid w:val="00241248"/>
    <w:rsid w:val="00271021"/>
    <w:rsid w:val="00294459"/>
    <w:rsid w:val="00296757"/>
    <w:rsid w:val="00297DCE"/>
    <w:rsid w:val="002B1A49"/>
    <w:rsid w:val="002B24BF"/>
    <w:rsid w:val="002C21E7"/>
    <w:rsid w:val="002D4BFC"/>
    <w:rsid w:val="002F7953"/>
    <w:rsid w:val="003064FD"/>
    <w:rsid w:val="0033343C"/>
    <w:rsid w:val="003344DE"/>
    <w:rsid w:val="003476E7"/>
    <w:rsid w:val="00370518"/>
    <w:rsid w:val="003865D5"/>
    <w:rsid w:val="003A26F8"/>
    <w:rsid w:val="003E51DB"/>
    <w:rsid w:val="00400D20"/>
    <w:rsid w:val="0041249D"/>
    <w:rsid w:val="00460232"/>
    <w:rsid w:val="00483B9B"/>
    <w:rsid w:val="00493483"/>
    <w:rsid w:val="004A342B"/>
    <w:rsid w:val="004A648F"/>
    <w:rsid w:val="004B7172"/>
    <w:rsid w:val="005430A1"/>
    <w:rsid w:val="005C649B"/>
    <w:rsid w:val="005D07B6"/>
    <w:rsid w:val="005D6844"/>
    <w:rsid w:val="00650D85"/>
    <w:rsid w:val="00651A23"/>
    <w:rsid w:val="00654600"/>
    <w:rsid w:val="00662967"/>
    <w:rsid w:val="006822A5"/>
    <w:rsid w:val="00683739"/>
    <w:rsid w:val="006A235E"/>
    <w:rsid w:val="006E498B"/>
    <w:rsid w:val="00712DCE"/>
    <w:rsid w:val="0073081B"/>
    <w:rsid w:val="00731054"/>
    <w:rsid w:val="00741D33"/>
    <w:rsid w:val="00771568"/>
    <w:rsid w:val="007D76ED"/>
    <w:rsid w:val="007F0771"/>
    <w:rsid w:val="00814F6E"/>
    <w:rsid w:val="008166B4"/>
    <w:rsid w:val="00817164"/>
    <w:rsid w:val="00820FE7"/>
    <w:rsid w:val="008661A9"/>
    <w:rsid w:val="008C656E"/>
    <w:rsid w:val="008F49AE"/>
    <w:rsid w:val="00900EF3"/>
    <w:rsid w:val="00915D92"/>
    <w:rsid w:val="009163C0"/>
    <w:rsid w:val="00923E8B"/>
    <w:rsid w:val="00945B0E"/>
    <w:rsid w:val="00960514"/>
    <w:rsid w:val="00977210"/>
    <w:rsid w:val="00983E5A"/>
    <w:rsid w:val="009866F0"/>
    <w:rsid w:val="009A0C0D"/>
    <w:rsid w:val="009A6F47"/>
    <w:rsid w:val="009F42DE"/>
    <w:rsid w:val="00A04D30"/>
    <w:rsid w:val="00A05DF4"/>
    <w:rsid w:val="00A14C57"/>
    <w:rsid w:val="00A2099F"/>
    <w:rsid w:val="00A25100"/>
    <w:rsid w:val="00A31309"/>
    <w:rsid w:val="00A40753"/>
    <w:rsid w:val="00A8241E"/>
    <w:rsid w:val="00AB1EAD"/>
    <w:rsid w:val="00AD0149"/>
    <w:rsid w:val="00B250CC"/>
    <w:rsid w:val="00B308DA"/>
    <w:rsid w:val="00B4356A"/>
    <w:rsid w:val="00B45A04"/>
    <w:rsid w:val="00B73523"/>
    <w:rsid w:val="00B83F95"/>
    <w:rsid w:val="00B90729"/>
    <w:rsid w:val="00BC64F2"/>
    <w:rsid w:val="00BE36ED"/>
    <w:rsid w:val="00BE7714"/>
    <w:rsid w:val="00C07C86"/>
    <w:rsid w:val="00C14C96"/>
    <w:rsid w:val="00C7011A"/>
    <w:rsid w:val="00CB0355"/>
    <w:rsid w:val="00CB065C"/>
    <w:rsid w:val="00CB77BE"/>
    <w:rsid w:val="00CC719A"/>
    <w:rsid w:val="00CE3C81"/>
    <w:rsid w:val="00CE7379"/>
    <w:rsid w:val="00CF7ECE"/>
    <w:rsid w:val="00D0320D"/>
    <w:rsid w:val="00D139AA"/>
    <w:rsid w:val="00D407F4"/>
    <w:rsid w:val="00D5014E"/>
    <w:rsid w:val="00D5700F"/>
    <w:rsid w:val="00D65988"/>
    <w:rsid w:val="00DB5267"/>
    <w:rsid w:val="00E106B1"/>
    <w:rsid w:val="00E33B51"/>
    <w:rsid w:val="00E41D60"/>
    <w:rsid w:val="00E44448"/>
    <w:rsid w:val="00E47BCB"/>
    <w:rsid w:val="00E73055"/>
    <w:rsid w:val="00EB1C75"/>
    <w:rsid w:val="00EC3411"/>
    <w:rsid w:val="00EC4CFD"/>
    <w:rsid w:val="00ED7085"/>
    <w:rsid w:val="00EE6D98"/>
    <w:rsid w:val="00EF2AEF"/>
    <w:rsid w:val="00EF330D"/>
    <w:rsid w:val="00EF78D7"/>
    <w:rsid w:val="00F03289"/>
    <w:rsid w:val="00F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customStyle="true" w:styleId="clanak" w:type="paragraph">
    <w:name w:val="clanak"/>
    <w:basedOn w:val="Normal"/>
    <w:rsid w:val="002F7953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B065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B065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3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customStyle="1" w:styleId="clanak" w:type="paragraph">
    <w:name w:val="clanak"/>
    <w:basedOn w:val="Normal"/>
    <w:rsid w:val="002F79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B065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B065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3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St-637/2015</izvorni_sadrzaj>
    <derivirana_varijabla naziv="DomainObject.Predmet.OznakaBroj_1">St-637/2015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 DRINOVAC j.d.o.o.</izvorni_sadrzaj>
    <derivirana_varijabla naziv="DomainObject.Predmet.ProtustrankaFormated_1">  M.A. DRINOVAC j.d.o.o.</derivirana_varijabla>
  </DomainObject.Predmet.ProtustrankaFormated>
  <DomainObject.Predmet.ProtustrankaFormatedOIB>
    <izvorni_sadrzaj>  M.A. DRINOVAC j.d.o.o., OIB 85928768500</izvorni_sadrzaj>
    <derivirana_varijabla naziv="DomainObject.Predmet.ProtustrankaFormatedOIB_1">  M.A. DRINOVAC j.d.o.o., OIB 85928768500</derivirana_varijabla>
  </DomainObject.Predmet.ProtustrankaFormatedOIB>
  <DomainObject.Predmet.ProtustrankaFormatedWithAdress>
    <izvorni_sadrzaj> M.A. DRINOVAC j.d.o.o., Novo Selište 13, 44250 Novo Selište</izvorni_sadrzaj>
    <derivirana_varijabla naziv="DomainObject.Predmet.ProtustrankaFormatedWithAdress_1"> M.A. DRINOVAC j.d.o.o., Novo Selište 13, 44250 Novo Selište</derivirana_varijabla>
  </DomainObject.Predmet.ProtustrankaFormatedWithAdress>
  <DomainObject.Predmet.ProtustrankaFormatedWithAdressOIB>
    <izvorni_sadrzaj> M.A. DRINOVAC j.d.o.o., OIB 85928768500, Novo Selište 13, 44250 Novo Selište</izvorni_sadrzaj>
    <derivirana_varijabla naziv="DomainObject.Predmet.ProtustrankaFormatedWithAdressOIB_1"> M.A. DRINOVAC j.d.o.o., OIB 85928768500, Novo Selište 13, 44250 Novo Selište</derivirana_varijabla>
  </DomainObject.Predmet.ProtustrankaFormatedWithAdressOIB>
  <DomainObject.Predmet.ProtustrankaWithAdress>
    <izvorni_sadrzaj>M.A. DRINOVAC j.d.o.o. Novo Selište 13, 44250 Novo Selište</izvorni_sadrzaj>
    <derivirana_varijabla naziv="DomainObject.Predmet.ProtustrankaWithAdress_1">M.A. DRINOVAC j.d.o.o. Novo Selište 13, 44250 Novo Selište</derivirana_varijabla>
  </DomainObject.Predmet.ProtustrankaWithAdress>
  <DomainObject.Predmet.ProtustrankaWithAdressOIB>
    <izvorni_sadrzaj>M.A. DRINOVAC j.d.o.o., OIB 85928768500, Novo Selište 13, 44250 Novo Selište</izvorni_sadrzaj>
    <derivirana_varijabla naziv="DomainObject.Predmet.ProtustrankaWithAdressOIB_1">M.A. DRINOVAC j.d.o.o., OIB 85928768500, Novo Selište 13, 44250 Novo Selište</derivirana_varijabla>
  </DomainObject.Predmet.ProtustrankaWithAdressOIB>
  <DomainObject.Predmet.ProtustrankaNazivFormated>
    <izvorni_sadrzaj>M.A. DRINOVAC j.d.o.o.</izvorni_sadrzaj>
    <derivirana_varijabla naziv="DomainObject.Predmet.ProtustrankaNazivFormated_1">M.A. DRINOVAC j.d.o.o.</derivirana_varijabla>
  </DomainObject.Predmet.ProtustrankaNazivFormated>
  <DomainObject.Predmet.ProtustrankaNazivFormatedOIB>
    <izvorni_sadrzaj>M.A. DRINOVAC j.d.o.o., OIB 85928768500</izvorni_sadrzaj>
    <derivirana_varijabla naziv="DomainObject.Predmet.ProtustrankaNazivFormatedOIB_1">M.A. DRINOVAC j.d.o.o., OIB 85928768500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A.Radića 30, 44000 Sisak</izvorni_sadrzaj>
    <derivirana_varijabla naziv="DomainObject.Predmet.StrankaFormatedWithAdress_1"> MF,Porezna uprava,PU Sisak, S. i A.Radića 30, 44000 Sisak</derivirana_varijabla>
  </DomainObject.Predmet.StrankaFormatedWithAdress>
  <DomainObject.Predmet.StrankaFormatedWithAdressOIB>
    <izvorni_sadrzaj> MF,Porezna uprava,PU Sisak, OIB 18683136487, S. i A.Radića 30, 44000 Sisak</izvorni_sadrzaj>
    <derivirana_varijabla naziv="DomainObject.Predmet.StrankaFormatedWithAdressOIB_1"> MF,Porezna uprava,PU Sisak, OIB 18683136487, S. i A.Radića 30, 44000 Sisak</derivirana_varijabla>
  </DomainObject.Predmet.StrankaFormatedWithAdressOIB>
  <DomainObject.Predmet.StrankaWithAdress>
    <izvorni_sadrzaj>MF,Porezna uprava,PU Sisak S. i A.Radića 30,44000 Sisak</izvorni_sadrzaj>
    <derivirana_varijabla naziv="DomainObject.Predmet.StrankaWithAdress_1">MF,Porezna uprava,PU Sisak S. i A.Radića 30,44000 Sisak</derivirana_varijabla>
  </DomainObject.Predmet.StrankaWithAdress>
  <DomainObject.Predmet.StrankaWithAdressOIB>
    <izvorni_sadrzaj>MF,Porezna uprava,PU Sisak, OIB 18683136487, S. i A.Radića 30,44000 Sisak</izvorni_sadrzaj>
    <derivirana_varijabla naziv="DomainObject.Predmet.StrankaWithAdressOIB_1">MF,Porezna uprava,PU Sisak, OIB 18683136487, S. i A.Radića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A.Radića 30, 44000 Sisak</item>
    </izvorni_sadrzaj>
    <derivirana_varijabla naziv="DomainObject.Predmet.StrankaListFormatedWithAdress_1">
      <item>MF,Porezna uprava,PU Sisak, S. i A.Radića 30, 44000 Sisak</item>
    </derivirana_varijabla>
  </DomainObject.Predmet.StrankaListFormatedWithAdress>
  <DomainObject.Predmet.StrankaListFormatedWithAdressOIB>
    <izvorni_sadrzaj>
      <item>MF,Porezna uprava,PU Sisak, OIB 18683136487, S. i A.Radića 30, 44000 Sisak</item>
    </izvorni_sadrzaj>
    <derivirana_varijabla naziv="DomainObject.Predmet.StrankaListFormatedWithAdressOIB_1">
      <item>MF,Porezna uprava,PU Sisak, OIB 18683136487, S. i A.Radića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M.A. DRINOVAC j.d.o.o.</item>
    </izvorni_sadrzaj>
    <derivirana_varijabla naziv="DomainObject.Predmet.ProtuStrankaListFormated_1">
      <item>M.A. DRINOVAC j.d.o.o.</item>
    </derivirana_varijabla>
  </DomainObject.Predmet.ProtuStrankaListFormated>
  <DomainObject.Predmet.ProtuStrankaListFormatedOIB>
    <izvorni_sadrzaj>
      <item>M.A. DRINOVAC j.d.o.o., OIB 85928768500</item>
    </izvorni_sadrzaj>
    <derivirana_varijabla naziv="DomainObject.Predmet.ProtuStrankaListFormatedOIB_1">
      <item>M.A. DRINOVAC j.d.o.o., OIB 85928768500</item>
    </derivirana_varijabla>
  </DomainObject.Predmet.ProtuStrankaListFormatedOIB>
  <DomainObject.Predmet.ProtuStrankaListFormatedWithAdress>
    <izvorni_sadrzaj>
      <item>M.A. DRINOVAC j.d.o.o., Novo Selište 13, 44250 Novo Selište</item>
    </izvorni_sadrzaj>
    <derivirana_varijabla naziv="DomainObject.Predmet.ProtuStrankaListFormatedWithAdress_1">
      <item>M.A. DRINOVAC j.d.o.o., Novo Selište 13, 44250 Novo Selište</item>
    </derivirana_varijabla>
  </DomainObject.Predmet.ProtuStrankaListFormatedWithAdress>
  <DomainObject.Predmet.ProtuStrankaListFormatedWithAdressOIB>
    <izvorni_sadrzaj>
      <item>M.A. DRINOVAC j.d.o.o., OIB 85928768500, Novo Selište 13, 44250 Novo Selište</item>
    </izvorni_sadrzaj>
    <derivirana_varijabla naziv="DomainObject.Predmet.ProtuStrankaListFormatedWithAdressOIB_1">
      <item>M.A. DRINOVAC j.d.o.o., OIB 85928768500, Novo Selište 13, 44250 Novo Selište</item>
    </derivirana_varijabla>
  </DomainObject.Predmet.ProtuStrankaListFormatedWithAdressOIB>
  <DomainObject.Predmet.ProtuStrankaListNazivFormated>
    <izvorni_sadrzaj>
      <item>M.A. DRINOVAC j.d.o.o.</item>
    </izvorni_sadrzaj>
    <derivirana_varijabla naziv="DomainObject.Predmet.ProtuStrankaListNazivFormated_1">
      <item>M.A. DRINOVAC j.d.o.o.</item>
    </derivirana_varijabla>
  </DomainObject.Predmet.ProtuStrankaListNazivFormated>
  <DomainObject.Predmet.ProtuStrankaListNazivFormatedOIB>
    <izvorni_sadrzaj>
      <item>M.A. DRINOVAC j.d.o.o., OIB 85928768500</item>
    </izvorni_sadrzaj>
    <derivirana_varijabla naziv="DomainObject.Predmet.ProtuStrankaListNazivFormatedOIB_1">
      <item>M.A. DRINOVAC j.d.o.o., OIB 85928768500</item>
    </derivirana_varijabla>
  </DomainObject.Predmet.ProtuStrankaListNazivFormatedOIB>
  <DomainObject.Predmet.OstaliListFormated>
    <izvorni_sadrzaj>
      <item>Monika Drinovac</item>
    </izvorni_sadrzaj>
    <derivirana_varijabla naziv="DomainObject.Predmet.OstaliListFormated_1">
      <item>Monika Drinovac</item>
    </derivirana_varijabla>
  </DomainObject.Predmet.OstaliListFormated>
  <DomainObject.Predmet.OstaliListFormatedOIB>
    <izvorni_sadrzaj>
      <item>Monika Drinovac, OIB 28252217891</item>
    </izvorni_sadrzaj>
    <derivirana_varijabla naziv="DomainObject.Predmet.OstaliListFormatedOIB_1">
      <item>Monika Drinovac, OIB 28252217891</item>
    </derivirana_varijabla>
  </DomainObject.Predmet.OstaliListFormatedOIB>
  <DomainObject.Predmet.OstaliListFormatedWithAdress>
    <izvorni_sadrzaj>
      <item>Monika Drinovac, Novo Selište 13, 44250 Novo Selište</item>
    </izvorni_sadrzaj>
    <derivirana_varijabla naziv="DomainObject.Predmet.OstaliListFormatedWithAdress_1">
      <item>Monika Drinovac, Novo Selište 13, 44250 Novo Selište</item>
    </derivirana_varijabla>
  </DomainObject.Predmet.OstaliListFormatedWithAdress>
  <DomainObject.Predmet.OstaliListFormatedWithAdressOIB>
    <izvorni_sadrzaj>
      <item>Monika Drinovac, OIB 28252217891, Novo Selište 13, 44250 Novo Selište</item>
    </izvorni_sadrzaj>
    <derivirana_varijabla naziv="DomainObject.Predmet.OstaliListFormatedWithAdressOIB_1">
      <item>Monika Drinovac, OIB 28252217891, Novo Selište 13, 44250 Novo Selište</item>
    </derivirana_varijabla>
  </DomainObject.Predmet.OstaliListFormatedWithAdressOIB>
  <DomainObject.Predmet.OstaliListNazivFormated>
    <izvorni_sadrzaj>
      <item>Monika Drinovac</item>
    </izvorni_sadrzaj>
    <derivirana_varijabla naziv="DomainObject.Predmet.OstaliListNazivFormated_1">
      <item>Monika Drinovac</item>
    </derivirana_varijabla>
  </DomainObject.Predmet.OstaliListNazivFormated>
  <DomainObject.Predmet.OstaliListNazivFormatedOIB>
    <izvorni_sadrzaj>
      <item>Monika Drinovac, OIB 28252217891</item>
    </izvorni_sadrzaj>
    <derivirana_varijabla naziv="DomainObject.Predmet.OstaliListNazivFormatedOIB_1">
      <item>Monika Drinovac, OIB 28252217891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M.A. DRINOVAC j.d.o.o.</izvorni_sadrzaj>
    <derivirana_varijabla naziv="DomainObject.Predmet.ProtustrankaIDrugi_1">M.A. DRINOVAC j.d.o.o.</derivirana_varijabla>
  </DomainObject.Predmet.ProtustrankaIDrugi>
  <DomainObject.Predmet.StrankaIDrugiAdressOIB>
    <izvorni_sadrzaj>MF,Porezna uprava,PU Sisak, OIB 18683136487, S. i A.Radića 30, 44000 Sisak</izvorni_sadrzaj>
    <derivirana_varijabla naziv="DomainObject.Predmet.StrankaIDrugiAdressOIB_1">MF,Porezna uprava,PU Sisak, OIB 18683136487, S. i A.Radića 30, 44000 Sisak</derivirana_varijabla>
  </DomainObject.Predmet.StrankaIDrugiAdressOIB>
  <DomainObject.Predmet.ProtustrankaIDrugiAdressOIB>
    <izvorni_sadrzaj>M.A. DRINOVAC j.d.o.o., OIB 85928768500, Novo Selište 13, 44250 Novo Selište</izvorni_sadrzaj>
    <derivirana_varijabla naziv="DomainObject.Predmet.ProtustrankaIDrugiAdressOIB_1">M.A. DRINOVAC j.d.o.o., OIB 85928768500, Novo Selište 13, 44250 Novo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M.A. DRINOVAC j.d.o.o.</item>
      <item>Monika Drinovac</item>
    </izvorni_sadrzaj>
    <derivirana_varijabla naziv="DomainObject.Predmet.SudioniciListNaziv_1">
      <item>MF,Porezna uprava,PU Sisak</item>
      <item>M.A. DRINOVAC j.d.o.o.</item>
      <item>Monika Drinovac</item>
    </derivirana_varijabla>
  </DomainObject.Predmet.SudioniciListNaziv>
  <DomainObject.Predmet.SudioniciListAdressOIB>
    <izvorni_sadrzaj>
      <item>MF,Porezna uprava,PU Sisak, OIB 18683136487, S. i A.Radića 30,44000 Sisak</item>
      <item>M.A. DRINOVAC j.d.o.o., OIB 85928768500, Novo Selište 13,44250 Novo Selište</item>
      <item>Monika Drinovac, OIB 28252217891, Novo Selište 13,44250 Novo Selište</item>
    </izvorni_sadrzaj>
    <derivirana_varijabla naziv="DomainObject.Predmet.SudioniciListAdressOIB_1">
      <item>MF,Porezna uprava,PU Sisak, OIB 18683136487, S. i A.Radića 30,44000 Sisak</item>
      <item>M.A. DRINOVAC j.d.o.o., OIB 85928768500, Novo Selište 13,44250 Novo Selište</item>
      <item>Monika Drinovac, OIB 28252217891, Novo Selište 13,44250 Novo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85928768500</item>
      <item>, OIB 28252217891</item>
    </izvorni_sadrzaj>
    <derivirana_varijabla naziv="DomainObject.Predmet.SudioniciListNazivOIB_1">
      <item>, OIB 18683136487</item>
      <item>, OIB 85928768500</item>
      <item>, OIB 28252217891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274</properties:Words>
  <properties:Characters>1516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2015-11-03T07:27:00Z</dcterms:created>
  <dc:creator>Ante</dc:creator>
  <cp:lastModifiedBy>Jadranka Zelić</cp:lastModifiedBy>
  <cp:lastPrinted>2015-11-03T07:27:00Z</cp:lastPrinted>
  <dcterms:modified xmlns:xsi="http://www.w3.org/2001/XMLSchema-instance" xsi:type="dcterms:W3CDTF">2015-11-03T07:28:00Z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