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6ce9" w14:paraId="ef86ce9" w:rsidRDefault="00A02734" w:rsidP="00A02734" w:rsidR="00A02734">
      <w:pPr>
        <w:pStyle w:val="Naslov3"/>
        <w15:collapsed w:val="false"/>
      </w:pPr>
      <w:bookmarkStart w:name="_GoBack" w:id="0"/>
      <w:bookmarkEnd w:id="0"/>
    </w:p>
    <w:p w:rsidRDefault="00A02734" w:rsidP="00A02734" w:rsidR="00A02734">
      <w:pPr>
        <w:spacing w:after="0"/>
      </w:pPr>
      <w:r>
        <w:t>REPUBLIKA HRVATSKA</w:t>
      </w:r>
    </w:p>
    <w:p w:rsidRDefault="00A02734" w:rsidP="00A02734" w:rsidR="00A02734">
      <w:pPr>
        <w:spacing w:after="0"/>
      </w:pPr>
      <w:r>
        <w:t>Trgovački sud u Varaždinu</w:t>
      </w:r>
    </w:p>
    <w:p w:rsidRDefault="00A02734" w:rsidP="00A02734" w:rsidR="00A02734">
      <w:pPr>
        <w:spacing w:after="0"/>
      </w:pPr>
      <w:r>
        <w:t>Varaždin, Braće Radić br. 2.</w:t>
      </w:r>
    </w:p>
    <w:p w:rsidRDefault="00A02734" w:rsidP="00A02734" w:rsidR="00A02734">
      <w:pPr>
        <w:pStyle w:val="SudNaziv"/>
      </w:pPr>
    </w:p>
    <w:p w:rsidRDefault="00F22E2C" w:rsidP="00A02734" w:rsidR="00A0273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A02734" w:rsidP="00A02734" w:rsidR="00A0273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02734" w:rsidP="00A02734" w:rsidR="00A02734">
      <w:pPr>
        <w:pStyle w:val="SudSjedite"/>
      </w:pPr>
      <w:r>
        <w:tab/>
      </w:r>
    </w:p>
    <w:p w:rsidRDefault="00A02734" w:rsidP="00A02734" w:rsidR="00A02734">
      <w:pPr>
        <w:spacing w:after="0"/>
        <w:jc w:val="center"/>
      </w:pPr>
      <w:r>
        <w:t>R E P U B L I K A     H R V A T S K A</w:t>
      </w:r>
    </w:p>
    <w:p w:rsidRDefault="00A02734" w:rsidP="00A02734" w:rsidR="00A02734">
      <w:pPr>
        <w:spacing w:after="0"/>
        <w:jc w:val="center"/>
      </w:pPr>
    </w:p>
    <w:p w:rsidRDefault="00A02734" w:rsidP="00A02734" w:rsidR="00A02734">
      <w:pPr>
        <w:spacing w:after="0"/>
        <w:jc w:val="center"/>
      </w:pPr>
      <w:r>
        <w:t>R   J    E    Š    E    N    J    E</w:t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</w:t>
      </w:r>
      <w:r w:rsidR="0031214B">
        <w:t>s</w:t>
      </w:r>
      <w:r w:rsidR="00E829B4" w:rsidRPr="00E829B4">
        <w:t>tečajn</w:t>
      </w:r>
      <w:r w:rsidR="0031214B">
        <w:t>om</w:t>
      </w:r>
      <w:r w:rsidR="00E829B4" w:rsidRPr="00E829B4">
        <w:t xml:space="preserve"> mas</w:t>
      </w:r>
      <w:r w:rsidR="0031214B">
        <w:t>om, bivšeg stečajnog dužnika FIMA ALFA d.o.o., Varaždin, Stjepana Vukovića 8/B, OIB: 05334401388, MBS: 070136700, koju zastupa</w:t>
      </w:r>
      <w:r w:rsidR="00E829B4" w:rsidRPr="00E829B4">
        <w:t xml:space="preserve"> </w:t>
      </w:r>
      <w:r>
        <w:t>stečajn</w:t>
      </w:r>
      <w:r w:rsidR="0031214B">
        <w:t>a</w:t>
      </w:r>
      <w:r>
        <w:t xml:space="preserve"> upravitelj</w:t>
      </w:r>
      <w:r w:rsidR="0031214B">
        <w:t>ica</w:t>
      </w:r>
      <w:r w:rsidR="009155B3">
        <w:t xml:space="preserve"> </w:t>
      </w:r>
      <w:r w:rsidR="009155B3">
        <w:rPr>
          <w:rFonts w:cs="Times New Roman"/>
        </w:rPr>
        <w:t>Biserk</w:t>
      </w:r>
      <w:r w:rsidR="0031214B">
        <w:rPr>
          <w:rFonts w:cs="Times New Roman"/>
        </w:rPr>
        <w:t>a</w:t>
      </w:r>
      <w:r w:rsidR="009155B3">
        <w:rPr>
          <w:rFonts w:cs="Times New Roman"/>
        </w:rPr>
        <w:t xml:space="preserve"> Jardas Mišanović, iz Varaždina, Stjepana Vukovića br. 8/b</w:t>
      </w:r>
      <w:r>
        <w:t xml:space="preserve">, izvan ročišta 9. kolovoza 2017. godine, </w:t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center"/>
      </w:pPr>
      <w:r>
        <w:t>r  i  j  e  š  i  o         j   e</w:t>
      </w:r>
    </w:p>
    <w:p w:rsidRDefault="00A02734" w:rsidP="00A02734" w:rsidR="00A02734">
      <w:pPr>
        <w:spacing w:after="0"/>
        <w:jc w:val="both"/>
        <w:rPr>
          <w:b/>
        </w:rPr>
      </w:pPr>
      <w:r>
        <w:rPr>
          <w:b/>
        </w:rPr>
        <w:tab/>
      </w:r>
    </w:p>
    <w:p w:rsidRDefault="00A02734" w:rsidP="00A02734" w:rsidR="00A02734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 </w:t>
      </w:r>
      <w:r>
        <w:t xml:space="preserve">Iz cijene </w:t>
      </w:r>
      <w:r w:rsidR="00CF2A73">
        <w:t xml:space="preserve">u </w:t>
      </w:r>
      <w:r w:rsidR="0031214B">
        <w:t xml:space="preserve">ukupnom iznosu od 711.882,04 kn, </w:t>
      </w:r>
      <w:r>
        <w:t xml:space="preserve">ostvarene prodajom </w:t>
      </w:r>
      <w:r w:rsidR="0031214B">
        <w:t xml:space="preserve">pokretnina </w:t>
      </w:r>
      <w:r>
        <w:t>stečajnog dužnika i to  :</w:t>
      </w:r>
    </w:p>
    <w:p w:rsidRDefault="00A02734" w:rsidP="00A02734" w:rsidR="00A02734">
      <w:pPr>
        <w:spacing w:after="0"/>
      </w:pPr>
    </w:p>
    <w:p w:rsidRDefault="0031214B" w:rsidP="0031214B" w:rsidR="00A02734">
      <w:pPr>
        <w:spacing w:after="0"/>
        <w:ind w:left="360"/>
      </w:pPr>
      <w:r>
        <w:t>20.302 dionice oznake MRNA-R</w:t>
      </w:r>
      <w:r w:rsidR="00CF2A73">
        <w:t>-</w:t>
      </w:r>
      <w:r>
        <w:t xml:space="preserve">A, a na kojim dionicama </w:t>
      </w:r>
      <w:proofErr w:type="spellStart"/>
      <w:r>
        <w:t>razlučno</w:t>
      </w:r>
      <w:proofErr w:type="spellEnd"/>
      <w:r>
        <w:t xml:space="preserve"> pravo ima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Croatiainspect</w:t>
      </w:r>
      <w:proofErr w:type="spellEnd"/>
      <w:r>
        <w:t xml:space="preserve"> d.o.o. Zagreb, </w:t>
      </w:r>
      <w:proofErr w:type="spellStart"/>
      <w:r>
        <w:t>Tkalčićeva</w:t>
      </w:r>
      <w:proofErr w:type="spellEnd"/>
      <w:r>
        <w:t xml:space="preserve"> br. 7, </w:t>
      </w:r>
      <w:r w:rsidR="00A02734">
        <w:t>namiruju se  :</w:t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ind w:left="360"/>
        <w:jc w:val="both"/>
      </w:pPr>
      <w:r>
        <w:t xml:space="preserve">a)troškovi </w:t>
      </w:r>
      <w:r w:rsidR="0031214B">
        <w:t>unovčenja u stvarnom nastalom iznosu od 60.341,27 kn</w:t>
      </w:r>
      <w:r>
        <w:t>,</w:t>
      </w:r>
    </w:p>
    <w:p w:rsidRDefault="00A02734" w:rsidP="00A02734" w:rsidR="00A02734">
      <w:pPr>
        <w:spacing w:after="0"/>
        <w:jc w:val="both"/>
      </w:pPr>
      <w:r>
        <w:t xml:space="preserve">      b)</w:t>
      </w:r>
      <w:proofErr w:type="spellStart"/>
      <w:r w:rsidR="0031214B">
        <w:t>razlučni</w:t>
      </w:r>
      <w:proofErr w:type="spellEnd"/>
      <w:r w:rsidR="0031214B">
        <w:t xml:space="preserve"> vjerovnik </w:t>
      </w:r>
      <w:proofErr w:type="spellStart"/>
      <w:r w:rsidR="0031214B">
        <w:t>Croatiainspect</w:t>
      </w:r>
      <w:proofErr w:type="spellEnd"/>
      <w:r w:rsidR="0031214B">
        <w:t xml:space="preserve"> d.o.o., Zagreb, </w:t>
      </w:r>
      <w:proofErr w:type="spellStart"/>
      <w:r w:rsidR="0031214B">
        <w:t>Tkalčićeva</w:t>
      </w:r>
      <w:proofErr w:type="spellEnd"/>
      <w:r w:rsidR="0031214B">
        <w:t xml:space="preserve"> br. 7. u iznosu od 711.540,77 kn. </w:t>
      </w:r>
    </w:p>
    <w:p w:rsidRDefault="00A02734" w:rsidP="00A02734" w:rsidR="00A02734">
      <w:pPr>
        <w:spacing w:after="0"/>
        <w:jc w:val="both"/>
      </w:pPr>
    </w:p>
    <w:p w:rsidRDefault="0031214B" w:rsidP="00A02734" w:rsidR="0031214B">
      <w:pPr>
        <w:spacing w:after="0"/>
        <w:jc w:val="both"/>
      </w:pPr>
      <w:r>
        <w:tab/>
        <w:t xml:space="preserve">II/ Nalaže se </w:t>
      </w:r>
      <w:r w:rsidR="002D6AB5">
        <w:t>stečajnoj masi bivšeg stečajnog dužnika</w:t>
      </w:r>
      <w:r>
        <w:t xml:space="preserve"> da nakon pravomoćnosti ovog rješenja </w:t>
      </w:r>
      <w:r w:rsidR="002D6AB5">
        <w:t xml:space="preserve">sa svog računa </w:t>
      </w:r>
      <w:r>
        <w:t>isplat</w:t>
      </w:r>
      <w:r w:rsidR="002D6AB5">
        <w:t>i</w:t>
      </w:r>
      <w:r>
        <w:t xml:space="preserve"> iznos od: </w:t>
      </w:r>
    </w:p>
    <w:p w:rsidRDefault="0031214B" w:rsidP="00A02734" w:rsidR="0031214B">
      <w:pPr>
        <w:spacing w:after="0"/>
        <w:jc w:val="both"/>
      </w:pPr>
    </w:p>
    <w:p w:rsidRDefault="0031214B" w:rsidP="002532AC" w:rsidR="0031214B" w:rsidRPr="0031214B">
      <w:pPr>
        <w:pStyle w:val="ListaeSPIS"/>
        <w:numPr>
          <w:ilvl w:val="0"/>
          <w:numId w:val="49"/>
        </w:numPr>
      </w:pPr>
      <w:r>
        <w:t xml:space="preserve">711.540,77 kn na račun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Croatiainspect</w:t>
      </w:r>
      <w:proofErr w:type="spellEnd"/>
      <w:r>
        <w:t xml:space="preserve"> d.o.o., Zagreb, </w:t>
      </w:r>
      <w:proofErr w:type="spellStart"/>
      <w:r>
        <w:t>Tkalčićeva</w:t>
      </w:r>
      <w:proofErr w:type="spellEnd"/>
      <w:r>
        <w:t xml:space="preserve"> br. 7.</w:t>
      </w:r>
      <w:r w:rsidR="00C20BB0">
        <w:t xml:space="preserve">, </w:t>
      </w:r>
      <w:r w:rsidR="00FE4F39">
        <w:t xml:space="preserve">otvoren kod </w:t>
      </w:r>
      <w:r w:rsidR="00D13799">
        <w:t xml:space="preserve">Raiffeisen </w:t>
      </w:r>
      <w:proofErr w:type="spellStart"/>
      <w:r w:rsidR="00D13799">
        <w:t>bank</w:t>
      </w:r>
      <w:proofErr w:type="spellEnd"/>
      <w:r w:rsidR="00D13799">
        <w:t xml:space="preserve"> d.d. </w:t>
      </w:r>
      <w:proofErr w:type="spellStart"/>
      <w:r w:rsidR="00D13799">
        <w:t>Austria</w:t>
      </w:r>
      <w:proofErr w:type="spellEnd"/>
      <w:r w:rsidR="00DF199B">
        <w:t>,</w:t>
      </w:r>
      <w:r w:rsidR="004360A8">
        <w:t xml:space="preserve"> Zagreb</w:t>
      </w:r>
      <w:r w:rsidR="00D13799">
        <w:t xml:space="preserve">, </w:t>
      </w:r>
      <w:r w:rsidR="00C20BB0">
        <w:t xml:space="preserve">broj računa: </w:t>
      </w:r>
      <w:r w:rsidR="004360A8">
        <w:t xml:space="preserve">IBAN: </w:t>
      </w:r>
      <w:r w:rsidR="00C20BB0">
        <w:t xml:space="preserve">HR </w:t>
      </w:r>
      <w:r w:rsidR="004360A8">
        <w:t>6424840081100374472.</w:t>
      </w:r>
    </w:p>
    <w:p w:rsidRDefault="00A02734" w:rsidP="00A02734" w:rsidR="00A02734">
      <w:pPr>
        <w:spacing w:after="0"/>
      </w:pPr>
    </w:p>
    <w:p w:rsidRDefault="00A02734" w:rsidP="00A02734" w:rsidR="00A02734">
      <w:pPr>
        <w:pStyle w:val="ListaeSPIS"/>
        <w:numPr>
          <w:ilvl w:val="0"/>
          <w:numId w:val="0"/>
        </w:numPr>
        <w:tabs>
          <w:tab w:pos="708" w:val="left"/>
        </w:tabs>
        <w:jc w:val="center"/>
      </w:pPr>
      <w:r>
        <w:t>Obrazloženje</w:t>
      </w:r>
    </w:p>
    <w:p w:rsidRDefault="00A02734" w:rsidP="00A02734" w:rsidR="00A02734">
      <w:pPr>
        <w:spacing w:after="0"/>
        <w:jc w:val="both"/>
      </w:pPr>
      <w:r>
        <w:rPr>
          <w:b/>
        </w:rPr>
        <w:tab/>
      </w:r>
      <w:r>
        <w:t xml:space="preserve">Nakon što je rješenje </w:t>
      </w:r>
      <w:r w:rsidR="0005381E">
        <w:t xml:space="preserve">o dosudi pokretnina kupcu poslovni broj </w:t>
      </w:r>
      <w:r w:rsidR="00815793">
        <w:t>6</w:t>
      </w:r>
      <w:r w:rsidR="0005381E">
        <w:t xml:space="preserve"> St-271/15-78 od 22. ožujka 2017. postalo pravomoćno 5. travnja 2017., i nakon što je kupac položio </w:t>
      </w:r>
      <w:proofErr w:type="spellStart"/>
      <w:r w:rsidR="0005381E">
        <w:t>kupovninu</w:t>
      </w:r>
      <w:proofErr w:type="spellEnd"/>
      <w:r w:rsidR="0005381E">
        <w:t xml:space="preserve">, sud je pristupio izdvajanju </w:t>
      </w:r>
      <w:r w:rsidR="003E2B45">
        <w:t xml:space="preserve">u </w:t>
      </w:r>
      <w:r w:rsidR="0005381E">
        <w:t>stečajnu masu odgov</w:t>
      </w:r>
      <w:r w:rsidR="00AA65E7">
        <w:t>a</w:t>
      </w:r>
      <w:r w:rsidR="0005381E">
        <w:t>rajućeg iznosa prema pravilima iz čl. 170. Stečajnog zakona</w:t>
      </w:r>
      <w:r>
        <w:t xml:space="preserve"> (Narodne novine br. 44/96., 29/99., 129/00., 123/03., 197/03., 187/04., 82/06., 116/10., 25/12. i 133/12., dalje : SZ-a)</w:t>
      </w:r>
      <w:r w:rsidR="00AA65E7">
        <w:t xml:space="preserve"> te namirenju </w:t>
      </w:r>
      <w:proofErr w:type="spellStart"/>
      <w:r w:rsidR="00AA65E7">
        <w:t>razlučnog</w:t>
      </w:r>
      <w:proofErr w:type="spellEnd"/>
      <w:r w:rsidR="00AA65E7">
        <w:t xml:space="preserve"> vjerovnika primjenom </w:t>
      </w:r>
      <w:r w:rsidR="00AA65E7">
        <w:lastRenderedPageBreak/>
        <w:t xml:space="preserve">odredbe čl. </w:t>
      </w:r>
      <w:r w:rsidR="00541997">
        <w:t>104.  i čl. 118. Ovršnog zakona (NN 57/96, 29/99, 42/00, 173/03, 194/03, 151/04, 88/05, 121/</w:t>
      </w:r>
      <w:r w:rsidR="003E2B45">
        <w:t>05 i 67/08 dalje skrać</w:t>
      </w:r>
      <w:r w:rsidR="009771BB">
        <w:t>eno OZ-a) te čl. 164.a</w:t>
      </w:r>
      <w:r w:rsidR="003E2B45">
        <w:t xml:space="preserve"> stavak 3. SZ-a.</w:t>
      </w:r>
    </w:p>
    <w:p w:rsidRDefault="00A02734" w:rsidP="00A02734" w:rsidR="003E2B45">
      <w:pPr>
        <w:spacing w:after="0"/>
        <w:jc w:val="both"/>
      </w:pPr>
      <w:r>
        <w:tab/>
      </w:r>
      <w:r w:rsidR="003E2B45">
        <w:t>Troškovi iz članka 170</w:t>
      </w:r>
      <w:r w:rsidR="00C743D9">
        <w:t>.</w:t>
      </w:r>
      <w:r w:rsidR="003E2B45">
        <w:t xml:space="preserve"> SZ-a namireni </w:t>
      </w:r>
      <w:r w:rsidR="00C743D9">
        <w:t xml:space="preserve">su </w:t>
      </w:r>
      <w:r w:rsidR="003E2B45">
        <w:t xml:space="preserve">iz iznosa ostvarenog prodajom u povodu prijedloga stečajne upraviteljice iz podneska od 4. kolovoza 2017. </w:t>
      </w:r>
      <w:r w:rsidR="00151EB6">
        <w:t>(</w:t>
      </w:r>
      <w:r w:rsidR="003E2B45">
        <w:t>list 298 spisa</w:t>
      </w:r>
      <w:r w:rsidR="00151EB6">
        <w:t>)</w:t>
      </w:r>
      <w:r w:rsidR="003E2B45">
        <w:t>, s time da su troškovi unovčenja određeni u stvarno nast</w:t>
      </w:r>
      <w:r w:rsidR="00151EB6">
        <w:t>alom iznosu</w:t>
      </w:r>
      <w:r w:rsidR="003E2B45">
        <w:t>, a odnose se na, u razmjernom dijelu, nastale troškove izrade štambilja, troškove javnog bilježnika, poštarine, telefonskih troškova, troškova bankarskih naknada i zatvaranja računa kao i</w:t>
      </w:r>
      <w:r w:rsidR="006A700A">
        <w:t xml:space="preserve"> na troškove dijela</w:t>
      </w:r>
      <w:r w:rsidR="003E2B45">
        <w:t xml:space="preserve"> nagrade stečajnog upravitelja u iznosu od 59.581,00 kn, a kako je to specificirala stečajna upraviteljica u svom prijedlogu namirenja od 4. kolovoza 2017. te dokumentirala odg</w:t>
      </w:r>
      <w:r w:rsidR="006A700A">
        <w:t>ovarajućim računima priloženim u</w:t>
      </w:r>
      <w:r w:rsidR="003E2B45">
        <w:t>z naveden</w:t>
      </w:r>
      <w:r w:rsidR="006A700A">
        <w:t>i</w:t>
      </w:r>
      <w:r w:rsidR="003E2B45">
        <w:t xml:space="preserve"> prijedlog. </w:t>
      </w:r>
    </w:p>
    <w:p w:rsidRDefault="003E2B45" w:rsidP="00A02734" w:rsidR="003E2B45">
      <w:pPr>
        <w:spacing w:after="0"/>
        <w:jc w:val="both"/>
      </w:pPr>
    </w:p>
    <w:p w:rsidRDefault="003E2B45" w:rsidP="00A02734" w:rsidR="003E2B45">
      <w:pPr>
        <w:spacing w:after="0"/>
        <w:jc w:val="both"/>
      </w:pPr>
      <w:r>
        <w:tab/>
        <w:t xml:space="preserve">Preostalim iznosom od 711.540,77 kn biti će namiren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Croatiainspect</w:t>
      </w:r>
      <w:proofErr w:type="spellEnd"/>
      <w:r>
        <w:t xml:space="preserve"> d.o.o. iz Zagreba, uzevši u obzir stanje spisa te prijedlog stečajne upraviteljice od 4. kolovoza 2017.   </w:t>
      </w:r>
    </w:p>
    <w:p w:rsidRDefault="00A02734" w:rsidP="00A02734" w:rsidR="00A02734">
      <w:pPr>
        <w:spacing w:after="0"/>
        <w:jc w:val="both"/>
        <w:rPr>
          <w:b/>
        </w:rPr>
      </w:pPr>
      <w:r>
        <w:tab/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center"/>
      </w:pPr>
      <w:r>
        <w:t>U Varaždinu, 09. kolovoza 2017. godine.</w:t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</w:t>
      </w:r>
      <w:r w:rsidR="00F22E2C">
        <w:t>, v.r.</w:t>
      </w:r>
    </w:p>
    <w:p w:rsidRDefault="00F22E2C" w:rsidP="00A02734" w:rsidR="00A027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</w:pPr>
    </w:p>
    <w:p w:rsidRDefault="00A02734" w:rsidP="00A02734" w:rsidR="00A02734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A02734" w:rsidP="00A02734" w:rsidR="00A02734">
      <w:pPr>
        <w:spacing w:after="0"/>
        <w:jc w:val="both"/>
        <w:rPr>
          <w:u w:val="single"/>
        </w:rPr>
      </w:pPr>
      <w:r>
        <w:rPr>
          <w:u w:val="single"/>
        </w:rPr>
        <w:t>UPUTA    O    PRAVNOM    LIJEKU   :</w:t>
      </w:r>
    </w:p>
    <w:p w:rsidRDefault="00A02734" w:rsidP="00A02734" w:rsidR="00A02734">
      <w:pPr>
        <w:spacing w:after="0"/>
        <w:jc w:val="both"/>
        <w:rPr>
          <w:b/>
        </w:rPr>
      </w:pPr>
    </w:p>
    <w:p w:rsidRDefault="00A02734" w:rsidP="00A02734" w:rsidR="00A02734">
      <w:pPr>
        <w:spacing w:after="0"/>
        <w:jc w:val="both"/>
      </w:pPr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A02734" w:rsidP="00A02734" w:rsidR="00A02734">
      <w:pPr>
        <w:spacing w:after="0"/>
        <w:jc w:val="both"/>
      </w:pPr>
      <w:r>
        <w:tab/>
        <w:t xml:space="preserve"> </w:t>
      </w:r>
    </w:p>
    <w:p w:rsidRDefault="00E00AFD" w:rsidP="00E00AFD" w:rsidR="00E00AFD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00AFD" w:rsidP="00E00AFD" w:rsidR="00E00AFD">
      <w:pPr>
        <w:jc w:val="both"/>
        <w:rPr>
          <w:rFonts w:cs="Times New Roman"/>
        </w:rPr>
      </w:pPr>
      <w:r>
        <w:rPr>
          <w:rFonts w:cs="Times New Roman"/>
        </w:rPr>
        <w:t>Stečajna upraviteljica Biserka Jardas Mišanović, Varaždin, Stjepana Vukovića br.8/b,</w:t>
      </w:r>
    </w:p>
    <w:p w:rsidRDefault="003E2B45" w:rsidP="00E00AFD" w:rsidR="00E00AFD">
      <w:p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</w:t>
      </w:r>
      <w:r w:rsidR="00E00AFD">
        <w:rPr>
          <w:rFonts w:cs="Times New Roman"/>
        </w:rPr>
        <w:t xml:space="preserve"> </w:t>
      </w:r>
      <w:proofErr w:type="spellStart"/>
      <w:r>
        <w:rPr>
          <w:rFonts w:cs="Times New Roman"/>
        </w:rPr>
        <w:t>Croatiainspect</w:t>
      </w:r>
      <w:proofErr w:type="spellEnd"/>
      <w:r>
        <w:rPr>
          <w:rFonts w:cs="Times New Roman"/>
        </w:rPr>
        <w:t xml:space="preserve"> d.o.o., Zagreb, </w:t>
      </w:r>
      <w:proofErr w:type="spellStart"/>
      <w:r>
        <w:rPr>
          <w:rFonts w:cs="Times New Roman"/>
        </w:rPr>
        <w:t>Tkalčićeva</w:t>
      </w:r>
      <w:proofErr w:type="spellEnd"/>
      <w:r>
        <w:rPr>
          <w:rFonts w:cs="Times New Roman"/>
        </w:rPr>
        <w:t xml:space="preserve"> br.7.</w:t>
      </w:r>
      <w:r w:rsidR="00E00AFD">
        <w:rPr>
          <w:rFonts w:cs="Times New Roman"/>
        </w:rPr>
        <w:t>,</w:t>
      </w:r>
    </w:p>
    <w:p w:rsidRDefault="00E00AFD" w:rsidP="00E00AFD" w:rsidR="00E00AFD">
      <w:pPr>
        <w:spacing w:after="0"/>
        <w:jc w:val="both"/>
        <w:rPr>
          <w:rFonts w:cs="Times New Roman"/>
        </w:rPr>
      </w:pPr>
    </w:p>
    <w:p w:rsidRDefault="00E00AFD" w:rsidP="00E00AFD" w:rsidR="00E00AFD">
      <w:pPr>
        <w:jc w:val="both"/>
        <w:rPr>
          <w:rFonts w:cs="Times New Roman"/>
        </w:rPr>
      </w:pPr>
      <w:r>
        <w:rPr>
          <w:rFonts w:cs="Times New Roman"/>
        </w:rPr>
        <w:t>e-Oglasna ploča ovoga suda.</w:t>
      </w:r>
    </w:p>
    <w:p w:rsidRDefault="00AE649C" w:rsidP="00E00AFD" w:rsidR="00AE649C" w:rsidRPr="00A02734">
      <w:pPr>
        <w:spacing w:after="0"/>
        <w:jc w:val="both"/>
      </w:pPr>
    </w:p>
    <w:sectPr w:rsidSect="0032366B" w:rsidR="00AE649C" w:rsidRPr="00A0273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610" w:rsidP="00537B78" w:rsidR="00324610">
      <w:r>
        <w:separator/>
      </w:r>
    </w:p>
  </w:endnote>
  <w:endnote w:id="0" w:type="continuationSeparator">
    <w:p w:rsidRDefault="00324610" w:rsidP="00537B78" w:rsidR="00324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610" w:rsidP="00537B78" w:rsidR="00324610">
      <w:r>
        <w:separator/>
      </w:r>
    </w:p>
  </w:footnote>
  <w:footnote w:id="0" w:type="continuationSeparator">
    <w:p w:rsidRDefault="00324610" w:rsidP="00537B78" w:rsidR="00324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734" w:rsidR="008333A9">
    <w:pPr>
      <w:pStyle w:val="Zaglavlje"/>
    </w:pPr>
    <w:r>
      <w:rPr>
        <w:rStyle w:val="PozadinaSvijetloCrvena"/>
        <w:shd w:fill="auto" w:color="auto" w:val="clear"/>
      </w:rPr>
      <w:t>Poslovni broj: 6 St-271/15-87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2B06D1"/>
    <w:multiLevelType w:val="hybridMultilevel"/>
    <w:tmpl w:val="6F64BAB6"/>
    <w:lvl w:tplc="77A0BCCC" w:ilvl="0">
      <w:start w:val="2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77E6D"/>
    <w:multiLevelType w:val="hybridMultilevel"/>
    <w:tmpl w:val="015680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2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81E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EB6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A9B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D91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2AC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AB5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14B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461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B45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60A8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5DC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E7F"/>
    <w:rsid w:val="0052303A"/>
    <w:rsid w:val="0052328B"/>
    <w:rsid w:val="00523434"/>
    <w:rsid w:val="00531269"/>
    <w:rsid w:val="00533860"/>
    <w:rsid w:val="00536C20"/>
    <w:rsid w:val="00537B78"/>
    <w:rsid w:val="00541997"/>
    <w:rsid w:val="005437D7"/>
    <w:rsid w:val="00543C22"/>
    <w:rsid w:val="00543CB6"/>
    <w:rsid w:val="00544E5B"/>
    <w:rsid w:val="00547C28"/>
    <w:rsid w:val="00547E33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00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2B87"/>
    <w:rsid w:val="006D3F29"/>
    <w:rsid w:val="006D420E"/>
    <w:rsid w:val="006D46EF"/>
    <w:rsid w:val="006D5C77"/>
    <w:rsid w:val="006D6FD1"/>
    <w:rsid w:val="006E1851"/>
    <w:rsid w:val="006E1C9E"/>
    <w:rsid w:val="006E2D6F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28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79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782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3DCC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72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5B3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1BB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DE1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734"/>
    <w:rsid w:val="00A0296C"/>
    <w:rsid w:val="00A02FD5"/>
    <w:rsid w:val="00A04C3E"/>
    <w:rsid w:val="00A0541A"/>
    <w:rsid w:val="00A1027B"/>
    <w:rsid w:val="00A11853"/>
    <w:rsid w:val="00A11C53"/>
    <w:rsid w:val="00A142A8"/>
    <w:rsid w:val="00A15EAB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5E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A34"/>
    <w:rsid w:val="00C20BB0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3D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33"/>
    <w:rsid w:val="00CE4AE3"/>
    <w:rsid w:val="00CF17EB"/>
    <w:rsid w:val="00CF2160"/>
    <w:rsid w:val="00CF26DA"/>
    <w:rsid w:val="00CF2A73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799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99B"/>
    <w:rsid w:val="00DF2A24"/>
    <w:rsid w:val="00DF34D6"/>
    <w:rsid w:val="00DF35EC"/>
    <w:rsid w:val="00DF637F"/>
    <w:rsid w:val="00DF6891"/>
    <w:rsid w:val="00DF6F7A"/>
    <w:rsid w:val="00E0087B"/>
    <w:rsid w:val="00E00AFD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9B4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E2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4F3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0273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0273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944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32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St-271/2015-87</izvorni_sadrzaj>
    <derivirana_varijabla naziv="DomainObject.Oznaka_1">St-271/2015-87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Objavljeno u NN 29.1.2014., nastavak postupka radi naknade diobe 16.10.2015</izvorni_sadrzaj>
    <derivirana_varijabla naziv="DomainObject.Predmet.Opis_1">Objavljeno u NN 29.1.2014., nastavak postupka radi naknade diobe 16.10.2015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FIMA ALFA društvo s ograničenom odgovornošću za upravljanje drugim društvima</izvorni_sadrzaj>
    <derivirana_varijabla naziv="DomainObject.Predmet.ProtustrankaFormated_1">  Stečajna masa iza FIMA ALFA društvo s ograničenom odgovornošću za upravljanje drugim društvima</derivirana_varijabla>
  </DomainObject.Predmet.ProtustrankaFormated>
  <DomainObject.Predmet.ProtustrankaFormatedOIB>
    <izvorni_sadrzaj>  Stečajna masa iza FIMA ALFA društvo s ograničenom odgovornošću za upravljanje drugim društvima, OIB 05334401388</izvorni_sadrzaj>
    <derivirana_varijabla naziv="DomainObject.Predmet.ProtustrankaFormatedOIB_1">  Stečajna masa iza FIMA ALFA društvo s ograničenom odgovornošću za upravljanje drugim društvima, OIB 05334401388</derivirana_varijabla>
  </DomainObject.Predmet.ProtustrankaFormatedOIB>
  <DomainObject.Predmet.ProtustrankaFormatedWithAdress>
    <izvorni_sadrzaj> Stečajna masa iza FIMA ALFA društvo s ograničenom odgovornošću za upravljanje drugim društvima, Stjepana Vukovića 8/B, 42000 Varaždin</izvorni_sadrzaj>
    <derivirana_varijabla naziv="DomainObject.Predmet.ProtustrankaFormatedWithAdress_1"> Stečajna masa iza FIMA ALFA društvo s ograničenom odgovornošću za upravljanje drugim društvima, Stjepana Vukovića 8/B, 42000 Varaždin</derivirana_varijabla>
  </DomainObject.Predmet.ProtustrankaFormatedWithAdress>
  <DomainObject.Predmet.ProtustrankaFormatedWithAdressOIB>
    <izvorni_sadrzaj> Stečajna masa iza FIMA ALFA društvo s ograničenom odgovornošću za upravljanje drugim društvima, OIB 05334401388, Stjepana Vukovića 8/B, 42000 Varaždin</izvorni_sadrzaj>
    <derivirana_varijabla naziv="DomainObject.Predmet.ProtustrankaFormatedWithAdressOIB_1"> Stečajna masa iza FIMA ALFA društvo s ograničenom odgovornošću za upravljanje drugim društvima, OIB 05334401388, Stjepana Vukovića 8/B, 42000 Varaždin</derivirana_varijabla>
  </DomainObject.Predmet.ProtustrankaFormatedWithAdressOIB>
  <DomainObject.Predmet.ProtustrankaWithAdress>
    <izvorni_sadrzaj>Stečajna masa iza FIMA ALFA društvo s ograničenom odgovornošću za upravljanje drugim društvima Stjepana Vukovića 8/B, 42000 Varaždin</izvorni_sadrzaj>
    <derivirana_varijabla naziv="DomainObject.Predmet.ProtustrankaWithAdress_1">Stečajna masa iza FIMA ALFA društvo s ograničenom odgovornošću za upravljanje drugim društvima Stjepana Vukovića 8/B, 42000 Varaždin</derivirana_varijabla>
  </DomainObject.Predmet.ProtustrankaWithAdress>
  <DomainObject.Predmet.ProtustrankaWithAdressOIB>
    <izvorni_sadrzaj>Stečajna masa iza FIMA ALFA društvo s ograničenom odgovornošću za upravljanje drugim društvima, OIB 05334401388, Stjepana Vukovića 8/B, 42000 Varaždin</izvorni_sadrzaj>
    <derivirana_varijabla naziv="DomainObject.Predmet.ProtustrankaWithAdressOIB_1">Stečajna masa iza FIMA ALFA društvo s ograničenom odgovornošću za upravljanje drugim društvima, OIB 05334401388, Stjepana Vukovića 8/B, 42000 Varaždin</derivirana_varijabla>
  </DomainObject.Predmet.ProtustrankaWithAdressOIB>
  <DomainObject.Predmet.ProtustrankaNazivFormated>
    <izvorni_sadrzaj>Stečajna masa iza FIMA ALFA društvo s ograničenom odgovornošću za upravljanje drugim društvima</izvorni_sadrzaj>
    <derivirana_varijabla naziv="DomainObject.Predmet.ProtustrankaNazivFormated_1">Stečajna masa iza FIMA ALFA društvo s ograničenom odgovornošću za upravljanje drugim društvima</derivirana_varijabla>
  </DomainObject.Predmet.ProtustrankaNazivFormated>
  <DomainObject.Predmet.ProtustrankaNazivFormatedOIB>
    <izvorni_sadrzaj>Stečajna masa iza FIMA ALFA društvo s ograničenom odgovornošću za upravljanje drugim društvima, OIB 05334401388</izvorni_sadrzaj>
    <derivirana_varijabla naziv="DomainObject.Predmet.ProtustrankaNazivFormatedOIB_1">Stečajna masa iza FIMA ALFA društvo s ograničenom odgovornošću za upravljanje drugim društvima, OIB 05334401388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PLURIS dioničko društvo za upravljanje drugim društvima "u stečaju"</izvorni_sadrzaj>
    <derivirana_varijabla naziv="DomainObject.Predmet.StrankaFormated_1">  Stečajna masa iza PLURIS dioničko društvo za upravljanje drugim društvima "u stečaju"</derivirana_varijabla>
  </DomainObject.Predmet.StrankaFormated>
  <DomainObject.Predmet.StrankaFormatedOIB>
    <izvorni_sadrzaj>  Stečajna masa iza PLURIS dioničko društvo za upravljanje drugim društvima "u stečaju", OIB 97981922777</izvorni_sadrzaj>
    <derivirana_varijabla naziv="DomainObject.Predmet.StrankaFormatedOIB_1">  Stečajna masa iza PLURIS dioničko društvo za upravljanje drugim društvima "u stečaju", OIB 97981922777</derivirana_varijabla>
  </DomainObject.Predmet.StrankaFormatedOIB>
  <DomainObject.Predmet.StrankaFormatedWithAdress>
    <izvorni_sadrzaj> Stečajna masa iza PLURIS dioničko društvo za upravljanje drugim društvima "u stečaju", Petra Zrinskog br. 3., 42230 Ludbreg</izvorni_sadrzaj>
    <derivirana_varijabla naziv="DomainObject.Predmet.StrankaFormatedWithAdress_1"> Stečajna masa iza PLURIS dioničko društvo za upravljanje drugim društvima "u stečaju", Petra Zrinskog br. 3., 42230 Ludbreg</derivirana_varijabla>
  </DomainObject.Predmet.StrankaFormatedWithAdress>
  <DomainObject.Predmet.StrankaFormatedWithAdressOIB>
    <izvorni_sadrzaj> Stečajna masa iza PLURIS dioničko društvo za upravljanje drugim društvima "u stečaju", OIB 97981922777, Petra Zrinskog br. 3., 42230 Ludbreg</izvorni_sadrzaj>
    <derivirana_varijabla naziv="DomainObject.Predmet.StrankaFormatedWithAdressOIB_1"> Stečajna masa iza PLURIS dioničko društvo za upravljanje drugim društvima "u stečaju", OIB 97981922777, Petra Zrinskog br. 3., 42230 Ludbreg</derivirana_varijabla>
  </DomainObject.Predmet.StrankaFormatedWithAdressOIB>
  <DomainObject.Predmet.StrankaWithAdress>
    <izvorni_sadrzaj>Stečajna masa iza PLURIS dioničko društvo za upravljanje drugim društvima "u stečaju" Petra Zrinskog br. 3.,42230 Ludbreg</izvorni_sadrzaj>
    <derivirana_varijabla naziv="DomainObject.Predmet.StrankaWithAdress_1">Stečajna masa iza PLURIS dioničko društvo za upravljanje drugim društvima "u stečaju" Petra Zrinskog br. 3.,42230 Ludbreg</derivirana_varijabla>
  </DomainObject.Predmet.StrankaWithAdress>
  <DomainObject.Predmet.StrankaWithAdressOIB>
    <izvorni_sadrzaj>Stečajna masa iza PLURIS dioničko društvo za upravljanje drugim društvima "u stečaju", OIB 97981922777, Petra Zrinskog br. 3.,42230 Ludbreg</izvorni_sadrzaj>
    <derivirana_varijabla naziv="DomainObject.Predmet.StrankaWithAdressOIB_1">Stečajna masa iza PLURIS dioničko društvo za upravljanje drugim društvima "u stečaju", OIB 97981922777, Petra Zrinskog br. 3.,42230 Ludbreg</derivirana_varijabla>
  </DomainObject.Predmet.StrankaWithAdressOIB>
  <DomainObject.Predmet.StrankaNazivFormated>
    <izvorni_sadrzaj>Stečajna masa iza PLURIS dioničko društvo za upravljanje drugim društvima "u stečaju"</izvorni_sadrzaj>
    <derivirana_varijabla naziv="DomainObject.Predmet.StrankaNazivFormated_1">Stečajna masa iza PLURIS dioničko društvo za upravljanje drugim društvima "u stečaju"</derivirana_varijabla>
  </DomainObject.Predmet.StrankaNazivFormated>
  <DomainObject.Predmet.StrankaNazivFormatedOIB>
    <izvorni_sadrzaj>Stečajna masa iza PLURIS dioničko društvo za upravljanje drugim društvima "u stečaju", OIB 97981922777</izvorni_sadrzaj>
    <derivirana_varijabla naziv="DomainObject.Predmet.StrankaNazivFormatedOIB_1">Stečajna masa iza PLURIS dioničko društvo za upravljanje drugim društvima "u stečaju", OIB 97981922777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Stečajna masa iza PLURIS dioničko društvo za upravljanje drugim društvima "u stečaju"</item>
    </izvorni_sadrzaj>
    <derivirana_varijabla naziv="DomainObject.Predmet.StrankaListFormated_1">
      <item>Stečajna masa iza PLURIS dioničko društvo za upravljanje drugim društvima "u stečaju"</item>
    </derivirana_varijabla>
  </DomainObject.Predmet.StrankaListFormated>
  <DomainObject.Predmet.StrankaListFormatedOIB>
    <izvorni_sadrzaj>
      <item>Stečajna masa iza PLURIS dioničko društvo za upravljanje drugim društvima "u stečaju", OIB 97981922777</item>
    </izvorni_sadrzaj>
    <derivirana_varijabla naziv="DomainObject.Predmet.StrankaListFormatedOIB_1">
      <item>Stečajna masa iza PLURIS dioničko društvo za upravljanje drugim društvima "u stečaju", OIB 97981922777</item>
    </derivirana_varijabla>
  </DomainObject.Predmet.StrankaListFormatedOIB>
  <DomainObject.Predmet.StrankaListFormatedWithAdress>
    <izvorni_sadrzaj>
      <item>Stečajna masa iza PLURIS dioničko društvo za upravljanje drugim društvima "u stečaju", Petra Zrinskog br. 3., 42230 Ludbreg</item>
    </izvorni_sadrzaj>
    <derivirana_varijabla naziv="DomainObject.Predmet.StrankaListFormatedWithAdress_1">
      <item>Stečajna masa iza PLURIS dioničko društvo za upravljanje drugim društvima "u stečaju", Petra Zrinskog br. 3., 42230 Ludbreg</item>
    </derivirana_varijabla>
  </DomainObject.Predmet.StrankaListFormatedWithAdress>
  <DomainObject.Predmet.StrankaListFormatedWithAdressOIB>
    <izvorni_sadrzaj>
      <item>Stečajna masa iza PLURIS dioničko društvo za upravljanje drugim društvima "u stečaju", OIB 97981922777, Petra Zrinskog br. 3., 42230 Ludbreg</item>
    </izvorni_sadrzaj>
    <derivirana_varijabla naziv="DomainObject.Predmet.StrankaListFormatedWithAdressOIB_1">
      <item>Stečajna masa iza PLURIS dioničko društvo za upravljanje drugim društvima "u stečaju", OIB 97981922777, Petra Zrinskog br. 3., 42230 Ludbreg</item>
    </derivirana_varijabla>
  </DomainObject.Predmet.StrankaListFormatedWithAdressOIB>
  <DomainObject.Predmet.StrankaListNazivFormated>
    <izvorni_sadrzaj>
      <item>Stečajna masa iza PLURIS dioničko društvo za upravljanje drugim društvima "u stečaju"</item>
    </izvorni_sadrzaj>
    <derivirana_varijabla naziv="DomainObject.Predmet.StrankaListNazivFormated_1">
      <item>Stečajna masa iza PLURIS dioničko društvo za upravljanje drugim društvima "u stečaju"</item>
    </derivirana_varijabla>
  </DomainObject.Predmet.StrankaListNazivFormated>
  <DomainObject.Predmet.StrankaListNazivFormatedOIB>
    <izvorni_sadrzaj>
      <item>Stečajna masa iza PLURIS dioničko društvo za upravljanje drugim društvima "u stečaju", OIB 97981922777</item>
    </izvorni_sadrzaj>
    <derivirana_varijabla naziv="DomainObject.Predmet.StrankaListNazivFormatedOIB_1">
      <item>Stečajna masa iza PLURIS dioničko društvo za upravljanje drugim društvima "u stečaju", OIB 97981922777</item>
    </derivirana_varijabla>
  </DomainObject.Predmet.StrankaListNazivFormatedOIB>
  <DomainObject.Predmet.ProtuStrankaListFormated>
    <izvorni_sadrzaj>
      <item>Stečajna masa iza FIMA ALFA društvo s ograničenom odgovornošću za upravljanje drugim društvima</item>
    </izvorni_sadrzaj>
    <derivirana_varijabla naziv="DomainObject.Predmet.ProtuStrankaListFormated_1">
      <item>Stečajna masa iza FIMA ALFA društvo s ograničenom odgovornošću za upravljanje drugim društvima</item>
    </derivirana_varijabla>
  </DomainObject.Predmet.ProtuStrankaListFormated>
  <DomainObject.Predmet.ProtuStrankaListFormatedOIB>
    <izvorni_sadrzaj>
      <item>Stečajna masa iza FIMA ALFA društvo s ograničenom odgovornošću za upravljanje drugim društvima, OIB 05334401388</item>
    </izvorni_sadrzaj>
    <derivirana_varijabla naziv="DomainObject.Predmet.ProtuStrankaListFormatedOIB_1">
      <item>Stečajna masa iza FIMA ALFA društvo s ograničenom odgovornošću za upravljanje drugim društvima, OIB 05334401388</item>
    </derivirana_varijabla>
  </DomainObject.Predmet.ProtuStrankaListFormatedOIB>
  <DomainObject.Predmet.ProtuStrankaListFormatedWithAdress>
    <izvorni_sadrzaj>
      <item>Stečajna masa iza FIMA ALFA društvo s ograničenom odgovornošću za upravljanje drugim društvima, Stjepana Vukovića 8/B, 42000 Varaždin</item>
    </izvorni_sadrzaj>
    <derivirana_varijabla naziv="DomainObject.Predmet.ProtuStrankaListFormatedWithAdress_1">
      <item>Stečajna masa iza FIMA ALFA društvo s ograničenom odgovornošću za upravljanje drugim društvima, Stjepana Vukovića 8/B, 42000 Varaždin</item>
    </derivirana_varijabla>
  </DomainObject.Predmet.ProtuStrankaListFormatedWithAdress>
  <DomainObject.Predmet.ProtuStrankaListFormatedWithAdressOIB>
    <izvorni_sadrzaj>
      <item>Stečajna masa iza FIMA ALFA društvo s ograničenom odgovornošću za upravljanje drugim društvima, OIB 05334401388, Stjepana Vukovića 8/B, 42000 Varaždin</item>
    </izvorni_sadrzaj>
    <derivirana_varijabla naziv="DomainObject.Predmet.ProtuStrankaListFormatedWithAdressOIB_1">
      <item>Stečajna masa iza FIMA ALFA društvo s ograničenom odgovornošću za upravljanje drugim društvima, OIB 05334401388, Stjepana Vukovića 8/B, 42000 Varaždin</item>
    </derivirana_varijabla>
  </DomainObject.Predmet.ProtuStrankaListFormatedWithAdressOIB>
  <DomainObject.Predmet.ProtuStrankaListNazivFormated>
    <izvorni_sadrzaj>
      <item>Stečajna masa iza FIMA ALFA društvo s ograničenom odgovornošću za upravljanje drugim društvima</item>
    </izvorni_sadrzaj>
    <derivirana_varijabla naziv="DomainObject.Predmet.ProtuStrankaListNazivFormated_1">
      <item>Stečajna masa iza FIMA ALFA društvo s ograničenom odgovornošću za upravljanje drugim društvima</item>
    </derivirana_varijabla>
  </DomainObject.Predmet.ProtuStrankaListNazivFormated>
  <DomainObject.Predmet.ProtuStrankaListNazivFormatedOIB>
    <izvorni_sadrzaj>
      <item>Stečajna masa iza FIMA ALFA društvo s ograničenom odgovornošću za upravljanje drugim društvima, OIB 05334401388</item>
    </izvorni_sadrzaj>
    <derivirana_varijabla naziv="DomainObject.Predmet.ProtuStrankaListNazivFormatedOIB_1">
      <item>Stečajna masa iza FIMA ALFA društvo s ograničenom odgovornošću za upravljanje drugim društvima, OIB 05334401388</item>
    </derivirana_varijabla>
  </DomainObject.Predmet.ProtuStrankaListNazivFormatedOIB>
  <DomainObject.Predmet.OstaliList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OstaliListFormated_1"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OstaliListFormated>
  <DomainObject.Predmet.OstaliList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izvorni_sadrzaj>
    <derivirana_varijabla naziv="DomainObject.Predmet.OstaliList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derivirana_varijabla>
  </DomainObject.Predmet.OstaliListFormatedOIB>
  <DomainObject.Predmet.OstaliListFormatedWithAdress>
    <izvorni_sadrzaj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  <item>Odvjetničko društvo Župić &amp; partneri d.o.o, Ulica grada Vukovara 269 f, 10000 Zagreb</item>
    </izvorni_sadrzaj>
    <derivirana_varijabla naziv="DomainObject.Predmet.OstaliListFormatedWithAdress_1">
      <item>Milan Horvat</item>
      <item>ŽDO VARAŽDIN</item>
      <item>BISERKA JARDAS MIŠANOVIĆ</item>
      <item>Global Invest društvo s ograničenom odgovornošću za upravljanje investicijskim fondovima, Radićeva 14, Zagreb</item>
      <item>David Jakovljević, Kašinska 7, 10360 Sesvete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  <item>Odvjetničko društvo Župić &amp; partneri d.o.o, OIB 42524586447, Ulica grada Vukovara 269 f, 10000 Zagreb</item>
    </izvorni_sadrzaj>
    <derivirana_varijabla naziv="DomainObject.Predmet.OstaliListFormatedWithAdressOIB_1">
      <item>Milan Horvat</item>
      <item>ŽDO VARAŽDIN</item>
      <item>BISERKA JARDAS MIŠANOVIĆ, OIB 20096254707</item>
      <item>Global Invest društvo s ograničenom odgovornošću za upravljanje investicijskim fondovima, OIB 89492953056, Radićeva 14, Zagreb</item>
      <item>David Jakovljević, Kašinska 7, 10360 Sesvete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OstaliListNazivFormated_1"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OstaliListNazivFormated>
  <DomainObject.Predmet.OstaliListNazivFormatedOIB>
    <izvorni_sadrzaj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izvorni_sadrzaj>
    <derivirana_varijabla naziv="DomainObject.Predmet.OstaliListNazivFormatedOIB_1">
      <item>Milan Horvat</item>
      <item>ŽDO VARAŽDIN</item>
      <item>BISERKA JARDAS MIŠANOVIĆ, OIB 20096254707</item>
      <item>Global Invest društvo s ograničenom odgovornošću za upravljanje investicijskim fondovima, OIB 89492953056</item>
      <item>David Jakovljević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>St-271/2015-87</izvorni_sadrzaj>
    <derivirana_varijabla naziv="DomainObject.PoslovniBrojDokumenta_1">St-271/2015-87</derivirana_varijabla>
  </DomainObject.PoslovniBrojDokumenta>
  <DomainObject.Predmet.StrankaIDrugi>
    <izvorni_sadrzaj>Stečajna masa iza PLURIS dioničko društvo za upravljanje drugim društvima "u stečaju"</izvorni_sadrzaj>
    <derivirana_varijabla naziv="DomainObject.Predmet.StrankaIDrugi_1">Stečajna masa iza PLURIS dioničko društvo za upravljanje drugim društvima "u stečaju"</derivirana_varijabla>
  </DomainObject.Predmet.StrankaIDrugi>
  <DomainObject.Predmet.ProtustrankaIDrugi>
    <izvorni_sadrzaj>Stečajna masa iza FIMA ALFA društvo s ograničenom odgovornošću za upravljanje drugim društvima</izvorni_sadrzaj>
    <derivirana_varijabla naziv="DomainObject.Predmet.ProtustrankaIDrugi_1">Stečajna masa iza FIMA ALFA društvo s ograničenom odgovornošću za upravljanje drugim društvima</derivirana_varijabla>
  </DomainObject.Predmet.ProtustrankaIDrugi>
  <DomainObject.Predmet.StrankaIDrugiAdressOIB>
    <izvorni_sadrzaj>Stečajna masa iza PLURIS dioničko društvo za upravljanje drugim društvima "u stečaju", OIB 97981922777, Petra Zrinskog br. 3., 42230 Ludbreg</izvorni_sadrzaj>
    <derivirana_varijabla naziv="DomainObject.Predmet.StrankaIDrugiAdressOIB_1">Stečajna masa iza PLURIS dioničko društvo za upravljanje drugim društvima "u stečaju", OIB 97981922777, Petra Zrinskog br. 3., 42230 Ludbreg</derivirana_varijabla>
  </DomainObject.Predmet.StrankaIDrugiAdressOIB>
  <DomainObject.Predmet.ProtustrankaIDrugiAdressOIB>
    <izvorni_sadrzaj>Stečajna masa iza FIMA ALFA društvo s ograničenom odgovornošću za upravljanje drugim društvima, OIB 05334401388, Stjepana Vukovića 8/B, 42000 Varaždin</izvorni_sadrzaj>
    <derivirana_varijabla naziv="DomainObject.Predmet.ProtustrankaIDrugiAdressOIB_1">Stečajna masa iza FIMA ALFA društvo s ograničenom odgovornošću za upravljanje drugim društvima, OIB 05334401388, Stjepana Vukovića 8/B,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FIMA ALFA društvo s ograničenom odgovornošću za upravljanje drugim društvima</item>
      <item>Stečajna masa iza 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izvorni_sadrzaj>
    <derivirana_varijabla naziv="DomainObject.Predmet.SudioniciListNaziv_1">
      <item>Stečajna masa iza FIMA ALFA društvo s ograničenom odgovornošću za upravljanje drugim društvima</item>
      <item>Stečajna masa iza PLURIS dioničko društvo za upravljanje drugim društvima "u stečaju"</item>
      <item>Milan Horvat</item>
      <item>ŽDO VARAŽDIN</item>
      <item>BISERKA JARDAS MIŠANOVIĆ</item>
      <item>Global Invest društvo s ograničenom odgovornošću za upravljanje investicijskim fondovima</item>
      <item>David Jakovljević</item>
      <item>Odvjetničko društvo Župić &amp; partneri d.o.o</item>
    </derivirana_varijabla>
  </DomainObject.Predmet.SudioniciListNaziv>
  <DomainObject.Predmet.SudioniciListAdressOIB>
    <izvorni_sadrzaj>
      <item>Stečajna masa iza FIMA ALFA društvo s ograničenom odgovornošću za upravljanje drugim društvima, OIB 05334401388, Stjepana Vukovića 8/B,42000 Varaždin</item>
      <item>Stečajna masa iza PLURIS dioničko društvo za upravljanje drugim društvima "u stečaju", OIB 97981922777, Petra Zrinskog br. 3.,42230 Ludbreg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  <item>Odvjetničko društvo Župić &amp; partneri d.o.o, OIB 42524586447, Ulica grada Vukovara 269 f,10000 Zagreb</item>
    </izvorni_sadrzaj>
    <derivirana_varijabla naziv="DomainObject.Predmet.SudioniciListAdressOIB_1">
      <item>Stečajna masa iza FIMA ALFA društvo s ograničenom odgovornošću za upravljanje drugim društvima, OIB 05334401388, Stjepana Vukovića 8/B,42000 Varaždin</item>
      <item>Stečajna masa iza PLURIS dioničko društvo za upravljanje drugim društvima "u stečaju", OIB 97981922777, Petra Zrinskog br. 3.,42230 Ludbreg</item>
      <item>Milan Horvat</item>
      <item>ŽDO VARAŽDIN</item>
      <item>BISERKA JARDAS MIŠANOVIĆ, OIB 20096254707</item>
      <item>Global Invest društvo s ograničenom odgovornošću za upravljanje investicijskim fondovima, OIB 89492953056, Radićeva 14,Zagreb</item>
      <item>David Jakovljević, Kašinska 7,10360 Sesvete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8AB63-F4D7-4C2E-934B-8627DB023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2807</properties:Characters>
  <properties:Lines>83</properties:Lines>
  <properties:Paragraphs>26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2017-08-09T09:58:00Z</cp:lastPrinted>
  <dcterms:modified xmlns:xsi="http://www.w3.org/2001/XMLSchema-instance" xsi:type="dcterms:W3CDTF">2017-08-09T09:58:00Z</dcterms:modified>
  <cp:revision>53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St-271/2015-87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