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fc9b" w14:paraId="456fc9b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7C50E5">
        <w:t>ZDRAV IZBOR jednostavno društvo s ograničenom odgovornošću za trgovinu i usluge, Zagreb, Selska 215, MBS: 080982704, OIB: 73499782109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E62924" w:rsidR="00E62924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7C50E5">
        <w:t>ZDRAV IZBOR jednostavno društvo s ograničenom odgovornošću za trgovinu i usluge, Zagreb, Selska 215, MBS: 080982704, OIB: 73499782109</w:t>
      </w:r>
      <w:r w:rsidRPr="006F0619">
        <w:t>.</w:t>
      </w:r>
    </w:p>
    <w:p w:rsidRDefault="00E62924" w:rsidP="00E62924" w:rsidR="00E62924">
      <w:pPr>
        <w:pStyle w:val="Odlomakpopisa"/>
        <w:ind w:left="2160"/>
        <w:jc w:val="both"/>
      </w:pPr>
    </w:p>
    <w:p w:rsidRDefault="00E62924" w:rsidP="00E62924" w:rsidR="00085ECC">
      <w:pPr>
        <w:pStyle w:val="Odlomakpopisa"/>
        <w:numPr>
          <w:ilvl w:val="0"/>
          <w:numId w:val="13"/>
        </w:numPr>
        <w:jc w:val="both"/>
      </w:pPr>
      <w:r>
        <w:t>Za stečajnog upravitelja imenuje se Nikola Bojanić, sa sjedištem i poslovnom adresom u Osijeku, Bračka 179, i adresom prebivališta u  Dalju, Rudina Busija 15, OIB 32886956915.</w:t>
      </w:r>
    </w:p>
    <w:p w:rsidRDefault="00E62924" w:rsidP="00E62924" w:rsidR="00E62924" w:rsidRPr="006F0619">
      <w:pPr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7C50E5">
        <w:t>ZDRAV IZBOR jednostavno društvo s ograničenom odgovornošću za trgovinu i usluge, Zagreb, Selska 215, MBS: 080982704, OIB: 73499782109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7B7FE9">
        <w:t>03</w:t>
      </w:r>
      <w:r w:rsidR="00716D7B" w:rsidRPr="006F0619">
        <w:t xml:space="preserve">. </w:t>
      </w:r>
      <w:r w:rsidR="0088157D">
        <w:t>listopada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88157D">
        <w:t>ZDRAV IZBOR jednostavno društvo s ograničenom odgovornošću za trgovinu i usluge, Zagreb, Selska 215, MBS: 080982704, OIB: 73499782109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E5C3B">
        <w:t>14</w:t>
      </w:r>
      <w:r w:rsidR="00B65C39">
        <w:t>2</w:t>
      </w:r>
      <w:r w:rsidRPr="006F0619">
        <w:t>/1</w:t>
      </w:r>
      <w:r w:rsidR="00B95F3A" w:rsidRPr="006F0619">
        <w:t>7</w:t>
      </w:r>
      <w:r w:rsidRPr="006F0619">
        <w:t>-</w:t>
      </w:r>
      <w:r w:rsidR="00B65C39">
        <w:t>3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35F" w:rsidR="00B8035F">
      <w:r>
        <w:separator/>
      </w:r>
    </w:p>
  </w:endnote>
  <w:endnote w:id="0" w:type="continuationSeparator">
    <w:p w:rsidRDefault="00B8035F" w:rsidR="00B80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35F" w:rsidR="00B8035F">
      <w:r>
        <w:separator/>
      </w:r>
    </w:p>
  </w:footnote>
  <w:footnote w:id="0" w:type="continuationSeparator">
    <w:p w:rsidRDefault="00B8035F" w:rsidR="00B80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0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54BB7" w:rsidR="00054B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054BB7">
      <w:t>7 St-142/17-6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54BB7">
      <w:t>142</w:t>
    </w:r>
    <w:r w:rsidR="00CC69E4">
      <w:t>/17-</w:t>
    </w:r>
    <w:r w:rsidR="00054BB7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BB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B3E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075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B7FE9"/>
    <w:rsid w:val="007C0B2F"/>
    <w:rsid w:val="007C1DC5"/>
    <w:rsid w:val="007C3C49"/>
    <w:rsid w:val="007C50E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57D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C39"/>
    <w:rsid w:val="00B67BBF"/>
    <w:rsid w:val="00B7024E"/>
    <w:rsid w:val="00B71B8B"/>
    <w:rsid w:val="00B737B4"/>
    <w:rsid w:val="00B73CC6"/>
    <w:rsid w:val="00B74FDD"/>
    <w:rsid w:val="00B766CA"/>
    <w:rsid w:val="00B8035F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924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71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10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10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0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0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71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10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10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0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0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0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2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ZDRAV IZBOR jednostavno društvo s ograničenom odgovornošću za trgovinu i usluge</izvorni_sadrzaj>
    <derivirana_varijabla naziv="DomainObject.Predmet.ProtustrankaFormated_1">  ZDRAV IZBOR jednostavno društvo s ograničenom odgovornošću za trgovinu i usluge</derivirana_varijabla>
  </DomainObject.Predmet.ProtustrankaFormated>
  <DomainObject.Predmet.ProtustrankaFormatedOIB>
    <izvorni_sadrzaj>  ZDRAV IZBOR jednostavno društvo s ograničenom odgovornošću za trgovinu i usluge, OIB 73499782109</izvorni_sadrzaj>
    <derivirana_varijabla naziv="DomainObject.Predmet.ProtustrankaFormatedOIB_1">  ZDRAV IZBOR jednostavno društvo s ograničenom odgovornošću za trgovinu i usluge, OIB 73499782109</derivirana_varijabla>
  </DomainObject.Predmet.ProtustrankaFormatedOIB>
  <DomainObject.Predmet.ProtustrankaFormatedWithAdress>
    <izvorni_sadrzaj> ZDRAV IZBOR jednostavno društvo s ograničenom odgovornošću za trgovinu i usluge, Selska 215, 10000 Zagreb</izvorni_sadrzaj>
    <derivirana_varijabla naziv="DomainObject.Predmet.ProtustrankaFormatedWithAdress_1"> ZDRAV IZBOR jednostavno društvo s ograničenom odgovornošću za trgovinu i usluge, Selska 215, 10000 Zagreb</derivirana_varijabla>
  </DomainObject.Predmet.ProtustrankaFormatedWithAdress>
  <DomainObject.Predmet.ProtustrankaFormatedWithAdressOIB>
    <izvorni_sadrzaj> ZDRAV IZBOR jednostavno društvo s ograničenom odgovornošću za trgovinu i usluge, OIB 73499782109, Selska 215, 10000 Zagreb</izvorni_sadrzaj>
    <derivirana_varijabla naziv="DomainObject.Predmet.ProtustrankaFormatedWithAdressOIB_1"> ZDRAV IZBOR jednostavno društvo s ograničenom odgovornošću za trgovinu i usluge, OIB 73499782109, Selska 215, 10000 Zagreb</derivirana_varijabla>
  </DomainObject.Predmet.ProtustrankaFormatedWithAdressOIB>
  <DomainObject.Predmet.ProtustrankaWithAdress>
    <izvorni_sadrzaj>ZDRAV IZBOR jednostavno društvo s ograničenom odgovornošću za trgovinu i usluge Selska 215, 10000 Zagreb</izvorni_sadrzaj>
    <derivirana_varijabla naziv="DomainObject.Predmet.ProtustrankaWithAdress_1">ZDRAV IZBOR jednostavno društvo s ograničenom odgovornošću za trgovinu i usluge Selska 215, 10000 Zagreb</derivirana_varijabla>
  </DomainObject.Predmet.ProtustrankaWithAdress>
  <DomainObject.Predmet.ProtustrankaWithAdressOIB>
    <izvorni_sadrzaj>ZDRAV IZBOR jednostavno društvo s ograničenom odgovornošću za trgovinu i usluge, OIB 73499782109, Selska 215, 10000 Zagreb</izvorni_sadrzaj>
    <derivirana_varijabla naziv="DomainObject.Predmet.ProtustrankaWithAdressOIB_1">ZDRAV IZBOR jednostavno društvo s ograničenom odgovornošću za trgovinu i usluge, OIB 73499782109, Selska 215, 10000 Zagreb</derivirana_varijabla>
  </DomainObject.Predmet.ProtustrankaWithAdressOIB>
  <DomainObject.Predmet.ProtustrankaNazivFormated>
    <izvorni_sadrzaj>ZDRAV IZBOR jednostavno društvo s ograničenom odgovornošću za trgovinu i usluge</izvorni_sadrzaj>
    <derivirana_varijabla naziv="DomainObject.Predmet.ProtustrankaNazivFormated_1">ZDRAV IZBOR jednostavno društvo s ograničenom odgovornošću za trgovinu i usluge</derivirana_varijabla>
  </DomainObject.Predmet.ProtustrankaNazivFormated>
  <DomainObject.Predmet.ProtustrankaNazivFormatedOIB>
    <izvorni_sadrzaj>ZDRAV IZBOR jednostavno društvo s ograničenom odgovornošću za trgovinu i usluge, OIB 73499782109</izvorni_sadrzaj>
    <derivirana_varijabla naziv="DomainObject.Predmet.ProtustrankaNazivFormatedOIB_1">ZDRAV IZBOR jednostavno društvo s ograničenom odgovornošću za trgovinu i usluge, OIB 73499782109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 IZBOR jednostavno društvo s ograničenom odgovornošću za trgovinu i usluge</item>
    </izvorni_sadrzaj>
    <derivirana_varijabla naziv="DomainObject.Predmet.ProtuStrankaListFormated_1">
      <item>ZDRAV IZBOR jednostavno društvo s ograničenom odgovornošću za trgovinu i usluge</item>
    </derivirana_varijabla>
  </DomainObject.Predmet.ProtuStrankaListFormated>
  <DomainObject.Predmet.ProtuStrankaListFormatedOIB>
    <izvorni_sadrzaj>
      <item>ZDRAV IZBOR jednostavno društvo s ograničenom odgovornošću za trgovinu i usluge, OIB 73499782109</item>
    </izvorni_sadrzaj>
    <derivirana_varijabla naziv="DomainObject.Predmet.ProtuStrankaListFormatedOIB_1">
      <item>ZDRAV IZBOR jednostavno društvo s ograničenom odgovornošću za trgovinu i usluge, OIB 73499782109</item>
    </derivirana_varijabla>
  </DomainObject.Predmet.ProtuStrankaListFormatedOIB>
  <DomainObject.Predmet.ProtuStrankaListFormatedWithAdress>
    <izvorni_sadrzaj>
      <item>ZDRAV IZBOR jednostavno društvo s ograničenom odgovornošću za trgovinu i usluge, Selska 215, 10000 Zagreb</item>
    </izvorni_sadrzaj>
    <derivirana_varijabla naziv="DomainObject.Predmet.ProtuStrankaListFormatedWithAdress_1">
      <item>ZDRAV IZBOR jednostavno društvo s ograničenom odgovornošću za trgovinu i usluge, Selska 215, 10000 Zagreb</item>
    </derivirana_varijabla>
  </DomainObject.Predmet.ProtuStrankaListFormatedWithAdress>
  <DomainObject.Predmet.ProtuStrankaListFormatedWithAdressOIB>
    <izvorni_sadrzaj>
      <item>ZDRAV IZBOR jednostavno društvo s ograničenom odgovornošću za trgovinu i usluge, OIB 73499782109, Selska 215, 10000 Zagreb</item>
    </izvorni_sadrzaj>
    <derivirana_varijabla naziv="DomainObject.Predmet.ProtuStrankaListFormatedWithAdressOIB_1">
      <item>ZDRAV IZBOR jednostavno društvo s ograničenom odgovornošću za trgovinu i usluge, OIB 73499782109, Selska 215, 10000 Zagreb</item>
    </derivirana_varijabla>
  </DomainObject.Predmet.ProtuStrankaListFormatedWithAdressOIB>
  <DomainObject.Predmet.ProtuStrankaListNazivFormated>
    <izvorni_sadrzaj>
      <item>ZDRAV IZBOR jednostavno društvo s ograničenom odgovornošću za trgovinu i usluge</item>
    </izvorni_sadrzaj>
    <derivirana_varijabla naziv="DomainObject.Predmet.ProtuStrankaListNazivFormated_1">
      <item>ZDRAV IZBOR jednostavno društvo s ograničenom odgovornošću za trgovinu i usluge</item>
    </derivirana_varijabla>
  </DomainObject.Predmet.ProtuStrankaListNazivFormated>
  <DomainObject.Predmet.ProtuStrankaListNazivFormatedOIB>
    <izvorni_sadrzaj>
      <item>ZDRAV IZBOR jednostavno društvo s ograničenom odgovornošću za trgovinu i usluge, OIB 73499782109</item>
    </izvorni_sadrzaj>
    <derivirana_varijabla naziv="DomainObject.Predmet.ProtuStrankaListNazivFormatedOIB_1">
      <item>ZDRAV IZBOR jednostavno društvo s ograničenom odgovornošću za trgovinu i usluge, OIB 73499782109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 IZBOR jednostavno društvo s ograničenom odgovornošću za trgovinu i usluge</izvorni_sadrzaj>
    <derivirana_varijabla naziv="DomainObject.Predmet.ProtustrankaIDrugi_1">ZDRAV IZBOR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 IZBOR jednostavno društvo s ograničenom odgovornošću za trgovinu i usluge, OIB 73499782109, Selska 215, 10000 Zagreb</izvorni_sadrzaj>
    <derivirana_varijabla naziv="DomainObject.Predmet.ProtustrankaIDrugiAdressOIB_1">ZDRAV IZBOR jednostavno društvo s ograničenom odgovornošću za trgovinu i usluge, OIB 73499782109, Selska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 IZBOR jednostavno društvo s ograničenom odgovornošću za trgovinu i usluge</item>
      <item>FINA Regionalni centar Zagreb</item>
    </izvorni_sadrzaj>
    <derivirana_varijabla naziv="DomainObject.Predmet.SudioniciListNaziv_1">
      <item>ZDRAV IZBOR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ZDRAV IZBOR jednostavno društvo s ograničenom odgovornošću za trgovinu i usluge, OIB 73499782109, Selska 215,10000 Zagreb</item>
      <item>FINA Regionalni centar Zagreb, OIB 85821130368, Trg svibanjskih žrtava 1995. br. 1,10000 Zagreb</item>
    </izvorni_sadrzaj>
    <derivirana_varijabla naziv="DomainObject.Predmet.SudioniciListAdressOIB_1">
      <item>ZDRAV IZBOR jednostavno društvo s ograničenom odgovornošću za trgovinu i usluge, OIB 73499782109, Selska 215,10000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73499782109</item>
      <item>, OIB 85821130368</item>
    </izvorni_sadrzaj>
    <derivirana_varijabla naziv="DomainObject.Predmet.SudioniciListNazivOIB_1">
      <item>, OIB 73499782109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BFEE0-9F0E-4405-8BDA-FC10E513E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506</properties:Words>
  <properties:Characters>2754</properties:Characters>
  <properties:Lines>162</properties:Lines>
  <properties:Paragraphs>29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2017-04-10T10:27:00Z</dcterms:modified>
  <cp:revision>422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