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2eff" w14:paraId="74b2eff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CF4A46">
        <w:rPr>
          <w:rFonts w:hAnsi="Times New Roman" w:ascii="Times New Roman"/>
          <w:color w:val="auto"/>
          <w:sz w:val="24"/>
          <w:szCs w:val="24"/>
          <w:lang w:val="pl-PL"/>
        </w:rPr>
        <w:t>2983/16-11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F706C4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F706C4" w:rsidRPr="00F706C4">
        <w:rPr>
          <w:rFonts w:hAnsi="Times New Roman" w:ascii="Times New Roman"/>
          <w:sz w:val="24"/>
          <w:szCs w:val="24"/>
        </w:rPr>
        <w:t xml:space="preserve"> BELOBRAJDIĆ j.d.o.o., za proizvodnju i usluge, Josipdol, Klepci 128, OIB 14267864296</w:t>
      </w:r>
      <w:r w:rsidR="00460B61">
        <w:rPr>
          <w:rFonts w:hAnsi="Times New Roman" w:ascii="Times New Roman"/>
          <w:sz w:val="24"/>
        </w:rPr>
        <w:t>,</w:t>
      </w:r>
      <w:r w:rsidR="003824D6">
        <w:rPr>
          <w:rFonts w:hAnsi="Times New Roman" w:ascii="Times New Roman"/>
          <w:szCs w:val="24"/>
        </w:rPr>
        <w:t xml:space="preserve"> </w:t>
      </w:r>
      <w:r w:rsidR="000C47F3">
        <w:rPr>
          <w:rFonts w:hAnsi="Times New Roman" w:ascii="Times New Roman"/>
          <w:sz w:val="24"/>
          <w:szCs w:val="24"/>
        </w:rPr>
        <w:t>29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F706C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F706C4" w:rsidRPr="00F706C4">
        <w:rPr>
          <w:rFonts w:hAnsi="Times New Roman" w:ascii="Times New Roman"/>
          <w:color w:themeColor="text1" w:val="000000"/>
          <w:sz w:val="24"/>
          <w:szCs w:val="24"/>
        </w:rPr>
        <w:t>BELOBRAJDIĆ j.d.o.o., za proizvodnju i usluge, Josipdol, Klepci 128, OIB 14267864296</w:t>
      </w:r>
      <w:r w:rsidR="00460B61" w:rsidRPr="00460B61">
        <w:rPr>
          <w:rFonts w:hAnsi="Times New Roman" w:ascii="Times New Roman"/>
          <w:color w:themeColor="text1" w:val="000000"/>
          <w:sz w:val="24"/>
        </w:rPr>
        <w:t>,</w:t>
      </w:r>
      <w:r w:rsidR="003824D6" w:rsidRPr="00460B61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F706C4">
        <w:rPr>
          <w:rFonts w:hAnsi="Times New Roman" w:ascii="Times New Roman"/>
          <w:color w:val="auto"/>
          <w:sz w:val="24"/>
          <w:szCs w:val="24"/>
        </w:rPr>
        <w:t>2983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F706C4">
        <w:rPr>
          <w:rFonts w:hAnsi="Times New Roman" w:ascii="Times New Roman"/>
          <w:color w:val="auto"/>
          <w:sz w:val="24"/>
          <w:szCs w:val="24"/>
        </w:rPr>
        <w:t>25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 w:rsidR="00F706C4">
        <w:rPr>
          <w:rFonts w:hAnsi="Times New Roman" w:ascii="Times New Roman"/>
          <w:color w:val="auto"/>
          <w:sz w:val="24"/>
          <w:szCs w:val="24"/>
        </w:rPr>
        <w:t>Karlovac, Ul. Pavla Vitezovića 1, Karlovac,</w:t>
      </w:r>
      <w:r w:rsidRPr="003824D6">
        <w:rPr>
          <w:rFonts w:hAnsi="Times New Roman" w:ascii="Times New Roman"/>
          <w:color w:val="auto"/>
          <w:sz w:val="24"/>
          <w:szCs w:val="24"/>
        </w:rPr>
        <w:t>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11.550,11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St-2983/16. od 11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08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17.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363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56.307,12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34A0B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634A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34A0B" w:rsidP="002152A3" w:rsidR="00634A0B" w:rsidRPr="00634A0B">
      <w:pPr>
        <w:jc w:val="right"/>
        <w:rPr>
          <w:rFonts w:hAnsi="Times New Roman" w:ascii="Times New Roman"/>
          <w:color w:val="auto"/>
          <w:sz w:val="24"/>
        </w:rPr>
      </w:pPr>
      <w:r w:rsidRPr="00634A0B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634A0B" w:rsidP="002152A3" w:rsidR="00634A0B" w:rsidRPr="00634A0B">
      <w:pPr>
        <w:jc w:val="right"/>
        <w:rPr>
          <w:rFonts w:hAnsi="Times New Roman" w:ascii="Times New Roman"/>
          <w:color w:val="auto"/>
          <w:sz w:val="24"/>
        </w:rPr>
      </w:pPr>
      <w:r w:rsidRPr="00634A0B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F706C4">
      <w:rPr>
        <w:rFonts w:hAnsi="Times New Roman" w:ascii="Times New Roman"/>
        <w:color w:val="000000"/>
        <w:sz w:val="24"/>
        <w:szCs w:val="24"/>
      </w:rPr>
      <w:t>2983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CF4A46">
      <w:rPr>
        <w:rFonts w:hAnsi="Times New Roman" w:ascii="Times New Roman"/>
        <w:color w:val="000000"/>
        <w:sz w:val="24"/>
        <w:szCs w:val="24"/>
      </w:rPr>
      <w:t>-11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34A0B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CF4A46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706C4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4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A0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A0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A0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A0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4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A0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A0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A0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A0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St-2983/2016-11</izvorni_sadrzaj>
    <derivirana_varijabla naziv="DomainObject.Oznaka_1">St-2983/2016-11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2983</izvorni_sadrzaj>
    <derivirana_varijabla naziv="DomainObject.Predmet.Broj_1">2983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St-2983/2016</izvorni_sadrzaj>
    <derivirana_varijabla naziv="DomainObject.Predmet.OznakaBroj_1">St-2983/2016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BELOBRAJDIĆ j.d.o.o. zastupanog po punomoćniku Josip Belobrajdić</izvorni_sadrzaj>
    <derivirana_varijabla naziv="DomainObject.Predmet.ProtustrankaFormated_1">  BELOBRAJDIĆ j.d.o.o. zastupanog po punomoćniku Josip Belobrajdić</derivirana_varijabla>
  </DomainObject.Predmet.ProtustrankaFormated>
  <DomainObject.Predmet.ProtustrankaFormatedOIB>
    <izvorni_sadrzaj>  BELOBRAJDIĆ j.d.o.o., OIB 14267864296 zastupanog po punomoćniku Josip Belobrajdić</izvorni_sadrzaj>
    <derivirana_varijabla naziv="DomainObject.Predmet.ProtustrankaFormatedOIB_1">  BELOBRAJDIĆ j.d.o.o., OIB 14267864296 zastupanog po punomoćniku Josip Belobrajdić</derivirana_varijabla>
  </DomainObject.Predmet.ProtustrankaFormatedOIB>
  <DomainObject.Predmet.ProtustrankaFormatedWithAdress>
    <izvorni_sadrzaj> BELOBRAJDIĆ j.d.o.o., Klepci 128, 47303 Josipdol zastupanog po punomoćniku Josip Belobrajdić</izvorni_sadrzaj>
    <derivirana_varijabla naziv="DomainObject.Predmet.ProtustrankaFormatedWithAdress_1"> BELOBRAJDIĆ j.d.o.o., Klepci 128, 47303 Josipdol zastupanog po punomoćniku Josip Belobrajdić</derivirana_varijabla>
  </DomainObject.Predmet.ProtustrankaFormatedWithAdress>
  <DomainObject.Predmet.ProtustrankaFormatedWithAdressOIB>
    <izvorni_sadrzaj> BELOBRAJDIĆ j.d.o.o., OIB 14267864296, Klepci 128, 47303 Josipdol zastupanog po punomoćniku Josip Belobrajdić</izvorni_sadrzaj>
    <derivirana_varijabla naziv="DomainObject.Predmet.ProtustrankaFormatedWithAdressOIB_1"> BELOBRAJDIĆ j.d.o.o., OIB 14267864296, Klepci 128, 47303 Josipdol zastupanog po punomoćniku Josip Belobrajdić</derivirana_varijabla>
  </DomainObject.Predmet.ProtustrankaFormatedWithAdressOIB>
  <DomainObject.Predmet.ProtustrankaWithAdress>
    <izvorni_sadrzaj>BELOBRAJDIĆ j.d.o.o. Klepci 128, 47303 Josipdol</izvorni_sadrzaj>
    <derivirana_varijabla naziv="DomainObject.Predmet.ProtustrankaWithAdress_1">BELOBRAJDIĆ j.d.o.o. Klepci 128, 47303 Josipdol</derivirana_varijabla>
  </DomainObject.Predmet.ProtustrankaWithAdress>
  <DomainObject.Predmet.ProtustrankaWithAdressOIB>
    <izvorni_sadrzaj>BELOBRAJDIĆ j.d.o.o., OIB 14267864296, Klepci 128, 47303 Josipdol</izvorni_sadrzaj>
    <derivirana_varijabla naziv="DomainObject.Predmet.ProtustrankaWithAdressOIB_1">BELOBRAJDIĆ j.d.o.o., OIB 14267864296, Klepci 128, 47303 Josipdol</derivirana_varijabla>
  </DomainObject.Predmet.ProtustrankaWithAdressOIB>
  <DomainObject.Predmet.ProtustrankaNazivFormated>
    <izvorni_sadrzaj>BELOBRAJDIĆ j.d.o.o.</izvorni_sadrzaj>
    <derivirana_varijabla naziv="DomainObject.Predmet.ProtustrankaNazivFormated_1">BELOBRAJDIĆ j.d.o.o.</derivirana_varijabla>
  </DomainObject.Predmet.ProtustrankaNazivFormated>
  <DomainObject.Predmet.ProtustrankaNazivFormatedOIB>
    <izvorni_sadrzaj>BELOBRAJDIĆ j.d.o.o., OIB 14267864296</izvorni_sadrzaj>
    <derivirana_varijabla naziv="DomainObject.Predmet.ProtustrankaNazivFormatedOIB_1">BELOBRAJDIĆ j.d.o.o., OIB 14267864296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Josip Belobrajdić</izvorni_sadrzaj>
    <derivirana_varijabla naziv="DomainObject.Predmet.StrankaFormated_1">  FINA, regionalni centar Zagreb, podružnica Karlovac; Josip Belobrajdić</derivirana_varijabla>
  </DomainObject.Predmet.StrankaFormated>
  <DomainObject.Predmet.StrankaFormatedOIB>
    <izvorni_sadrzaj>  FINA, regionalni centar Zagreb, podružnica Karlovac, OIB 85821130368; Josip Belobrajdić, OIB 41832450165</izvorni_sadrzaj>
    <derivirana_varijabla naziv="DomainObject.Predmet.StrankaFormatedOIB_1">  FINA, regionalni centar Zagreb, podružnica Karlovac, OIB 85821130368; Josip Belobrajdić, OIB 41832450165</derivirana_varijabla>
  </DomainObject.Predmet.StrankaFormatedOIB>
  <DomainObject.Predmet.StrankaFormatedWithAdress>
    <izvorni_sadrzaj> FINA, regionalni centar Zagreb, podružnica Karlovac, Vitezovićeva 1, 47000 Karlovac; Josip Belobrajdić, Klepci 128, 47303 Josipdol</izvorni_sadrzaj>
    <derivirana_varijabla naziv="DomainObject.Predmet.StrankaFormatedWithAdress_1"> FINA, regionalni centar Zagreb, podružnica Karlovac, Vitezovićeva 1, 47000 Karlovac; Josip Belobrajdić, Klepci 128, 47303 Josipdol</derivirana_varijabla>
  </DomainObject.Predmet.StrankaFormatedWithAdress>
  <DomainObject.Predmet.StrankaFormatedWithAdressOIB>
    <izvorni_sadrzaj> FINA, regionalni centar Zagreb, podružnica Karlovac, OIB 85821130368, Vitezovićeva 1, 47000 Karlovac; Josip Belobrajdić, OIB 41832450165, Klepci 128, 47303 Josipdol</izvorni_sadrzaj>
    <derivirana_varijabla naziv="DomainObject.Predmet.StrankaFormatedWithAdressOIB_1"> FINA, regionalni centar Zagreb, podružnica Karlovac, OIB 85821130368, Vitezovićeva 1, 47000 Karlovac; Josip Belobrajdić, OIB 41832450165, Klepci 128, 47303 Josipdol</derivirana_varijabla>
  </DomainObject.Predmet.StrankaFormatedWithAdressOIB>
  <DomainObject.Predmet.StrankaWithAdress>
    <izvorni_sadrzaj>FINA, regionalni centar Zagreb, podružnica Karlovac Vitezovićeva 1,47000 Karlovac,Josip Belobrajdić Klepci 128,47303 Josipdol</izvorni_sadrzaj>
    <derivirana_varijabla naziv="DomainObject.Predmet.StrankaWithAdress_1">FINA, regionalni centar Zagreb, podružnica Karlovac Vitezovićeva 1,47000 Karlovac,Josip Belobrajdić Klepci 128,47303 Josipdol</derivirana_varijabla>
  </DomainObject.Predmet.StrankaWithAdress>
  <DomainObject.Predmet.StrankaWithAdressOIB>
    <izvorni_sadrzaj>FINA, regionalni centar Zagreb, podružnica Karlovac, OIB 85821130368, Vitezovićeva 1,47000 Karlovac,Josip Belobrajdić, OIB 41832450165, Klepci 128,47303 Josipdol</izvorni_sadrzaj>
    <derivirana_varijabla naziv="DomainObject.Predmet.StrankaWithAdressOIB_1">FINA, regionalni centar Zagreb, podružnica Karlovac, OIB 85821130368, Vitezovićeva 1,47000 Karlovac,Josip Belobrajdić, OIB 41832450165, Klepci 128,47303 Josipdol</derivirana_varijabla>
  </DomainObject.Predmet.StrankaWithAdressOIB>
  <DomainObject.Predmet.StrankaNazivFormated>
    <izvorni_sadrzaj>FINA, regionalni centar Zagreb, podružnica Karlovac,Josip Belobrajdić</izvorni_sadrzaj>
    <derivirana_varijabla naziv="DomainObject.Predmet.StrankaNazivFormated_1">FINA, regionalni centar Zagreb, podružnica Karlovac,Josip Belobrajdić</derivirana_varijabla>
  </DomainObject.Predmet.StrankaNazivFormated>
  <DomainObject.Predmet.StrankaNazivFormatedOIB>
    <izvorni_sadrzaj>FINA, regionalni centar Zagreb, podružnica Karlovac, OIB 85821130368,Josip Belobrajdić, OIB 41832450165</izvorni_sadrzaj>
    <derivirana_varijabla naziv="DomainObject.Predmet.StrankaNazivFormatedOIB_1">FINA, regionalni centar Zagreb, podružnica Karlovac, OIB 85821130368,Josip Belobrajdić, OIB 41832450165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 Zagreb, podružnica Karlovac</item>
      <item>Josip Belobrajdić</item>
    </izvorni_sadrzaj>
    <derivirana_varijabla naziv="DomainObject.Predmet.StrankaListFormated_1">
      <item>FINA, regionalni centar Zagreb, podružnica Karlovac</item>
      <item>Josip Belobrajdić</item>
    </derivirana_varijabla>
  </DomainObject.Predmet.StrankaListFormated>
  <DomainObject.Predmet.StrankaListFormatedOIB>
    <izvorni_sadrzaj>
      <item>FINA, regionalni centar Zagreb, podružnica Karlovac, OIB 85821130368</item>
      <item>Josip Belobrajdić, OIB 41832450165</item>
    </izvorni_sadrzaj>
    <derivirana_varijabla naziv="DomainObject.Predmet.StrankaListFormatedOIB_1">
      <item>FINA, regionalni centar Zagreb, podružnica Karlovac, OIB 85821130368</item>
      <item>Josip Belobrajdić, OIB 41832450165</item>
    </derivirana_varijabla>
  </DomainObject.Predmet.StrankaListFormatedOIB>
  <DomainObject.Predmet.StrankaListFormatedWithAdress>
    <izvorni_sadrzaj>
      <item>FINA, regionalni centar Zagreb, podružnica Karlovac, Vitezovićeva 1, 47000 Karlovac</item>
      <item>Josip Belobrajdić, Klepci 128, 47303 Josipdol</item>
    </izvorni_sadrzaj>
    <derivirana_varijabla naziv="DomainObject.Predmet.StrankaListFormatedWithAdress_1">
      <item>FINA, regionalni centar Zagreb, podružnica Karlovac, Vitezovićeva 1, 47000 Karlovac</item>
      <item>Josip Belobrajdić, Klepci 128, 47303 Josipdol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Josip Belobrajdić, OIB 41832450165, Klepci 128, 47303 Josipdol</item>
    </izvorni_sadrzaj>
    <derivirana_varijabla naziv="DomainObject.Predmet.StrankaListFormatedWithAdressOIB_1">
      <item>FINA, regionalni centar Zagreb, podružnica Karlovac, OIB 85821130368, Vitezovićeva 1, 47000 Karlovac</item>
      <item>Josip Belobrajdić, OIB 41832450165, Klepci 128, 47303 Josipdol</item>
    </derivirana_varijabla>
  </DomainObject.Predmet.StrankaListFormatedWithAdressOIB>
  <DomainObject.Predmet.StrankaListNazivFormated>
    <izvorni_sadrzaj>
      <item>FINA, regionalni centar Zagreb, podružnica Karlovac</item>
      <item>Josip Belobrajdić</item>
    </izvorni_sadrzaj>
    <derivirana_varijabla naziv="DomainObject.Predmet.StrankaListNazivFormated_1">
      <item>FINA, regionalni centar Zagreb, podružnica Karlovac</item>
      <item>Josip Belobrajdić</item>
    </derivirana_varijabla>
  </DomainObject.Predmet.StrankaListNazivFormated>
  <DomainObject.Predmet.StrankaListNazivFormatedOIB>
    <izvorni_sadrzaj>
      <item>FINA, regionalni centar Zagreb, podružnica Karlovac, OIB 85821130368</item>
      <item>Josip Belobrajdić, OIB 41832450165</item>
    </izvorni_sadrzaj>
    <derivirana_varijabla naziv="DomainObject.Predmet.StrankaListNazivFormatedOIB_1">
      <item>FINA, regionalni centar Zagreb, podružnica Karlovac, OIB 85821130368</item>
      <item>Josip Belobrajdić, OIB 41832450165</item>
    </derivirana_varijabla>
  </DomainObject.Predmet.StrankaListNazivFormatedOIB>
  <DomainObject.Predmet.ProtuStrankaListFormated>
    <izvorni_sadrzaj>
      <item>BELOBRAJDIĆ j.d.o.o. zastupanog po punomoćniku Josip Belobrajdić</item>
    </izvorni_sadrzaj>
    <derivirana_varijabla naziv="DomainObject.Predmet.ProtuStrankaListFormated_1">
      <item>BELOBRAJDIĆ j.d.o.o. zastupanog po punomoćniku Josip Belobrajdić</item>
    </derivirana_varijabla>
  </DomainObject.Predmet.ProtuStrankaListFormated>
  <DomainObject.Predmet.ProtuStrankaListFormatedOIB>
    <izvorni_sadrzaj>
      <item>BELOBRAJDIĆ j.d.o.o., OIB 14267864296 zastupanog po punomoćniku Josip Belobrajdić</item>
    </izvorni_sadrzaj>
    <derivirana_varijabla naziv="DomainObject.Predmet.ProtuStrankaListFormatedOIB_1">
      <item>BELOBRAJDIĆ j.d.o.o., OIB 14267864296 zastupanog po punomoćniku Josip Belobrajdić</item>
    </derivirana_varijabla>
  </DomainObject.Predmet.ProtuStrankaListFormatedOIB>
  <DomainObject.Predmet.ProtuStrankaListFormatedWithAdress>
    <izvorni_sadrzaj>
      <item>BELOBRAJDIĆ j.d.o.o., Klepci 128, 47303 Josipdol zastupanog po punomoćniku Josip Belobrajdić</item>
    </izvorni_sadrzaj>
    <derivirana_varijabla naziv="DomainObject.Predmet.ProtuStrankaListFormatedWithAdress_1">
      <item>BELOBRAJDIĆ j.d.o.o., Klepci 128, 47303 Josipdol zastupanog po punomoćniku Josip Belobrajdić</item>
    </derivirana_varijabla>
  </DomainObject.Predmet.ProtuStrankaListFormatedWithAdress>
  <DomainObject.Predmet.ProtuStrankaListFormatedWithAdressOIB>
    <izvorni_sadrzaj>
      <item>BELOBRAJDIĆ j.d.o.o., OIB 14267864296, Klepci 128, 47303 Josipdol zastupanog po punomoćniku Josip Belobrajdić</item>
    </izvorni_sadrzaj>
    <derivirana_varijabla naziv="DomainObject.Predmet.ProtuStrankaListFormatedWithAdressOIB_1">
      <item>BELOBRAJDIĆ j.d.o.o., OIB 14267864296, Klepci 128, 47303 Josipdol zastupanog po punomoćniku Josip Belobrajdić</item>
    </derivirana_varijabla>
  </DomainObject.Predmet.ProtuStrankaListFormatedWithAdressOIB>
  <DomainObject.Predmet.ProtuStrankaListNazivFormated>
    <izvorni_sadrzaj>
      <item>BELOBRAJDIĆ j.d.o.o.</item>
    </izvorni_sadrzaj>
    <derivirana_varijabla naziv="DomainObject.Predmet.ProtuStrankaListNazivFormated_1">
      <item>BELOBRAJDIĆ j.d.o.o.</item>
    </derivirana_varijabla>
  </DomainObject.Predmet.ProtuStrankaListNazivFormated>
  <DomainObject.Predmet.ProtuStrankaListNazivFormatedOIB>
    <izvorni_sadrzaj>
      <item>BELOBRAJDIĆ j.d.o.o., OIB 14267864296</item>
    </izvorni_sadrzaj>
    <derivirana_varijabla naziv="DomainObject.Predmet.ProtuStrankaListNazivFormatedOIB_1">
      <item>BELOBRAJDIĆ j.d.o.o., OIB 14267864296</item>
    </derivirana_varijabla>
  </DomainObject.Predmet.ProtuStrankaListNazivFormatedOIB>
  <DomainObject.Predmet.OstaliListFormated>
    <izvorni_sadrzaj>
      <item>Josip Belobrajdić punomoćnik sudionika u postupku BELOBRAJDIĆ j.d.o.o.</item>
    </izvorni_sadrzaj>
    <derivirana_varijabla naziv="DomainObject.Predmet.OstaliListFormated_1">
      <item>Josip Belobrajdić punomoćnik sudionika u postupku BELOBRAJDIĆ j.d.o.o.</item>
    </derivirana_varijabla>
  </DomainObject.Predmet.OstaliListFormated>
  <DomainObject.Predmet.OstaliListFormatedOIB>
    <izvorni_sadrzaj>
      <item>Josip Belobrajdić, OIB 41832450165 punomoćnik sudionika u postupku BELOBRAJDIĆ j.d.o.o.</item>
    </izvorni_sadrzaj>
    <derivirana_varijabla naziv="DomainObject.Predmet.OstaliListFormatedOIB_1">
      <item>Josip Belobrajdić, OIB 41832450165 punomoćnik sudionika u postupku BELOBRAJDIĆ j.d.o.o.</item>
    </derivirana_varijabla>
  </DomainObject.Predmet.OstaliListFormatedOIB>
  <DomainObject.Predmet.OstaliListFormatedWithAdress>
    <izvorni_sadrzaj>
      <item>Josip Belobrajdić, Klepci 128, 47303 Josipdol punomoćnik sudionika u postupku BELOBRAJDIĆ j.d.o.o.</item>
    </izvorni_sadrzaj>
    <derivirana_varijabla naziv="DomainObject.Predmet.OstaliListFormatedWithAdress_1">
      <item>Josip Belobrajdić, Klepci 128, 47303 Josipdol punomoćnik sudionika u postupku BELOBRAJDIĆ j.d.o.o.</item>
    </derivirana_varijabla>
  </DomainObject.Predmet.OstaliListFormatedWithAdress>
  <DomainObject.Predmet.OstaliListFormatedWithAdressOIB>
    <izvorni_sadrzaj>
      <item>Josip Belobrajdić, OIB 41832450165, Klepci 128, 47303 Josipdol punomoćnik sudionika u postupku BELOBRAJDIĆ j.d.o.o.</item>
    </izvorni_sadrzaj>
    <derivirana_varijabla naziv="DomainObject.Predmet.OstaliListFormatedWithAdressOIB_1">
      <item>Josip Belobrajdić, OIB 41832450165, Klepci 128, 47303 Josipdol punomoćnik sudionika u postupku BELOBRAJDIĆ j.d.o.o.</item>
    </derivirana_varijabla>
  </DomainObject.Predmet.OstaliListFormatedWithAdressOIB>
  <DomainObject.Predmet.OstaliListNazivFormated>
    <izvorni_sadrzaj>
      <item>Josip Belobrajdić</item>
    </izvorni_sadrzaj>
    <derivirana_varijabla naziv="DomainObject.Predmet.OstaliListNazivFormated_1">
      <item>Josip Belobrajdić</item>
    </derivirana_varijabla>
  </DomainObject.Predmet.OstaliListNazivFormated>
  <DomainObject.Predmet.OstaliListNazivFormatedOIB>
    <izvorni_sadrzaj>
      <item>Josip Belobrajdić, OIB 41832450165</item>
    </izvorni_sadrzaj>
    <derivirana_varijabla naziv="DomainObject.Predmet.OstaliListNazivFormatedOIB_1">
      <item>Josip Belobrajdić, OIB 41832450165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St-2983/2016-11</izvorni_sadrzaj>
    <derivirana_varijabla naziv="DomainObject.PoslovniBrojDokumenta_1">St-2983/2016-11</derivirana_varijabla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BELOBRAJDIĆ j.d.o.o.</izvorni_sadrzaj>
    <derivirana_varijabla naziv="DomainObject.Predmet.ProtustrankaIDrugi_1">BELOBRAJDIĆ j.d.o.o.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BELOBRAJDIĆ j.d.o.o., OIB 14267864296, Klepci 128, 47303 Josipdol</izvorni_sadrzaj>
    <derivirana_varijabla naziv="DomainObject.Predmet.ProtustrankaIDrugiAdressOIB_1">BELOBRAJDIĆ j.d.o.o., OIB 14267864296, Klepci 128,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BELOBRAJDIĆ j.d.o.o.</item>
      <item>Josip Belobrajdić</item>
      <item>Josip Belobrajdić</item>
    </izvorni_sadrzaj>
    <derivirana_varijabla naziv="DomainObject.Predmet.SudioniciListNaziv_1">
      <item>FINA, regionalni centar Zagreb, podružnica Karlovac</item>
      <item>BELOBRAJDIĆ j.d.o.o.</item>
      <item>Josip Belobrajdić</item>
      <item>Josip Belobrajdić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BELOBRAJDIĆ j.d.o.o., OIB 14267864296, Klepci 128,47303 Josipdol</item>
      <item>Josip Belobrajdić, OIB 41832450165, Klepci 128,47303 Josipdol</item>
      <item>Josip Belobrajdić, OIB 41832450165, Klepci 128,47303 Josipdol</item>
    </izvorni_sadrzaj>
    <derivirana_varijabla naziv="DomainObject.Predmet.SudioniciListAdressOIB_1">
      <item>FINA, regionalni centar Zagreb, podružnica Karlovac, OIB 85821130368, Vitezovićeva 1,47000 Karlovac</item>
      <item>BELOBRAJDIĆ j.d.o.o., OIB 14267864296, Klepci 128,47303 Josipdol</item>
      <item>Josip Belobrajdić, OIB 41832450165, Klepci 128,47303 Josipdol</item>
      <item>Josip Belobrajdić, OIB 41832450165, Klepci 128,47303 Josipdol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14267864296</item>
      <item>, OIB 41832450165</item>
      <item>, OIB 41832450165</item>
    </izvorni_sadrzaj>
    <derivirana_varijabla naziv="DomainObject.Predmet.SudioniciListNazivOIB_1">
      <item>, OIB 85821130368</item>
      <item>, OIB 14267864296</item>
      <item>, OIB 41832450165</item>
      <item>, OIB 41832450165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666</properties:Words>
  <properties:Characters>3667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2017-03-29T08:53:00Z</dcterms:created>
  <dc:creator>MINISTARSTVO PRAVOSUĐA</dc:creator>
  <cp:lastModifiedBy>Višnja Svečak</cp:lastModifiedBy>
  <cp:lastPrinted>2017-03-29T08:53:00Z</cp:lastPrinted>
  <dcterms:modified xmlns:xsi="http://www.w3.org/2001/XMLSchema-instance" xsi:type="dcterms:W3CDTF">2017-03-29T08:56:00Z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St-2983/2016-11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