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37d1" w14:paraId="45937d1" w:rsidRDefault="001E6932" w:rsidP="001E6932" w:rsidR="001E6932">
      <w:pPr>
        <w15:collapsed w:val="false"/>
      </w:pPr>
      <w:bookmarkStart w:name="_GoBack" w:id="0"/>
      <w:bookmarkEnd w:id="0"/>
    </w:p>
    <w:p w:rsidRDefault="001E6932" w:rsidP="001E6932" w:rsidR="001E6932"/>
    <w:p w:rsidRDefault="001E6932" w:rsidP="001E6932" w:rsidR="001E6932"/>
    <w:p w:rsidRDefault="001E6932" w:rsidP="001E6932" w:rsidR="001E6932"/>
    <w:p w:rsidRDefault="001E6932" w:rsidP="001E6932" w:rsidR="001E6932">
      <w:r>
        <w:t>REPUBLIKA HRVATSKA</w:t>
      </w:r>
    </w:p>
    <w:p w:rsidRDefault="001E6932" w:rsidP="001E6932" w:rsidR="001E6932">
      <w:r>
        <w:t>TRGOVAČKI SUD U ZADRU</w:t>
      </w:r>
    </w:p>
    <w:p w:rsidRDefault="001E6932" w:rsidP="001E6932" w:rsidR="001E6932">
      <w:r>
        <w:t>STALNA SLUŽBA U ŠIBENIKU</w:t>
      </w:r>
    </w:p>
    <w:p w:rsidRDefault="001E6932" w:rsidP="001E6932" w:rsidR="001E6932"/>
    <w:p w:rsidRDefault="001E6932" w:rsidP="001E6932" w:rsidR="001E6932"/>
    <w:p w:rsidRDefault="001E6932" w:rsidP="001E6932" w:rsidR="001E6932">
      <w:pPr>
        <w:jc w:val="center"/>
      </w:pPr>
      <w:r>
        <w:t>R E P U B L I K A    H R V A T S K A</w:t>
      </w:r>
    </w:p>
    <w:p w:rsidRDefault="001E6932" w:rsidP="001E6932" w:rsidR="001E6932">
      <w:pPr>
        <w:jc w:val="center"/>
      </w:pPr>
    </w:p>
    <w:p w:rsidRDefault="001E6932" w:rsidP="001E6932" w:rsidR="001E6932">
      <w:pPr>
        <w:jc w:val="center"/>
      </w:pPr>
      <w:r>
        <w:t>R J E Š E N J E</w:t>
      </w:r>
    </w:p>
    <w:p w:rsidRDefault="001E6932" w:rsidP="001E6932" w:rsidR="001E6932">
      <w:pPr>
        <w:jc w:val="center"/>
      </w:pPr>
    </w:p>
    <w:p w:rsidRDefault="001E6932" w:rsidP="001E6932" w:rsidR="001E6932">
      <w:pPr>
        <w:jc w:val="center"/>
      </w:pPr>
    </w:p>
    <w:p w:rsidRDefault="001E6932" w:rsidP="001E6932" w:rsidR="001E6932">
      <w:pPr>
        <w:ind w:firstLine="708"/>
        <w:jc w:val="both"/>
      </w:pPr>
      <w:r>
        <w:t xml:space="preserve">Trgovački sud u Zadru, Stalna služba u Šibeniku, po stečajnom sucu Tereziji Goreta, u stečajnom postupku nad dužnikom  TLM-TPP d.o.o.  u stečaju iz Šibenika, Ulica Narodnog preporoda 12, OIB: 60576413258, kojeg zastupa stečajni upravitelj Predrag Filajdić, temeljem odredbi čl. 265. SZ-a („Narodne novine“ broj 71/15) – daljnjem tekstu SZ, dana 26. siječnja 2017. godine </w:t>
      </w:r>
    </w:p>
    <w:p w:rsidRDefault="001E6932" w:rsidP="001E6932" w:rsidR="001E6932"/>
    <w:p w:rsidRDefault="001E6932" w:rsidP="001E6932" w:rsidR="001E6932">
      <w:pPr>
        <w:jc w:val="center"/>
      </w:pPr>
      <w:r>
        <w:t>R i j e š i o  j e</w:t>
      </w:r>
    </w:p>
    <w:p w:rsidRDefault="001E6932" w:rsidP="001E6932" w:rsidR="001E6932"/>
    <w:p w:rsidRDefault="001E6932" w:rsidP="001E6932" w:rsidR="001E6932">
      <w:pPr>
        <w:jc w:val="center"/>
      </w:pPr>
    </w:p>
    <w:p w:rsidRDefault="001E6932" w:rsidP="001E6932" w:rsidR="001E6932">
      <w:pPr>
        <w:jc w:val="both"/>
      </w:pPr>
      <w:r>
        <w:t>Utvrđuju se tražbine koje se namiruju kao tražbine prvog isplatnog reda:</w:t>
      </w:r>
    </w:p>
    <w:p w:rsidRDefault="00AD72B1" w:rsidP="001E6932" w:rsidR="00AD72B1">
      <w:pPr>
        <w:jc w:val="both"/>
      </w:pPr>
    </w:p>
    <w:tbl>
      <w:tblPr>
        <w:tblW w:type="dxa" w:w="7740"/>
        <w:tblInd w:type="dxa" w:w="93"/>
        <w:tblLook w:val="04A0" w:noVBand="1" w:noHBand="0" w:lastColumn="0" w:firstColumn="1" w:lastRow="0" w:firstRow="1"/>
      </w:tblPr>
      <w:tblGrid>
        <w:gridCol w:w="620"/>
        <w:gridCol w:w="1860"/>
        <w:gridCol w:w="3720"/>
        <w:gridCol w:w="1540"/>
      </w:tblGrid>
      <w:tr w:rsidTr="00193437" w:rsidR="00193437" w:rsidRPr="00193437">
        <w:trPr>
          <w:trHeight w:val="255"/>
        </w:trPr>
        <w:tc>
          <w:tcPr>
            <w:tcW w:type="dxa" w:w="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rb</w:t>
            </w:r>
          </w:p>
        </w:tc>
        <w:tc>
          <w:tcPr>
            <w:tcW w:type="dxa" w:w="18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dxa" w:w="37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dxa" w:w="1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Iznos priznate tražbine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8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11238099711</w:t>
            </w:r>
          </w:p>
        </w:tc>
        <w:tc>
          <w:tcPr>
            <w:tcW w:type="dxa" w:w="37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DRAŽEN BAČELIĆ</w:t>
            </w:r>
          </w:p>
        </w:tc>
        <w:tc>
          <w:tcPr>
            <w:tcW w:type="dxa" w:w="1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196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722,21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86926712261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ZDRAVKO BAČELIĆ MEDIĆ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201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670,75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73781183028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BAČELIĆ-MEDIĆ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525,71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41427104027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PETAR BAČIĆ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195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107,04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83004396325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BAKULA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193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012,89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86928048128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ROKO BANOVAC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137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172,4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39812928581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ZORKA BARIŠIĆ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291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749,97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32635698788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MILAN BOKUN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201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.</w:t>
            </w: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494,17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93559010675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BORAK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135207,74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65795987959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BRAČIĆ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550648,77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96979468491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BRAICA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165019,16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65757937610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GORAN BRAJKOVIĆ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198500,32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62105401646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JOSIP BRALIĆ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147888,56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27619481851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DENIS BRALIĆ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201056,66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38473949263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IVAN BUJAS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105000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11486546038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MARIJO BUMBAK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161048,85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64097439270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DENIS BUMBAK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156561,31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82139081383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DAVOR BURA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105741,4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85135139913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GORAN BURAZER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117611,32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38018990546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IVAN BURAZER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181220,85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11606993421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JASMINKA BUŠAC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140390,86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56373676051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ZDRAVKO CERONJA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211751,78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78308016056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CREVAR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90311,94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00030613261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IGOR CRNOGAĆA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175541,38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68168152598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ANĐELKO CURAVIĆ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220918,18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01203809951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PAŠKO ČELAR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237171,12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21147239619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TOMISLAV ČULE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107381,77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61813846081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JAGODA ČVRLJAK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172093,88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97694079924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ZVONKO DUKIĆ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128593,62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26583098031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TONĆI ERCEG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161343,99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65768537257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TONKICA GABRILOVIĆ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224829,97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43132631002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JOSIP GAŠPEROV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184787,37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22487493054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VLATKA GOVIĆ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116033,37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83709839110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VEDRANA GRGAS-BILE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80500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61498964972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ANKICA GROZDANIĆ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226115,17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52228923496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ANTE GRUBIŠIĆ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143544,19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49186240377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ZORISLAV GRUBIŠIĆ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141156,53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07939311857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IVAN HRVAT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225917,61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75784205837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MLADENKA JAKŠIĆ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297391,73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17947958633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MLADEN JAKŠIĆ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124248,69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11258369723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DRAGO JAKŠIĆ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437425,85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80816489861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SINIŠA JUNAKOVIĆ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388903,42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85363046686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ŽIVANA JURIĆ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330334,11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45893135980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SILVANA JURIŠIĆ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246723,97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81556503679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SILVA KARDUM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242310,79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07796689686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KASAP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209544,86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09213719093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MARINKO KNEŽEVIĆ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124509,68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03795297108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PETAR KNEŽEVIĆ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254114,85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39182850490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MILIVOJ KNEŽIĆ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209725,76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48801332135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KRSTE KONJEVODA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226216,83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14892347013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BORISLAV KOŠTAN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256395,49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68758488250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KOVAČ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123173,66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50698994359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MILAN KOVAČIĆ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87607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08111024674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DRAGICA KULUŠIĆ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225683,33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77978795690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KUNDID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91000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49079974934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VALENTINA KURSAN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209845,01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29275178508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MARIO KURSAN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113438,48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91985442555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MARIJAN LJUBIČIĆ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139836,83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48579811029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LOKAS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115000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78593275184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ANKA MALADA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251820,26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36242826227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RENATO MALENICA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99123,09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97866336563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DAVORKA MARČIĆ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216879,37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83985838341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DOMINIK MARTINOVIĆ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23472,38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59736645419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MLADEN MARTINOVIĆ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185209,1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72871851977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ANKA MATIĆ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224589,14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04604138331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ANTE MILOŠEVIĆ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144314,21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35577157411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LJUBOMIR MIŠ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201266,64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47610714007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ANKA MIŠURA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118080,43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44979819426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DIVNA MIŠURA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246567,44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29370880711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JULIJA MIŠURA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69296,87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17804258840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BRANKO MIŠURA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204893,75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13606484212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MILAN MOČIĆ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234636,95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13432832555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MOROVIĆ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130344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61236010327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ANTE MRČELA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119000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72163524259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JOŠKO MRDEŽA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155847,96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80206227064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DARJO MRDEŽA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115842,43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13484452922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MATIJA MRŠA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52500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78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67669630696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MARKO NAKIĆ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131527,95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67754704681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MILENA PAPAK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258168,35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40671414747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NIKICA PAPAK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84000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74588124484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VELIMIR PAŠKALIN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118231,67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76886200810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TOMISLAV PAVEŠIĆ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165845,17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78963914222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STANISLAV PAVLAKOVIĆ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282214,37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89919947410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MILIVOJ PERAN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225933,06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70822156955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ANITA PEŠIĆ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110901,47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42054148859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NEDJELJKO PEŠIĆ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236394,85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70161766287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VINKO PETKOVIĆ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221697,56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86171934464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PAŠKO PETRINA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105000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90487473514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IVAN PIRIJA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233503,96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88655014167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PAŠKO PIRIJA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219046,67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20322948869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MILENKO PLAZANJIĆ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204433,68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55767715510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ANTE PLENČA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180843,76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20130449231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POLAK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381884,59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24632593382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DRAGO PRAŽEN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185965,33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66183968535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NIKOLA PULIĆ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219233,71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14273032646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LINDA RADIĆ PETKOVIĆ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192200,97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52912531501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JELENA RAMADŽA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259096,58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19295065937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MARKO ROKOVIĆ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200877,11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83525674645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IGOR RONČEVIĆ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54000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49047003624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NADA SERAJLIĆ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220701,98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14324881006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SKOČIĆ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91000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57910855467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JURE SLAMIĆ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268735,73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21745794602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VINKO SLAMIĆ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260361,68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35719135655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SLAMIĆ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144033,57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35363921781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ANTE SLAMIĆ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225924,42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84643085785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MATE SLAVICA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66905,38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05939218001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RAJKO STIPANDŽIJA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230614,13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22824292560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STIPANIČEV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197358,41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56063135943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NENAD STORIĆ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150532,76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95049403467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MARIJAN STRIČEVIĆ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144345,03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37947570935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TONĆI SVRAKA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118261,26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18506752314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IVAN SVRAKA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278915,06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05756616614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DARKO ŠARLIJA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204113,29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82100564633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ŠIMAC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250342,08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82605486664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NENAD ŠKORIĆ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193586,94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33019636220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DRAGO ŠKRLIN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43440,52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69768511894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STIPE ŠPIKIĆ BURAZER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180709,54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26906394091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JULIJANA TANFARA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217761,77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24351386741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ŽELJKO TULIĆ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120513,89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44939857476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STIPE VARNICA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178065,34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75264930188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NADA VARNICA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195815,61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17098217940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VLADO VITIĆ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209034,96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39015589260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ŠIME VLAHOV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156495,63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32210440637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DRAGAN VLAHOV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380178,71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18398660457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VRANJIĆ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131287,99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88983087508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MILJENKO VRČIĆ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126192,55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50756487345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NIKICA VUČENOVIĆ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226135,85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74815753899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JOSIP VUČIĆ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139116,67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71062114554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ŽIVKO VUKIČEVIĆ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190088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28362338573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VUKIČEVIĆ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240380,15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29362150079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IVICA VUKIČEVIĆ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210089,92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89847958045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VLADIMIR VUKOREPA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255627,45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16754818962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TONĆI VUKŠIĆ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14931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68089358800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VIRĐIL VUKŠIĆ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167607,89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64847250248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VELJKO VUNDAĆ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221071,62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84859584779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DRAGAN ZORČIĆ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206247,9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67981116221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MIRO ZORIĆ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149482,73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40433469142</w:t>
            </w:r>
          </w:p>
        </w:tc>
        <w:tc>
          <w:tcPr>
            <w:tcW w:type="dxa" w:w="3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MONIA ZOVKO MRČELA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63969,68</w:t>
            </w: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11628103558</w:t>
            </w:r>
          </w:p>
        </w:tc>
        <w:tc>
          <w:tcPr>
            <w:tcW w:type="dxa" w:w="372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ZORAN ŽONJA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  <w:hideMark/>
          </w:tcPr>
          <w:p w:rsidRDefault="00193437" w:rsidP="00193437" w:rsidR="00193437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193437">
              <w:rPr>
                <w:rFonts w:cs="Arial" w:hAnsi="Arial" w:ascii="Arial"/>
                <w:color w:val="000000"/>
                <w:sz w:val="16"/>
                <w:szCs w:val="16"/>
              </w:rPr>
              <w:t>193149,61</w:t>
            </w:r>
          </w:p>
        </w:tc>
      </w:tr>
      <w:tr w:rsidTr="00193437" w:rsidR="00F613BD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72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193437" w:rsidR="00F613BD" w:rsidRPr="00193437">
        <w:trPr>
          <w:trHeight w:val="255"/>
        </w:trPr>
        <w:tc>
          <w:tcPr>
            <w:tcW w:type="dxa" w:w="6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F613BD" w:rsidP="00193437" w:rsidR="00F613BD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72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noWrap/>
            <w:vAlign w:val="bottom"/>
          </w:tcPr>
          <w:p w:rsidRDefault="00F613BD" w:rsidP="00193437" w:rsidR="00F613BD" w:rsidRPr="00193437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193437" w:rsidR="00193437" w:rsidRPr="00193437">
        <w:trPr>
          <w:trHeight w:val="255"/>
        </w:trPr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3437" w:rsidP="00193437" w:rsidR="00193437" w:rsidRPr="0019343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1985"/>
        <w:gridCol w:w="2338"/>
        <w:gridCol w:w="2532"/>
        <w:gridCol w:w="1758"/>
      </w:tblGrid>
      <w:tr w:rsidTr="00F613BD" w:rsidR="00FA305B" w:rsidRPr="00FA305B">
        <w:trPr>
          <w:trHeight w:val="322"/>
        </w:trPr>
        <w:tc>
          <w:tcPr>
            <w:tcW w:type="dxa" w:w="675"/>
            <w:vMerge w:val="restart"/>
            <w:hideMark/>
          </w:tcPr>
          <w:p w:rsidRDefault="00FA305B" w:rsidP="00FA305B" w:rsidR="00FA305B" w:rsidRPr="00FA305B">
            <w:r>
              <w:t>140.</w:t>
            </w:r>
          </w:p>
        </w:tc>
        <w:tc>
          <w:tcPr>
            <w:tcW w:type="dxa" w:w="1985"/>
            <w:vMerge w:val="restart"/>
            <w:hideMark/>
          </w:tcPr>
          <w:p w:rsidRDefault="00FA305B" w:rsidP="00F613BD" w:rsidR="00FA305B" w:rsidRPr="00F613BD">
            <w:r w:rsidRPr="00F613BD">
              <w:t>AORPS</w:t>
            </w:r>
          </w:p>
        </w:tc>
        <w:tc>
          <w:tcPr>
            <w:tcW w:type="dxa" w:w="2338"/>
            <w:vMerge w:val="restart"/>
            <w:hideMark/>
          </w:tcPr>
          <w:p w:rsidRDefault="00FA305B" w:rsidP="00FA305B" w:rsidR="00FA305B" w:rsidRPr="00FA305B">
            <w:r w:rsidRPr="00FA305B">
              <w:t>4323472109</w:t>
            </w:r>
          </w:p>
        </w:tc>
        <w:tc>
          <w:tcPr>
            <w:tcW w:type="dxa" w:w="2532"/>
            <w:vMerge w:val="restart"/>
            <w:hideMark/>
          </w:tcPr>
          <w:p w:rsidRDefault="00FA305B" w:rsidP="00FA305B" w:rsidR="00FA305B" w:rsidRPr="00FA305B">
            <w:r w:rsidRPr="00FA305B">
              <w:t>FRANKOPANSKA 11,ZAGREB</w:t>
            </w:r>
          </w:p>
        </w:tc>
        <w:tc>
          <w:tcPr>
            <w:tcW w:type="dxa" w:w="1758"/>
            <w:vMerge w:val="restart"/>
            <w:hideMark/>
          </w:tcPr>
          <w:p w:rsidRDefault="00FA305B" w:rsidP="00FA305B" w:rsidR="00FA305B" w:rsidRPr="00FA305B">
            <w:r w:rsidRPr="00FA305B">
              <w:t>1.189.511,11</w:t>
            </w:r>
          </w:p>
        </w:tc>
      </w:tr>
      <w:tr w:rsidTr="00F613BD" w:rsidR="00FA305B" w:rsidRPr="00FA305B">
        <w:trPr>
          <w:trHeight w:val="825"/>
        </w:trPr>
        <w:tc>
          <w:tcPr>
            <w:tcW w:type="dxa" w:w="675"/>
            <w:vMerge/>
            <w:hideMark/>
          </w:tcPr>
          <w:p w:rsidRDefault="00FA305B" w:rsidP="00FA305B" w:rsidR="00FA305B" w:rsidRPr="00FA305B"/>
        </w:tc>
        <w:tc>
          <w:tcPr>
            <w:tcW w:type="dxa" w:w="1985"/>
            <w:vMerge/>
            <w:hideMark/>
          </w:tcPr>
          <w:p w:rsidRDefault="00FA305B" w:rsidP="00FA305B" w:rsidR="00FA305B" w:rsidRPr="00FA305B"/>
        </w:tc>
        <w:tc>
          <w:tcPr>
            <w:tcW w:type="dxa" w:w="2338"/>
            <w:vMerge/>
            <w:hideMark/>
          </w:tcPr>
          <w:p w:rsidRDefault="00FA305B" w:rsidP="00FA305B" w:rsidR="00FA305B" w:rsidRPr="00FA305B"/>
        </w:tc>
        <w:tc>
          <w:tcPr>
            <w:tcW w:type="dxa" w:w="2532"/>
            <w:vMerge/>
            <w:hideMark/>
          </w:tcPr>
          <w:p w:rsidRDefault="00FA305B" w:rsidP="00FA305B" w:rsidR="00FA305B" w:rsidRPr="00FA305B"/>
        </w:tc>
        <w:tc>
          <w:tcPr>
            <w:tcW w:type="dxa" w:w="1758"/>
            <w:vMerge/>
            <w:hideMark/>
          </w:tcPr>
          <w:p w:rsidRDefault="00FA305B" w:rsidP="00FA305B" w:rsidR="00FA305B" w:rsidRPr="00FA305B"/>
        </w:tc>
      </w:tr>
    </w:tbl>
    <w:p w:rsidRDefault="001E6932" w:rsidP="001E6932" w:rsidR="001E6932"/>
    <w:p w:rsidRDefault="00FA305B" w:rsidP="001E6932" w:rsidR="00FA305B"/>
    <w:p w:rsidRDefault="00FA305B" w:rsidP="001E6932" w:rsidR="00FA305B"/>
    <w:p w:rsidRDefault="00F613BD" w:rsidP="001E6932" w:rsidR="00FA305B">
      <w:r>
        <w:t>Utvrđuju se tražbine koje se namiruju kao tražbine drugog višeg isplatnog reda:</w:t>
      </w:r>
    </w:p>
    <w:p w:rsidRDefault="00FA305B" w:rsidP="001E6932" w:rsidR="00FA305B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53"/>
        <w:gridCol w:w="2739"/>
        <w:gridCol w:w="1420"/>
        <w:gridCol w:w="2502"/>
        <w:gridCol w:w="1474"/>
      </w:tblGrid>
      <w:tr w:rsidTr="00F613BD" w:rsidR="00FA305B" w:rsidRPr="00FA305B">
        <w:trPr>
          <w:trHeight w:val="1215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Redni broj prijavljene tražbine</w:t>
            </w:r>
          </w:p>
        </w:tc>
        <w:tc>
          <w:tcPr>
            <w:tcW w:type="dxa" w:w="2706"/>
            <w:vMerge w:val="restart"/>
            <w:hideMark/>
          </w:tcPr>
          <w:p w:rsidRDefault="00FA305B" w:rsidP="00FA305B" w:rsidR="00FA305B" w:rsidRPr="00FA305B">
            <w:r w:rsidRPr="00FA305B">
              <w:t>Ime i prezime / tvrtka  ili naziv vjerovnika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 xml:space="preserve">OIB vjerovnika </w:t>
            </w:r>
          </w:p>
        </w:tc>
        <w:tc>
          <w:tcPr>
            <w:tcW w:type="dxa" w:w="2472"/>
            <w:vMerge w:val="restart"/>
            <w:hideMark/>
          </w:tcPr>
          <w:p w:rsidRDefault="00FA305B" w:rsidP="00FA305B" w:rsidR="00FA305B" w:rsidRPr="00FA305B">
            <w:r w:rsidRPr="00FA305B">
              <w:t>Adresa / sjedište vjerovnika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Iznos priznate tražbine (kn)</w:t>
            </w:r>
          </w:p>
        </w:tc>
      </w:tr>
      <w:tr w:rsidTr="00F613BD" w:rsidR="00FA305B" w:rsidRPr="00FA305B">
        <w:trPr>
          <w:trHeight w:val="34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30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1.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HRVATSKE ŠUME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69693144506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LJUDEVITA FARKAŠA VUKOTINOVIĆA 2, 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248.528,97</w:t>
            </w:r>
          </w:p>
        </w:tc>
      </w:tr>
      <w:tr w:rsidTr="00F613BD" w:rsidR="00FA305B" w:rsidRPr="00FA305B">
        <w:trPr>
          <w:trHeight w:val="85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1125"/>
        </w:trPr>
        <w:tc>
          <w:tcPr>
            <w:tcW w:type="dxa" w:w="1140"/>
            <w:hideMark/>
          </w:tcPr>
          <w:p w:rsidRDefault="00FA305B" w:rsidR="00FA305B" w:rsidRPr="00FA305B">
            <w:r w:rsidRPr="00FA305B">
              <w:t>2.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LUKA ŠIBENIK D.O.O.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41169771101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OBALA HRVATSKE MORNARICE 4,22000 ŠIBENIK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103.823,40</w:t>
            </w:r>
          </w:p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3.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FOND ZA ZAŠTITU OKOLIŠA I ENERGETSKU UČINKOVITOST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85828625994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RADNIČKA CESTA 80,10000 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3.609,62</w:t>
            </w:r>
          </w:p>
        </w:tc>
      </w:tr>
      <w:tr w:rsidTr="00F613BD" w:rsidR="00FA305B" w:rsidRPr="00FA305B">
        <w:trPr>
          <w:trHeight w:val="115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bookmarkStart w:name="RANGE!A26" w:id="1"/>
            <w:r w:rsidRPr="00FA305B">
              <w:t>4.</w:t>
            </w:r>
            <w:bookmarkEnd w:id="1"/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KONZUM D.D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29955634590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M.ČAVIĆA 1A,10000 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5.426,74</w:t>
            </w:r>
          </w:p>
        </w:tc>
      </w:tr>
      <w:tr w:rsidTr="00F613BD" w:rsidR="00FA305B" w:rsidRPr="00FA305B">
        <w:trPr>
          <w:trHeight w:val="60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5.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VELEKEM D.D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62347407589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ULICA KNEZA LJUDEVITA POSAVSKOG 13,SESVETE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2.446,53</w:t>
            </w:r>
          </w:p>
        </w:tc>
      </w:tr>
      <w:tr w:rsidTr="00F613BD" w:rsidR="00FA305B" w:rsidRPr="00FA305B">
        <w:trPr>
          <w:trHeight w:val="5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lastRenderedPageBreak/>
              <w:t>6.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ZORKA BARIŠIĆ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39812928581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RUPE 126,SKRADIN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27.805,69</w:t>
            </w:r>
          </w:p>
        </w:tc>
      </w:tr>
      <w:tr w:rsidTr="00F613BD" w:rsidR="00FA305B" w:rsidRPr="00FA305B">
        <w:trPr>
          <w:trHeight w:val="100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7.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REPUBLIKA HRV.,MIN.FIN.,POREZNA UPRAVA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18683136487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ŠIBENIK,OBALA HRVATSKE MORNARICE 3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7.301.309,51</w:t>
            </w:r>
          </w:p>
        </w:tc>
      </w:tr>
      <w:tr w:rsidTr="00F613BD" w:rsidR="00FA305B" w:rsidRPr="00FA305B">
        <w:trPr>
          <w:trHeight w:val="103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8.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GRADSKA ČISTOĆA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54873130289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STJEPANA RADIĆA 100, 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137.919,69</w:t>
            </w:r>
          </w:p>
        </w:tc>
      </w:tr>
      <w:tr w:rsidTr="00F613BD" w:rsidR="00FA305B" w:rsidRPr="00FA305B">
        <w:trPr>
          <w:trHeight w:val="97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9.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ODVJETNIČKO DRUŠTVO ČERIN,MAR,ŽUVANIĆ ŠTAMBUK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65986891408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ZAGREB,JURIŠIĆEVA 9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47.657,06</w:t>
            </w:r>
          </w:p>
        </w:tc>
      </w:tr>
      <w:tr w:rsidTr="00F613BD" w:rsidR="00FA305B" w:rsidRPr="00FA305B">
        <w:trPr>
          <w:trHeight w:val="90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10.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HTVATSKA RADIOTELEVIZIJA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68419124305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ZAGREB,PRISAVLJE 3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6.795,19</w:t>
            </w:r>
          </w:p>
        </w:tc>
      </w:tr>
      <w:tr w:rsidTr="00F613BD" w:rsidR="00FA305B" w:rsidRPr="00FA305B">
        <w:trPr>
          <w:trHeight w:val="8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11.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LOGOSI-UNI-IMPEX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6666324486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KOPILICA 62, 21000 SPLIT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71.481,66</w:t>
            </w:r>
          </w:p>
        </w:tc>
      </w:tr>
      <w:tr w:rsidTr="00F613BD" w:rsidR="00FA305B" w:rsidRPr="00FA305B">
        <w:trPr>
          <w:trHeight w:val="54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12.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NIKOLA PULIĆ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6618398535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BIĆINE, BIĆINE 33C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11.257,22</w:t>
            </w:r>
          </w:p>
        </w:tc>
      </w:tr>
      <w:tr w:rsidTr="00F613BD" w:rsidR="00FA305B" w:rsidRPr="00FA305B">
        <w:trPr>
          <w:trHeight w:val="99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 w:rsidRPr="00FA305B">
              <w:t>13.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CREDITREFORM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99994367333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BOŽIDARA ADŽIJE 19,ZAGREB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10.242,26</w:t>
            </w:r>
          </w:p>
        </w:tc>
      </w:tr>
      <w:tr w:rsidTr="00F613BD" w:rsidR="00FA305B" w:rsidRPr="00FA305B">
        <w:trPr>
          <w:trHeight w:val="64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8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1</w:t>
            </w:r>
            <w:r>
              <w:t>4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HP-HRVATSKA POŠTA D.D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87311810356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JURIŠIĆEVA 13,ZAGREB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12.556,03</w:t>
            </w:r>
          </w:p>
        </w:tc>
      </w:tr>
      <w:tr w:rsidTr="00F613BD" w:rsidR="00FA305B" w:rsidRPr="00FA305B">
        <w:trPr>
          <w:trHeight w:val="58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1</w:t>
            </w:r>
            <w:r>
              <w:t>5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ZAJEDNIČKI ODVJETNIČKI URED IVICA RESTOVIĆ I VEDRANA GARAFULIĆ KUKOČ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71734673040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GORIČKA 12,21000 SPLIT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389.066,07</w:t>
            </w:r>
          </w:p>
        </w:tc>
      </w:tr>
      <w:tr w:rsidTr="00F613BD" w:rsidR="00FA305B" w:rsidRPr="00FA305B">
        <w:trPr>
          <w:trHeight w:val="139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1</w:t>
            </w:r>
            <w:r>
              <w:t>6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HRVATSKE VODE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2892138300</w:t>
            </w:r>
            <w:r w:rsidRPr="00FA305B">
              <w:lastRenderedPageBreak/>
              <w:t>1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lastRenderedPageBreak/>
              <w:t xml:space="preserve">ULICA GRADA </w:t>
            </w:r>
            <w:r w:rsidRPr="00FA305B">
              <w:lastRenderedPageBreak/>
              <w:t>ZAGREB 220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lastRenderedPageBreak/>
              <w:t>181.110,08</w:t>
            </w:r>
          </w:p>
        </w:tc>
      </w:tr>
      <w:tr w:rsidTr="00F613BD" w:rsidR="00FA305B" w:rsidRPr="00FA305B">
        <w:trPr>
          <w:trHeight w:val="5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lastRenderedPageBreak/>
              <w:t>1</w:t>
            </w:r>
            <w:r>
              <w:t>7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ERSTE CARD CLUB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85941596441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PRAŠKA 5,ZAGREB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5.345,86</w:t>
            </w:r>
          </w:p>
        </w:tc>
      </w:tr>
      <w:tr w:rsidTr="00F613BD" w:rsidR="00FA305B" w:rsidRPr="00FA305B">
        <w:trPr>
          <w:trHeight w:val="39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1</w:t>
            </w:r>
            <w:r>
              <w:t>8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NEZAVISNI SINDIKAT "SLAP"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41992863880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NARODNOG PREPORODA 12,ŠIBENIK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413.658,24</w:t>
            </w:r>
          </w:p>
        </w:tc>
      </w:tr>
      <w:tr w:rsidTr="00F613BD" w:rsidR="00FA305B" w:rsidRPr="00FA305B">
        <w:trPr>
          <w:trHeight w:val="48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>
              <w:t>19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USTANOVA ZA ZDRAVSTVENU SKRB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99041110102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STJPANA RADIĆA 137A,ŠIBENIK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3.830,00</w:t>
            </w:r>
          </w:p>
        </w:tc>
      </w:tr>
      <w:tr w:rsidTr="00F613BD" w:rsidR="00FA305B" w:rsidRPr="00FA305B">
        <w:trPr>
          <w:trHeight w:val="57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0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TLM ALUMINIUM DD U STEČAJU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82733440679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NARODNOG PREPORODA 12,ŠIBENIK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79.062.564,83</w:t>
            </w:r>
          </w:p>
        </w:tc>
      </w:tr>
      <w:tr w:rsidTr="00F613BD" w:rsidR="00FA305B" w:rsidRPr="00FA305B">
        <w:trPr>
          <w:trHeight w:val="84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1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IMPOL ULAGANJA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46721185366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NARODNOG PREPORODA 12,ŠIBENIK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103.343,81</w:t>
            </w:r>
          </w:p>
        </w:tc>
      </w:tr>
      <w:tr w:rsidTr="00F613BD" w:rsidR="00FA305B" w:rsidRPr="00FA305B">
        <w:trPr>
          <w:trHeight w:val="63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2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CROATIA OSIGURANJE DD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26187994862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MIRAMARSKA 22,ZAGREB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2.492.858,69</w:t>
            </w:r>
          </w:p>
        </w:tc>
      </w:tr>
      <w:tr w:rsidTr="00F613BD" w:rsidR="00FA305B" w:rsidRPr="00FA305B">
        <w:trPr>
          <w:trHeight w:val="70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3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ADRIAL PLUS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62244399525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NARODNOG PREPORODA 12,ŠIBENIK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9.226.141,14</w:t>
            </w:r>
          </w:p>
        </w:tc>
      </w:tr>
      <w:tr w:rsidTr="00F613BD" w:rsidR="00FA305B" w:rsidRPr="00FA305B">
        <w:trPr>
          <w:trHeight w:val="84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4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MESER CROATIA PLIN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32179081874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INDUSTRIJSKA 1,10290 ZAPREŠIĆ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3.960,87</w:t>
            </w:r>
          </w:p>
        </w:tc>
      </w:tr>
      <w:tr w:rsidTr="00F613BD" w:rsidR="00FA305B" w:rsidRPr="00FA305B">
        <w:trPr>
          <w:trHeight w:val="75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5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HRVATSKI TELEKOM DD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81793146560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ROBERTA FRANGEŠA MIHANOVIĆA 9,ZAGREB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55.933,61</w:t>
            </w:r>
          </w:p>
        </w:tc>
      </w:tr>
      <w:tr w:rsidTr="00F613BD" w:rsidR="00FA305B" w:rsidRPr="00FA305B">
        <w:trPr>
          <w:trHeight w:val="8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6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STROJOMEHANIKA MIŠURA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46256866185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MIŠURE DANILO KRALJICE,ŠIBENIK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19.475,00</w:t>
            </w:r>
          </w:p>
        </w:tc>
      </w:tr>
      <w:tr w:rsidTr="00F613BD" w:rsidR="00FA305B" w:rsidRPr="00FA305B">
        <w:trPr>
          <w:trHeight w:val="48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7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INTEHNA ZAGREB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37327565128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SAMOBORSKA 255,ZAGREB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8.338,82</w:t>
            </w:r>
          </w:p>
        </w:tc>
      </w:tr>
      <w:tr w:rsidTr="00F613BD" w:rsidR="00FA305B" w:rsidRPr="00FA305B">
        <w:trPr>
          <w:trHeight w:val="54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2</w:t>
            </w:r>
            <w:r>
              <w:t>8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TRAST D.D.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93225891495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PRISAVLJE 2,ZAGREB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339.889,97</w:t>
            </w:r>
          </w:p>
        </w:tc>
      </w:tr>
      <w:tr w:rsidTr="00F613BD" w:rsidR="00FA305B" w:rsidRPr="00FA305B">
        <w:trPr>
          <w:trHeight w:val="525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R="00FA305B" w:rsidRPr="00FA305B">
            <w:r>
              <w:t>29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FUCHS MAZIVA D.O.O.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9969452519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t>KRMICA 8,DOMASLOVEC,10430 SAMOBOR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t>101.683,09</w:t>
            </w:r>
          </w:p>
        </w:tc>
      </w:tr>
      <w:tr w:rsidTr="00F613BD" w:rsidR="00FA305B" w:rsidRPr="00FA305B">
        <w:trPr>
          <w:trHeight w:val="81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322"/>
        </w:trPr>
        <w:tc>
          <w:tcPr>
            <w:tcW w:type="dxa" w:w="1140"/>
            <w:vMerge w:val="restart"/>
            <w:hideMark/>
          </w:tcPr>
          <w:p w:rsidRDefault="00FA305B" w:rsidP="00FA305B" w:rsidR="00FA305B" w:rsidRPr="00FA305B">
            <w:r w:rsidRPr="00FA305B">
              <w:t>3</w:t>
            </w:r>
            <w:r>
              <w:t>0</w:t>
            </w:r>
            <w:r w:rsidRPr="00FA305B">
              <w:t>.</w:t>
            </w:r>
          </w:p>
        </w:tc>
        <w:tc>
          <w:tcPr>
            <w:tcW w:type="dxa" w:w="2706"/>
            <w:vMerge w:val="restart"/>
            <w:hideMark/>
          </w:tcPr>
          <w:p w:rsidRDefault="00FA305B" w:rsidR="00FA305B" w:rsidRPr="00FA305B">
            <w:r w:rsidRPr="00FA305B">
              <w:t>TLM DD</w:t>
            </w:r>
          </w:p>
        </w:tc>
        <w:tc>
          <w:tcPr>
            <w:tcW w:type="dxa" w:w="1404"/>
            <w:vMerge w:val="restart"/>
            <w:hideMark/>
          </w:tcPr>
          <w:p w:rsidRDefault="00FA305B" w:rsidP="00FA305B" w:rsidR="00FA305B" w:rsidRPr="00FA305B">
            <w:r w:rsidRPr="00FA305B">
              <w:t>7111263548</w:t>
            </w:r>
            <w:r w:rsidRPr="00FA305B">
              <w:lastRenderedPageBreak/>
              <w:t>7</w:t>
            </w:r>
          </w:p>
        </w:tc>
        <w:tc>
          <w:tcPr>
            <w:tcW w:type="dxa" w:w="2472"/>
            <w:vMerge w:val="restart"/>
            <w:hideMark/>
          </w:tcPr>
          <w:p w:rsidRDefault="00FA305B" w:rsidR="00FA305B" w:rsidRPr="00FA305B">
            <w:r w:rsidRPr="00FA305B">
              <w:lastRenderedPageBreak/>
              <w:t xml:space="preserve">NARODNOG </w:t>
            </w:r>
            <w:r w:rsidRPr="00FA305B">
              <w:lastRenderedPageBreak/>
              <w:t>PREPORODA 12,ŠIBENIK</w:t>
            </w:r>
          </w:p>
        </w:tc>
        <w:tc>
          <w:tcPr>
            <w:tcW w:type="dxa" w:w="1566"/>
            <w:vMerge w:val="restart"/>
            <w:hideMark/>
          </w:tcPr>
          <w:p w:rsidRDefault="00FA305B" w:rsidP="00FA305B" w:rsidR="00FA305B" w:rsidRPr="00FA305B">
            <w:r w:rsidRPr="00FA305B">
              <w:lastRenderedPageBreak/>
              <w:t>7.588.645,4</w:t>
            </w:r>
            <w:r w:rsidRPr="00FA305B">
              <w:lastRenderedPageBreak/>
              <w:t>4</w:t>
            </w:r>
          </w:p>
        </w:tc>
      </w:tr>
      <w:tr w:rsidTr="00F613BD" w:rsidR="00FA305B" w:rsidRPr="00FA305B">
        <w:trPr>
          <w:trHeight w:val="870"/>
        </w:trPr>
        <w:tc>
          <w:tcPr>
            <w:tcW w:type="dxa" w:w="1140"/>
            <w:vMerge/>
            <w:hideMark/>
          </w:tcPr>
          <w:p w:rsidRDefault="00FA305B" w:rsidR="00FA305B" w:rsidRPr="00FA305B"/>
        </w:tc>
        <w:tc>
          <w:tcPr>
            <w:tcW w:type="dxa" w:w="2706"/>
            <w:vMerge/>
            <w:hideMark/>
          </w:tcPr>
          <w:p w:rsidRDefault="00FA305B" w:rsidR="00FA305B" w:rsidRPr="00FA305B"/>
        </w:tc>
        <w:tc>
          <w:tcPr>
            <w:tcW w:type="dxa" w:w="1404"/>
            <w:vMerge/>
            <w:hideMark/>
          </w:tcPr>
          <w:p w:rsidRDefault="00FA305B" w:rsidR="00FA305B" w:rsidRPr="00FA305B"/>
        </w:tc>
        <w:tc>
          <w:tcPr>
            <w:tcW w:type="dxa" w:w="2472"/>
            <w:vMerge/>
            <w:hideMark/>
          </w:tcPr>
          <w:p w:rsidRDefault="00FA305B" w:rsidR="00FA305B" w:rsidRPr="00FA305B"/>
        </w:tc>
        <w:tc>
          <w:tcPr>
            <w:tcW w:type="dxa" w:w="1566"/>
            <w:vMerge/>
            <w:hideMark/>
          </w:tcPr>
          <w:p w:rsidRDefault="00FA305B" w:rsidR="00FA305B" w:rsidRPr="00FA305B"/>
        </w:tc>
      </w:tr>
      <w:tr w:rsidTr="00F613BD" w:rsidR="00FA305B" w:rsidRPr="00FA305B">
        <w:trPr>
          <w:trHeight w:val="870"/>
        </w:trPr>
        <w:tc>
          <w:tcPr>
            <w:tcW w:type="dxa" w:w="1140"/>
            <w:hideMark/>
          </w:tcPr>
          <w:p w:rsidRDefault="00FA305B" w:rsidR="00FA305B" w:rsidRPr="00FA305B">
            <w:r>
              <w:lastRenderedPageBreak/>
              <w:t>31</w:t>
            </w:r>
            <w:r w:rsidRPr="00FA305B">
              <w:t>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IND-EKO D.O.O.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60067885527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KORZO 40/2,51000 RIJEKA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314.164,87</w:t>
            </w:r>
          </w:p>
        </w:tc>
      </w:tr>
      <w:tr w:rsidTr="00F613BD" w:rsidR="00FA305B" w:rsidRPr="00FA305B">
        <w:trPr>
          <w:trHeight w:val="870"/>
        </w:trPr>
        <w:tc>
          <w:tcPr>
            <w:tcW w:type="dxa" w:w="1140"/>
            <w:hideMark/>
          </w:tcPr>
          <w:p w:rsidRDefault="00FA305B" w:rsidP="00FA305B" w:rsidR="00FA305B" w:rsidRPr="00FA305B">
            <w:r w:rsidRPr="00FA305B">
              <w:t>3</w:t>
            </w:r>
            <w:r>
              <w:t>2</w:t>
            </w:r>
            <w:r w:rsidRPr="00FA305B">
              <w:t>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PETROL PLIN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16023317693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OREŠKOVIĆEVA 6 H, ZAGREB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47.820,62</w:t>
            </w:r>
          </w:p>
        </w:tc>
      </w:tr>
      <w:tr w:rsidTr="00F613BD" w:rsidR="00FA305B" w:rsidRPr="00FA305B">
        <w:trPr>
          <w:trHeight w:val="870"/>
        </w:trPr>
        <w:tc>
          <w:tcPr>
            <w:tcW w:type="dxa" w:w="1140"/>
            <w:hideMark/>
          </w:tcPr>
          <w:p w:rsidRDefault="00FA305B" w:rsidP="00FA305B" w:rsidR="00FA305B" w:rsidRPr="00FA305B">
            <w:r w:rsidRPr="00FA305B">
              <w:t>3</w:t>
            </w:r>
            <w:r>
              <w:t>3</w:t>
            </w:r>
            <w:r w:rsidRPr="00FA305B">
              <w:t>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ZAGREBINSPEKT D.O.O.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82752153530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DRAŠKOVIĆEVA 29, ZAGREB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16.050,00</w:t>
            </w:r>
          </w:p>
        </w:tc>
      </w:tr>
      <w:tr w:rsidTr="00F613BD" w:rsidR="00FA305B" w:rsidRPr="00FA305B">
        <w:trPr>
          <w:trHeight w:val="870"/>
        </w:trPr>
        <w:tc>
          <w:tcPr>
            <w:tcW w:type="dxa" w:w="1140"/>
            <w:hideMark/>
          </w:tcPr>
          <w:p w:rsidRDefault="00FA305B" w:rsidP="00FA305B" w:rsidR="00FA305B" w:rsidRPr="00FA305B">
            <w:r w:rsidRPr="00FA305B">
              <w:t>3</w:t>
            </w:r>
            <w:r>
              <w:t>4</w:t>
            </w:r>
            <w:r w:rsidRPr="00FA305B">
              <w:t>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GRAD ŠIBENIK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55644094063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TRG PALIH BRANITELJA DOMOVINSKOG RATA 1,ŠIBENIK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1.245.413,84</w:t>
            </w:r>
          </w:p>
        </w:tc>
      </w:tr>
      <w:tr w:rsidTr="00F613BD" w:rsidR="00FA305B" w:rsidRPr="00FA305B">
        <w:trPr>
          <w:trHeight w:val="870"/>
        </w:trPr>
        <w:tc>
          <w:tcPr>
            <w:tcW w:type="dxa" w:w="1140"/>
            <w:hideMark/>
          </w:tcPr>
          <w:p w:rsidRDefault="00FA305B" w:rsidP="00FA305B" w:rsidR="00FA305B" w:rsidRPr="00FA305B">
            <w:r w:rsidRPr="00FA305B">
              <w:t>3</w:t>
            </w:r>
            <w:r>
              <w:t>5</w:t>
            </w:r>
            <w:r w:rsidRPr="00FA305B">
              <w:t>.</w:t>
            </w:r>
          </w:p>
        </w:tc>
        <w:tc>
          <w:tcPr>
            <w:tcW w:type="dxa" w:w="2706"/>
            <w:hideMark/>
          </w:tcPr>
          <w:p w:rsidRDefault="00FA305B" w:rsidR="00FA305B" w:rsidRPr="00FA305B">
            <w:r w:rsidRPr="00FA305B">
              <w:t>IMPOL - TLM D.O.O.</w:t>
            </w:r>
          </w:p>
        </w:tc>
        <w:tc>
          <w:tcPr>
            <w:tcW w:type="dxa" w:w="1404"/>
            <w:hideMark/>
          </w:tcPr>
          <w:p w:rsidRDefault="00FA305B" w:rsidP="00FA305B" w:rsidR="00FA305B" w:rsidRPr="00FA305B">
            <w:r w:rsidRPr="00FA305B">
              <w:t>92847338730</w:t>
            </w:r>
          </w:p>
        </w:tc>
        <w:tc>
          <w:tcPr>
            <w:tcW w:type="dxa" w:w="2472"/>
            <w:hideMark/>
          </w:tcPr>
          <w:p w:rsidRDefault="00FA305B" w:rsidR="00FA305B" w:rsidRPr="00FA305B">
            <w:r w:rsidRPr="00FA305B">
              <w:t>NARODNOG PREPORODA 12,ŠIBENIK</w:t>
            </w:r>
          </w:p>
        </w:tc>
        <w:tc>
          <w:tcPr>
            <w:tcW w:type="dxa" w:w="1566"/>
            <w:hideMark/>
          </w:tcPr>
          <w:p w:rsidRDefault="00FA305B" w:rsidP="00FA305B" w:rsidR="00FA305B" w:rsidRPr="00FA305B">
            <w:r w:rsidRPr="00FA305B">
              <w:t>51.771.134,95</w:t>
            </w:r>
          </w:p>
        </w:tc>
      </w:tr>
    </w:tbl>
    <w:p w:rsidRDefault="001E6932" w:rsidP="001E6932" w:rsidR="001E6932"/>
    <w:p w:rsidRDefault="001E6932" w:rsidP="001E6932" w:rsidR="001E6932"/>
    <w:p w:rsidRDefault="001E6932" w:rsidP="001E6932" w:rsidR="001E6932">
      <w:pPr>
        <w:ind w:firstLine="708"/>
        <w:jc w:val="both"/>
      </w:pPr>
      <w:r>
        <w:t>U stečajnom postupku koji se vodi kod ovog suda pod gornjim poslovnim brojem nad imovinom dužnika TLM-TPP d.o.o. iz Šibenika, Ulica Narodnog preporoda 12, OIB: 60576413258, na ispitnom ročištu održanom dana 24. studenog 2016. godine ispitane su  tražbine vjerovnika iz ovog rješenja, te su sve tražbine priznate.</w:t>
      </w:r>
    </w:p>
    <w:p w:rsidRDefault="001E6932" w:rsidP="001E6932" w:rsidR="001E6932">
      <w:pPr>
        <w:ind w:firstLine="708"/>
        <w:jc w:val="both"/>
      </w:pPr>
    </w:p>
    <w:p w:rsidRDefault="001E6932" w:rsidP="001E6932" w:rsidR="001E6932">
      <w:pPr>
        <w:ind w:firstLine="708"/>
        <w:jc w:val="both"/>
      </w:pPr>
      <w:r>
        <w:t xml:space="preserve">Stečajni upravitelj je priznao sve tražbine ovog rješenja, a kako ih niti jedan vjerovnik nije osporio, to se iste u smislu čl. 263.  Stečajnog zakona (Narodne novine br. 71/15), smatraju utvrđenim. </w:t>
      </w:r>
    </w:p>
    <w:p w:rsidRDefault="001E6932" w:rsidP="001E6932" w:rsidR="001E6932">
      <w:pPr>
        <w:jc w:val="both"/>
      </w:pPr>
    </w:p>
    <w:p w:rsidRDefault="001E6932" w:rsidP="001E6932" w:rsidR="001E6932">
      <w:pPr>
        <w:jc w:val="center"/>
      </w:pPr>
      <w:r>
        <w:t>U Šibeniku, 26. siječnja  2017. godine</w:t>
      </w:r>
    </w:p>
    <w:p w:rsidRDefault="001E6932" w:rsidP="001E6932" w:rsidR="001E6932">
      <w:pPr>
        <w:jc w:val="center"/>
      </w:pPr>
    </w:p>
    <w:p w:rsidRDefault="001E6932" w:rsidP="001E6932" w:rsidR="001E6932">
      <w:pPr>
        <w:jc w:val="right"/>
      </w:pPr>
      <w:r>
        <w:t>STEČAJNI SUDAC</w:t>
      </w:r>
    </w:p>
    <w:p w:rsidRDefault="001E6932" w:rsidP="001E6932" w:rsidR="001E6932">
      <w:pPr>
        <w:jc w:val="right"/>
      </w:pPr>
    </w:p>
    <w:p w:rsidRDefault="001E6932" w:rsidP="001E6932" w:rsidR="001E6932">
      <w:pPr>
        <w:jc w:val="right"/>
      </w:pPr>
      <w:r>
        <w:t>Terezija Goreta</w:t>
      </w:r>
    </w:p>
    <w:p w:rsidRDefault="001E6932" w:rsidP="001E6932" w:rsidR="001E6932">
      <w:pPr>
        <w:jc w:val="both"/>
      </w:pPr>
    </w:p>
    <w:p w:rsidRDefault="001E6932" w:rsidP="001E6932" w:rsidR="001E6932">
      <w:pPr>
        <w:jc w:val="both"/>
      </w:pPr>
      <w:r>
        <w:t>POUKA O PRAVNOM LIJEKU:</w:t>
      </w:r>
    </w:p>
    <w:p w:rsidRDefault="001E6932" w:rsidP="001E6932" w:rsidR="001E6932">
      <w:pPr>
        <w:jc w:val="both"/>
      </w:pPr>
    </w:p>
    <w:p w:rsidRDefault="001E6932" w:rsidP="001E6932" w:rsidR="001E6932">
      <w:pPr>
        <w:ind w:firstLine="708"/>
        <w:jc w:val="both"/>
      </w:pPr>
      <w: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1E6932" w:rsidP="001E6932" w:rsidR="001E6932">
      <w:pPr>
        <w:jc w:val="both"/>
      </w:pPr>
    </w:p>
    <w:p w:rsidRDefault="001E6932" w:rsidP="001E6932" w:rsidR="001E6932">
      <w:pPr>
        <w:jc w:val="both"/>
      </w:pPr>
      <w:r>
        <w:t>Dostaviti:</w:t>
      </w:r>
    </w:p>
    <w:p w:rsidRDefault="001E6932" w:rsidP="001E6932" w:rsidR="001E6932">
      <w:pPr>
        <w:numPr>
          <w:ilvl w:val="0"/>
          <w:numId w:val="1"/>
        </w:numPr>
        <w:jc w:val="both"/>
      </w:pPr>
      <w:r>
        <w:t>stečajnom upravitelju,</w:t>
      </w:r>
    </w:p>
    <w:p w:rsidRDefault="001E6932" w:rsidP="00F613BD" w:rsidR="00457B8B">
      <w:pPr>
        <w:numPr>
          <w:ilvl w:val="0"/>
          <w:numId w:val="1"/>
        </w:numPr>
        <w:jc w:val="both"/>
      </w:pPr>
      <w:r>
        <w:t>e-oglasna ploča</w:t>
      </w:r>
    </w:p>
    <w:sectPr w:rsidSect="00007571" w:rsidR="00457B8B">
      <w:head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A59" w:rsidP="00007571" w:rsidR="00AE0A59">
      <w:r>
        <w:separator/>
      </w:r>
    </w:p>
  </w:endnote>
  <w:endnote w:id="0" w:type="continuationSeparator">
    <w:p w:rsidRDefault="00AE0A59" w:rsidP="00007571" w:rsidR="00AE0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A59" w:rsidP="00007571" w:rsidR="00AE0A59">
      <w:r>
        <w:separator/>
      </w:r>
    </w:p>
  </w:footnote>
  <w:footnote w:id="0" w:type="continuationSeparator">
    <w:p w:rsidRDefault="00AE0A59" w:rsidP="00007571" w:rsidR="00AE0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3846681"/>
      <w:docPartObj>
        <w:docPartGallery w:val="Page Numbers (Top of Page)"/>
        <w:docPartUnique/>
      </w:docPartObj>
    </w:sdtPr>
    <w:sdtEndPr/>
    <w:sdtContent>
      <w:p w:rsidRDefault="00007571" w:rsidR="00007571">
        <w:pPr>
          <w:pStyle w:val="Zaglavlje"/>
          <w:jc w:val="center"/>
        </w:pPr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6522">
          <w:rPr>
            <w:noProof/>
          </w:rPr>
          <w:t>7</w:t>
        </w:r>
        <w:r>
          <w:fldChar w:fldCharType="end"/>
        </w:r>
        <w:r>
          <w:t xml:space="preserve">                                                        9 St-942/16</w:t>
        </w:r>
      </w:p>
    </w:sdtContent>
  </w:sdt>
  <w:p w:rsidRDefault="00007571" w:rsidR="000075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569B"/>
    <w:rsid w:val="00007571"/>
    <w:rsid w:val="00193437"/>
    <w:rsid w:val="001E6932"/>
    <w:rsid w:val="00333D82"/>
    <w:rsid w:val="0037569B"/>
    <w:rsid w:val="00416522"/>
    <w:rsid w:val="00457B8B"/>
    <w:rsid w:val="00522F00"/>
    <w:rsid w:val="00AD72B1"/>
    <w:rsid w:val="00AE0A59"/>
    <w:rsid w:val="00F613BD"/>
    <w:rsid w:val="00FA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9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72B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D72B1"/>
    <w:rPr>
      <w:color w:val="800080"/>
      <w:u w:val="single"/>
    </w:rPr>
  </w:style>
  <w:style w:customStyle="true" w:styleId="xl58" w:type="paragraph">
    <w:name w:val="xl58"/>
    <w:basedOn w:val="Normal"/>
    <w:rsid w:val="00AD72B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</w:pPr>
    <w:rPr>
      <w:rFonts w:cs="Arial" w:hAnsi="Arial" w:ascii="Arial"/>
      <w:color w:val="000000"/>
      <w:sz w:val="16"/>
      <w:szCs w:val="16"/>
    </w:rPr>
  </w:style>
  <w:style w:customStyle="true" w:styleId="xl59" w:type="paragraph">
    <w:name w:val="xl59"/>
    <w:basedOn w:val="Normal"/>
    <w:rsid w:val="00AD72B1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60" w:type="paragraph">
    <w:name w:val="xl60"/>
    <w:basedOn w:val="Normal"/>
    <w:rsid w:val="00AD72B1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</w:pPr>
    <w:rPr>
      <w:rFonts w:cs="Arial" w:hAnsi="Arial" w:ascii="Arial"/>
      <w:color w:val="000000"/>
      <w:sz w:val="16"/>
      <w:szCs w:val="16"/>
    </w:rPr>
  </w:style>
  <w:style w:customStyle="true" w:styleId="xl61" w:type="paragraph">
    <w:name w:val="xl61"/>
    <w:basedOn w:val="Normal"/>
    <w:rsid w:val="00AD72B1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jc w:val="right"/>
    </w:pPr>
    <w:rPr>
      <w:rFonts w:cs="Arial" w:hAnsi="Arial" w:ascii="Arial"/>
      <w:color w:val="000000"/>
      <w:sz w:val="16"/>
      <w:szCs w:val="16"/>
    </w:rPr>
  </w:style>
  <w:style w:customStyle="true" w:styleId="xl62" w:type="paragraph">
    <w:name w:val="xl62"/>
    <w:basedOn w:val="Normal"/>
    <w:rsid w:val="00AD72B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3" w:type="paragraph">
    <w:name w:val="xl63"/>
    <w:basedOn w:val="Normal"/>
    <w:rsid w:val="00AD72B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</w:rPr>
  </w:style>
  <w:style w:styleId="Reetkatablice" w:type="table">
    <w:name w:val="Table Grid"/>
    <w:basedOn w:val="Obinatablica"/>
    <w:uiPriority w:val="59"/>
    <w:rsid w:val="00FA305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61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3B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75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757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75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75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9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72B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D72B1"/>
    <w:rPr>
      <w:color w:val="800080"/>
      <w:u w:val="single"/>
    </w:rPr>
  </w:style>
  <w:style w:customStyle="1" w:styleId="xl58" w:type="paragraph">
    <w:name w:val="xl58"/>
    <w:basedOn w:val="Normal"/>
    <w:rsid w:val="00AD72B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</w:pPr>
    <w:rPr>
      <w:rFonts w:ascii="Arial" w:cs="Arial" w:hAnsi="Arial"/>
      <w:color w:val="000000"/>
      <w:sz w:val="16"/>
      <w:szCs w:val="16"/>
    </w:rPr>
  </w:style>
  <w:style w:customStyle="1" w:styleId="xl59" w:type="paragraph">
    <w:name w:val="xl59"/>
    <w:basedOn w:val="Normal"/>
    <w:rsid w:val="00AD72B1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60" w:type="paragraph">
    <w:name w:val="xl60"/>
    <w:basedOn w:val="Normal"/>
    <w:rsid w:val="00AD72B1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</w:pPr>
    <w:rPr>
      <w:rFonts w:ascii="Arial" w:cs="Arial" w:hAnsi="Arial"/>
      <w:color w:val="000000"/>
      <w:sz w:val="16"/>
      <w:szCs w:val="16"/>
    </w:rPr>
  </w:style>
  <w:style w:customStyle="1" w:styleId="xl61" w:type="paragraph">
    <w:name w:val="xl61"/>
    <w:basedOn w:val="Normal"/>
    <w:rsid w:val="00AD72B1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jc w:val="right"/>
    </w:pPr>
    <w:rPr>
      <w:rFonts w:ascii="Arial" w:cs="Arial" w:hAnsi="Arial"/>
      <w:color w:val="000000"/>
      <w:sz w:val="16"/>
      <w:szCs w:val="16"/>
    </w:rPr>
  </w:style>
  <w:style w:customStyle="1" w:styleId="xl62" w:type="paragraph">
    <w:name w:val="xl62"/>
    <w:basedOn w:val="Normal"/>
    <w:rsid w:val="00AD72B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3" w:type="paragraph">
    <w:name w:val="xl63"/>
    <w:basedOn w:val="Normal"/>
    <w:rsid w:val="00AD72B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</w:rPr>
  </w:style>
  <w:style w:styleId="Reetkatablice" w:type="table">
    <w:name w:val="Table Grid"/>
    <w:basedOn w:val="Obinatablica"/>
    <w:uiPriority w:val="59"/>
    <w:rsid w:val="00FA305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61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3B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75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757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75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75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2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3 svezka
- prijave tražbina u st. pisarnici u kal</izvorni_sadrzaj>
    <derivirana_varijabla naziv="DomainObject.Predmet.Opis_1">- Spis se sastoji od 3 svezka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62105401646</item>
      <item>, OIB 60576413258</item>
      <item>, OIB 73781183028</item>
      <item>, OIB 50756487345</item>
      <item>, OIB 28362338573</item>
    </izvorni_sadrzaj>
    <derivirana_varijabla naziv="DomainObject.Predmet.SudioniciListNazivOIB_1">
      <item>, OIB 62105401646</item>
      <item>, OIB 60576413258</item>
      <item>, OIB 73781183028</item>
      <item>, OIB 50756487345</item>
      <item>, OIB 28362338573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00607-2124-4FAB-973E-B117D268B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1329</properties:Words>
  <properties:Characters>8688</properties:Characters>
  <properties:Lines>1108</properties:Lines>
  <properties:Paragraphs>764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2017-01-26T11:49:00Z</dcterms:created>
  <dc:creator>Terezija Goreta</dc:creator>
  <dc:description/>
  <cp:keywords/>
  <cp:lastModifiedBy>Terezija Goreta</cp:lastModifiedBy>
  <cp:lastPrinted>2017-01-26T12:52:00Z</cp:lastPrinted>
  <dcterms:modified xmlns:xsi="http://www.w3.org/2001/XMLSchema-instance" xsi:type="dcterms:W3CDTF">2017-01-26T12:55:00Z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