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b7b4" w14:paraId="0adb7b4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74059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St-563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C74059">
        <w:rPr>
          <w:rFonts w:cs="Times New Roman" w:eastAsia="Times New Roman" w:hAnsi="Times New Roman" w:ascii="Times New Roman"/>
          <w:sz w:val="24"/>
          <w:szCs w:val="24"/>
          <w:lang w:eastAsia="hr-HR"/>
        </w:rPr>
        <w:t>KALACIN d.o.o. iz Šibenika, Družića Ive 34, MBS:060184536, OIB:06182179877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6497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C74059">
        <w:rPr>
          <w:rFonts w:cs="Times New Roman" w:eastAsia="Times New Roman" w:hAnsi="Times New Roman" w:ascii="Times New Roman"/>
          <w:sz w:val="24"/>
          <w:szCs w:val="24"/>
          <w:lang w:eastAsia="hr-HR"/>
        </w:rPr>
        <w:t>KALACIN d.o.o. iz Šibenika, Družića Ive 34, MBS:060184536, OIB:06182179877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6497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6B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13,15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76B33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74059">
        <w:rPr>
          <w:rFonts w:cs="Times New Roman" w:eastAsia="Times New Roman" w:hAnsi="Times New Roman" w:ascii="Times New Roman"/>
          <w:sz w:val="24"/>
          <w:szCs w:val="24"/>
          <w:lang w:eastAsia="hr-HR"/>
        </w:rPr>
        <w:t>KALACIN d.o.o. iz Šibenika, Družića Ive 34, MBS:060184536, OIB:06182179877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6497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C74059">
        <w:rPr>
          <w:rFonts w:cs="Times New Roman" w:eastAsia="Times New Roman" w:hAnsi="Times New Roman" w:ascii="Times New Roman"/>
          <w:sz w:val="24"/>
          <w:szCs w:val="24"/>
          <w:lang w:eastAsia="hr-HR"/>
        </w:rPr>
        <w:t>KALACIN d.o.o. iz Šibenika, Družića Ive 34, MBS:060184536, OIB:06182179877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C74059">
        <w:rPr>
          <w:rFonts w:cs="Times New Roman" w:eastAsia="Times New Roman" w:hAnsi="Times New Roman" w:ascii="Times New Roman"/>
          <w:sz w:val="24"/>
          <w:szCs w:val="24"/>
          <w:lang w:eastAsia="hr-HR"/>
        </w:rPr>
        <w:t>563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6497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753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717" w:rsidP="00345FCD" w:rsidR="005E2717">
      <w:pPr>
        <w:spacing w:lineRule="auto" w:line="240" w:after="0"/>
      </w:pPr>
      <w:r>
        <w:separator/>
      </w:r>
    </w:p>
  </w:endnote>
  <w:endnote w:id="0" w:type="continuationSeparator">
    <w:p w:rsidRDefault="005E2717" w:rsidP="00345FCD" w:rsidR="005E27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717" w:rsidP="00345FCD" w:rsidR="005E2717">
      <w:pPr>
        <w:spacing w:lineRule="auto" w:line="240" w:after="0"/>
      </w:pPr>
      <w:r>
        <w:separator/>
      </w:r>
    </w:p>
  </w:footnote>
  <w:footnote w:id="0" w:type="continuationSeparator">
    <w:p w:rsidRDefault="005E2717" w:rsidP="00345FCD" w:rsidR="005E27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D753A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C74059">
      <w:t>563</w:t>
    </w:r>
    <w:r>
      <w:t>/15</w:t>
    </w:r>
  </w:p>
  <w:p w:rsidRDefault="00BD753A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306644"/>
    <w:rsid w:val="00345FCD"/>
    <w:rsid w:val="003C59EA"/>
    <w:rsid w:val="0042569D"/>
    <w:rsid w:val="004E21AA"/>
    <w:rsid w:val="005E2717"/>
    <w:rsid w:val="00643F68"/>
    <w:rsid w:val="007F555B"/>
    <w:rsid w:val="008433F1"/>
    <w:rsid w:val="00844437"/>
    <w:rsid w:val="0086497D"/>
    <w:rsid w:val="008B261B"/>
    <w:rsid w:val="008F2B91"/>
    <w:rsid w:val="00962C2C"/>
    <w:rsid w:val="00A3376C"/>
    <w:rsid w:val="00B76B33"/>
    <w:rsid w:val="00BD753A"/>
    <w:rsid w:val="00C74059"/>
    <w:rsid w:val="00CD0AA6"/>
    <w:rsid w:val="00CE60CC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D7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5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75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75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75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D7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5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75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75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75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KALACIN d.o.o. za trgovinu, ugostiteljstvo i usluge</izvorni_sadrzaj>
    <derivirana_varijabla naziv="DomainObject.Predmet.ProtustrankaFormated_1">  KALACIN d.o.o. za trgovinu, ugostiteljstvo i usluge</derivirana_varijabla>
  </DomainObject.Predmet.ProtustrankaFormated>
  <DomainObject.Predmet.ProtustrankaFormatedOIB>
    <izvorni_sadrzaj>  KALACIN d.o.o. za trgovinu, ugostiteljstvo i usluge, OIB 06182179877</izvorni_sadrzaj>
    <derivirana_varijabla naziv="DomainObject.Predmet.ProtustrankaFormatedOIB_1">  KALACIN d.o.o. za trgovinu, ugostiteljstvo i usluge, OIB 06182179877</derivirana_varijabla>
  </DomainObject.Predmet.ProtustrankaFormatedOIB>
  <DomainObject.Predmet.ProtustrankaFormatedWithAdress>
    <izvorni_sadrzaj> KALACIN d.o.o. za trgovinu, ugostiteljstvo i usluge, Družića Ive 34, 22000 Šibenik</izvorni_sadrzaj>
    <derivirana_varijabla naziv="DomainObject.Predmet.ProtustrankaFormatedWithAdress_1"> KALACIN d.o.o. za trgovinu, ugostiteljstvo i usluge, Družića Ive 34, 22000 Šibenik</derivirana_varijabla>
  </DomainObject.Predmet.ProtustrankaFormatedWithAdress>
  <DomainObject.Predmet.ProtustrankaFormatedWithAdressOIB>
    <izvorni_sadrzaj> KALACIN d.o.o. za trgovinu, ugostiteljstvo i usluge, OIB 06182179877, Družića Ive 34, 22000 Šibenik</izvorni_sadrzaj>
    <derivirana_varijabla naziv="DomainObject.Predmet.ProtustrankaFormatedWithAdressOIB_1"> KALACIN d.o.o. za trgovinu, ugostiteljstvo i usluge, OIB 06182179877, Družića Ive 34, 22000 Šibenik</derivirana_varijabla>
  </DomainObject.Predmet.ProtustrankaFormatedWithAdressOIB>
  <DomainObject.Predmet.ProtustrankaWithAdress>
    <izvorni_sadrzaj>KALACIN d.o.o. za trgovinu, ugostiteljstvo i usluge Družića Ive 34, 22000 Šibenik</izvorni_sadrzaj>
    <derivirana_varijabla naziv="DomainObject.Predmet.ProtustrankaWithAdress_1">KALACIN d.o.o. za trgovinu, ugostiteljstvo i usluge Družića Ive 34, 22000 Šibenik</derivirana_varijabla>
  </DomainObject.Predmet.ProtustrankaWithAdress>
  <DomainObject.Predmet.ProtustrankaWithAdressOIB>
    <izvorni_sadrzaj>KALACIN d.o.o. za trgovinu, ugostiteljstvo i usluge, OIB 06182179877, Družića Ive 34, 22000 Šibenik</izvorni_sadrzaj>
    <derivirana_varijabla naziv="DomainObject.Predmet.ProtustrankaWithAdressOIB_1">KALACIN d.o.o. za trgovinu, ugostiteljstvo i usluge, OIB 06182179877, Družića Ive 34, 22000 Šibenik</derivirana_varijabla>
  </DomainObject.Predmet.ProtustrankaWithAdressOIB>
  <DomainObject.Predmet.ProtustrankaNazivFormated>
    <izvorni_sadrzaj>KALACIN d.o.o. za trgovinu, ugostiteljstvo i usluge</izvorni_sadrzaj>
    <derivirana_varijabla naziv="DomainObject.Predmet.ProtustrankaNazivFormated_1">KALACIN d.o.o. za trgovinu, ugostiteljstvo i usluge</derivirana_varijabla>
  </DomainObject.Predmet.ProtustrankaNazivFormated>
  <DomainObject.Predmet.ProtustrankaNazivFormatedOIB>
    <izvorni_sadrzaj>KALACIN d.o.o. za trgovinu, ugostiteljstvo i usluge, OIB 06182179877</izvorni_sadrzaj>
    <derivirana_varijabla naziv="DomainObject.Predmet.ProtustrankaNazivFormatedOIB_1">KALACIN d.o.o. za trgovinu, ugostiteljstvo i usluge, OIB 06182179877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KALACIN d.o.o. za trgovinu, ugostiteljstvo i usluge</item>
    </izvorni_sadrzaj>
    <derivirana_varijabla naziv="DomainObject.Predmet.ProtuStrankaListFormated_1">
      <item>KALACIN d.o.o. za trgovinu, ugostiteljstvo i usluge</item>
    </derivirana_varijabla>
  </DomainObject.Predmet.ProtuStrankaListFormated>
  <DomainObject.Predmet.ProtuStrankaListFormatedOIB>
    <izvorni_sadrzaj>
      <item>KALACIN d.o.o. za trgovinu, ugostiteljstvo i usluge, OIB 06182179877</item>
    </izvorni_sadrzaj>
    <derivirana_varijabla naziv="DomainObject.Predmet.ProtuStrankaListFormatedOIB_1">
      <item>KALACIN d.o.o. za trgovinu, ugostiteljstvo i usluge, OIB 06182179877</item>
    </derivirana_varijabla>
  </DomainObject.Predmet.ProtuStrankaListFormatedOIB>
  <DomainObject.Predmet.ProtuStrankaListFormatedWithAdress>
    <izvorni_sadrzaj>
      <item>KALACIN d.o.o. za trgovinu, ugostiteljstvo i usluge, Družića Ive 34, 22000 Šibenik</item>
    </izvorni_sadrzaj>
    <derivirana_varijabla naziv="DomainObject.Predmet.ProtuStrankaListFormatedWithAdress_1">
      <item>KALACIN d.o.o. za trgovinu, ugostiteljstvo i usluge, Družića Ive 34, 22000 Šibenik</item>
    </derivirana_varijabla>
  </DomainObject.Predmet.ProtuStrankaListFormatedWithAdress>
  <DomainObject.Predmet.ProtuStrankaListFormatedWithAdressOIB>
    <izvorni_sadrzaj>
      <item>KALACIN d.o.o. za trgovinu, ugostiteljstvo i usluge, OIB 06182179877, Družića Ive 34, 22000 Šibenik</item>
    </izvorni_sadrzaj>
    <derivirana_varijabla naziv="DomainObject.Predmet.ProtuStrankaListFormatedWithAdressOIB_1">
      <item>KALACIN d.o.o. za trgovinu, ugostiteljstvo i usluge, OIB 06182179877, Družića Ive 34, 22000 Šibenik</item>
    </derivirana_varijabla>
  </DomainObject.Predmet.ProtuStrankaListFormatedWithAdressOIB>
  <DomainObject.Predmet.ProtuStrankaListNazivFormated>
    <izvorni_sadrzaj>
      <item>KALACIN d.o.o. za trgovinu, ugostiteljstvo i usluge</item>
    </izvorni_sadrzaj>
    <derivirana_varijabla naziv="DomainObject.Predmet.ProtuStrankaListNazivFormated_1">
      <item>KALACIN d.o.o. za trgovinu, ugostiteljstvo i usluge</item>
    </derivirana_varijabla>
  </DomainObject.Predmet.ProtuStrankaListNazivFormated>
  <DomainObject.Predmet.ProtuStrankaListNazivFormatedOIB>
    <izvorni_sadrzaj>
      <item>KALACIN d.o.o. za trgovinu, ugostiteljstvo i usluge, OIB 06182179877</item>
    </izvorni_sadrzaj>
    <derivirana_varijabla naziv="DomainObject.Predmet.ProtuStrankaListNazivFormatedOIB_1">
      <item>KALACIN d.o.o. za trgovinu, ugostiteljstvo i usluge, OIB 06182179877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KALACIN d.o.o. za trgovinu, ugostiteljstvo i usluge</izvorni_sadrzaj>
    <derivirana_varijabla naziv="DomainObject.Predmet.ProtustrankaIDrugi_1">KALACIN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KALACIN d.o.o. za trgovinu, ugostiteljstvo i usluge, OIB 06182179877, Družića Ive 34, 22000 Šibenik</izvorni_sadrzaj>
    <derivirana_varijabla naziv="DomainObject.Predmet.ProtustrankaIDrugiAdressOIB_1">KALACIN d.o.o. za trgovinu, ugostiteljstvo i usluge, OIB 06182179877, Družića Ive 34,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KALACIN d.o.o. za trgovinu, ugostiteljstvo i usluge</item>
    </izvorni_sadrzaj>
    <derivirana_varijabla naziv="DomainObject.Predmet.SudioniciListNaziv_1">
      <item>FINA - Podružnica Šibenik</item>
      <item>KALACIN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KALACIN d.o.o. za trgovinu, ugostiteljstvo i usluge, OIB 06182179877, Družića Ive 34,22000 Šibenik</item>
    </izvorni_sadrzaj>
    <derivirana_varijabla naziv="DomainObject.Predmet.SudioniciListAdressOIB_1">
      <item>FINA - Podružnica Šibenik, OIB 85821130368, Perivoj L. Marune 1,22000 Šibenik</item>
      <item>KALACIN d.o.o. za trgovinu, ugostiteljstvo i usluge, OIB 06182179877, Družića Ive 34,22000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06182179877</item>
    </izvorni_sadrzaj>
    <derivirana_varijabla naziv="DomainObject.Predmet.SudioniciListNazivOIB_1">
      <item>, OIB 85821130368</item>
      <item>, OIB 06182179877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2555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2016-01-22T13:44:00Z</dcterms:created>
  <dc:creator>Joško Livaković</dc:creator>
  <cp:lastModifiedBy>Joško Livaković</cp:lastModifiedBy>
  <cp:lastPrinted>2016-01-27T12:13:00Z</cp:lastPrinted>
  <dcterms:modified xmlns:xsi="http://www.w3.org/2001/XMLSchema-instance" xsi:type="dcterms:W3CDTF">2016-01-27T12:18:00Z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