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8249" w14:paraId="75a8249" w:rsidRDefault="00E71ED0" w:rsidP="00E71ED0" w:rsidR="00E71ED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ED0" w:rsidP="00E71ED0" w:rsidR="00E71ED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71ED0" w:rsidP="00E71ED0" w:rsidR="00E71E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71ED0" w:rsidP="00E71ED0" w:rsidR="00E71E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71ED0" w:rsidP="00E71ED0" w:rsidR="00E71ED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71ED0" w:rsidP="00E71ED0" w:rsidR="00E71E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71ED0" w:rsidP="00E71ED0" w:rsidR="00E71ED0" w:rsidRPr="005D578C">
      <w:pPr>
        <w:jc w:val="center"/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6934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Turčinovići 69D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52449640654, MBS 130013738, </w:t>
      </w:r>
      <w:r w:rsidR="00F20927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C314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Turčinovići 69D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52449640654, MBS 130013738,</w:t>
      </w:r>
      <w:r w:rsidRPr="005D578C">
        <w:rPr>
          <w:rFonts w:cs="Times New Roman" w:eastAsia="Times New Roman"/>
          <w:szCs w:val="24"/>
        </w:rPr>
        <w:t xml:space="preserve"> s danom </w:t>
      </w:r>
      <w:r w:rsidR="00F20927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C314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F20927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1C3149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E71ED0" w:rsidP="00E71ED0" w:rsidR="00E71ED0">
      <w:pPr>
        <w:ind w:firstLine="708"/>
        <w:rPr>
          <w:rFonts w:cs="Times New Roman" w:eastAsia="Times New Roman"/>
          <w:szCs w:val="20"/>
        </w:rPr>
      </w:pPr>
    </w:p>
    <w:p w:rsidRDefault="00E71ED0" w:rsidP="00E71ED0" w:rsidR="00E71E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Turčinovići 69D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52449640654, MBS 130013738.</w:t>
      </w:r>
    </w:p>
    <w:p w:rsidRDefault="00E71ED0" w:rsidP="00E71ED0" w:rsidR="00E71ED0">
      <w:pPr>
        <w:rPr>
          <w:rFonts w:cs="Times New Roman" w:eastAsia="Times New Roman"/>
          <w:szCs w:val="24"/>
        </w:rPr>
      </w:pPr>
    </w:p>
    <w:p w:rsidRDefault="00E71ED0" w:rsidP="00E71ED0" w:rsidR="00E71E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Turčinovići 69D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52449640654, MBS 130013738.</w:t>
      </w:r>
    </w:p>
    <w:p w:rsidRDefault="00E71ED0" w:rsidP="00E71ED0" w:rsidR="00E71ED0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71ED0" w:rsidP="00E71ED0" w:rsidR="00E71ED0">
      <w:pPr>
        <w:ind w:firstLine="708"/>
        <w:rPr>
          <w:rFonts w:cs="Times New Roman" w:eastAsia="Times New Roman"/>
          <w:szCs w:val="24"/>
        </w:rPr>
      </w:pPr>
    </w:p>
    <w:p w:rsidRDefault="00E71ED0" w:rsidP="00E71ED0" w:rsidR="00E71E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St-266/2015-3 od 18. studenog 2015. pokrenuo skraćeni stečajni postupak nad dužnikom 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71ED0" w:rsidP="00E71ED0" w:rsidR="00E71E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1C3149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20927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1C3149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71ED0" w:rsidP="00E71ED0" w:rsidR="00E71ED0" w:rsidRPr="005D578C">
      <w:pPr>
        <w:jc w:val="center"/>
        <w:rPr>
          <w:rFonts w:cs="Times New Roman" w:eastAsia="Times New Roman"/>
          <w:szCs w:val="24"/>
        </w:rPr>
      </w:pPr>
    </w:p>
    <w:p w:rsidRDefault="00E71ED0" w:rsidP="00F20927" w:rsidR="00E71ED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71ED0" w:rsidP="00F20927" w:rsidR="00E71ED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20927">
        <w:rPr>
          <w:rFonts w:cs="Times New Roman" w:eastAsia="Times New Roman"/>
          <w:szCs w:val="24"/>
        </w:rPr>
        <w:t>, v. r.</w:t>
      </w:r>
    </w:p>
    <w:p w:rsidRDefault="00E71ED0" w:rsidP="00E71ED0" w:rsidR="00E71ED0">
      <w:pPr>
        <w:jc w:val="left"/>
        <w:rPr>
          <w:rFonts w:cs="Times New Roman" w:eastAsia="Times New Roman"/>
          <w:szCs w:val="24"/>
        </w:rPr>
      </w:pPr>
    </w:p>
    <w:p w:rsidRDefault="00F20927" w:rsidP="00E71ED0" w:rsidR="00F20927" w:rsidRPr="005D578C">
      <w:pPr>
        <w:jc w:val="left"/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71ED0" w:rsidP="00E71ED0" w:rsidR="00E71ED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71ED0" w:rsidP="00E71ED0" w:rsidR="00E71ED0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rPr>
          <w:rFonts w:cs="Times New Roman" w:eastAsia="Times New Roman"/>
          <w:szCs w:val="24"/>
        </w:rPr>
      </w:pPr>
    </w:p>
    <w:p w:rsidRDefault="00E71ED0" w:rsidP="00E71ED0" w:rsidR="00E71E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NIZ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Sveti Petar U Šumi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Turčinovići 69D,</w:t>
      </w:r>
    </w:p>
    <w:p w:rsidRDefault="001C3149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E71ED0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</w:t>
      </w:r>
      <w:r w:rsidR="00E71ED0">
        <w:rPr>
          <w:rFonts w:cs="Times New Roman" w:eastAsia="Times New Roman"/>
          <w:szCs w:val="24"/>
        </w:rPr>
        <w:t xml:space="preserve"> za zastupanje dužnika, Radovan Pilat i Sandra Pilat, oboje na adresi Sv. Petar U Šumi, Turčinovići 69 D</w:t>
      </w:r>
      <w:r w:rsidR="00793730">
        <w:rPr>
          <w:rFonts w:cs="Times New Roman" w:eastAsia="Times New Roman"/>
          <w:szCs w:val="24"/>
        </w:rPr>
        <w:t>,</w:t>
      </w:r>
    </w:p>
    <w:p w:rsidRDefault="00E71ED0" w:rsidP="00E71ED0" w:rsidR="00E71ED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0F059B">
        <w:rPr>
          <w:rFonts w:cs="Times New Roman" w:eastAsia="Times New Roman"/>
          <w:szCs w:val="20"/>
        </w:rPr>
        <w:t>Pazin, Družba Sv. Ćirila i Metoda 10</w:t>
      </w:r>
      <w:r>
        <w:rPr>
          <w:rFonts w:cs="Times New Roman" w:eastAsia="Times New Roman"/>
          <w:szCs w:val="20"/>
        </w:rPr>
        <w:t>,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71ED0" w:rsidP="00E71ED0" w:rsidR="00E71E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71ED0" w:rsidP="00E71ED0" w:rsidR="00E71ED0" w:rsidRPr="00EB7ECC"/>
    <w:p w:rsidRDefault="00E71ED0" w:rsidP="00E71ED0" w:rsidR="00E71ED0">
      <w:pPr>
        <w:jc w:val="left"/>
        <w:rPr>
          <w:rFonts w:cs="Times New Roman" w:eastAsia="Times New Roman"/>
          <w:szCs w:val="24"/>
        </w:rPr>
      </w:pPr>
    </w:p>
    <w:p w:rsidRDefault="00E71ED0" w:rsidP="00E71ED0" w:rsidR="00E71ED0"/>
    <w:p w:rsidRDefault="00E71ED0" w:rsidP="00E71ED0" w:rsidR="00E71ED0"/>
    <w:p w:rsidRDefault="00E71ED0" w:rsidP="00E71ED0" w:rsidR="00E71ED0"/>
    <w:sectPr w:rsidSect="00A074C3" w:rsidR="00E71E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5DB" w:rsidP="00C375DB" w:rsidR="00C375DB">
      <w:r>
        <w:separator/>
      </w:r>
    </w:p>
  </w:endnote>
  <w:endnote w:id="0" w:type="continuationSeparator">
    <w:p w:rsidRDefault="00C375DB" w:rsidP="00C375DB" w:rsidR="00C37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5DB" w:rsidP="00C375DB" w:rsidR="00C375DB">
      <w:r>
        <w:separator/>
      </w:r>
    </w:p>
  </w:footnote>
  <w:footnote w:id="0" w:type="continuationSeparator">
    <w:p w:rsidRDefault="00C375DB" w:rsidP="00C375DB" w:rsidR="00C37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5D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969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5D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St-266/2015-5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479E"/>
    <w:rsid w:val="000F059B"/>
    <w:rsid w:val="001C3149"/>
    <w:rsid w:val="006A144F"/>
    <w:rsid w:val="00793730"/>
    <w:rsid w:val="00A969DA"/>
    <w:rsid w:val="00B7479E"/>
    <w:rsid w:val="00C13AD5"/>
    <w:rsid w:val="00C375DB"/>
    <w:rsid w:val="00E71ED0"/>
    <w:rsid w:val="00F2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75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75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75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5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5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5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69D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69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69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75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75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75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5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5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5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69D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69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69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NIZ d.o.o. SV. PETAR U ŠUMI</izvorni_sadrzaj>
    <derivirana_varijabla naziv="DomainObject.Predmet.ProtustrankaFormated_1">  NIZ d.o.o. SV. PETAR U ŠUMI</derivirana_varijabla>
  </DomainObject.Predmet.ProtustrankaFormated>
  <DomainObject.Predmet.ProtustrankaFormatedOIB>
    <izvorni_sadrzaj>  NIZ d.o.o. SV. PETAR U ŠUMI, OIB 52449640654</izvorni_sadrzaj>
    <derivirana_varijabla naziv="DomainObject.Predmet.ProtustrankaFormatedOIB_1">  NIZ d.o.o. SV. PETAR U ŠUMI, OIB 52449640654</derivirana_varijabla>
  </DomainObject.Predmet.ProtustrankaFormatedOIB>
  <DomainObject.Predmet.ProtustrankaFormatedWithAdress>
    <izvorni_sadrzaj> NIZ d.o.o. SV. PETAR U ŠUMI, Turčinovići 69D, 52404 Sveti Petar u Šumi</izvorni_sadrzaj>
    <derivirana_varijabla naziv="DomainObject.Predmet.ProtustrankaFormatedWithAdress_1"> NIZ d.o.o. SV. PETAR U ŠUMI, Turčinovići 69D, 52404 Sveti Petar u Šumi</derivirana_varijabla>
  </DomainObject.Predmet.ProtustrankaFormatedWithAdress>
  <DomainObject.Predmet.ProtustrankaFormatedWithAdressOIB>
    <izvorni_sadrzaj> NIZ d.o.o. SV. PETAR U ŠUMI, OIB 52449640654, Turčinovići 69D, 52404 Sveti Petar u Šumi</izvorni_sadrzaj>
    <derivirana_varijabla naziv="DomainObject.Predmet.ProtustrankaFormatedWithAdressOIB_1"> NIZ d.o.o. SV. PETAR U ŠUMI, OIB 52449640654, Turčinovići 69D, 52404 Sveti Petar u Šumi</derivirana_varijabla>
  </DomainObject.Predmet.ProtustrankaFormatedWithAdressOIB>
  <DomainObject.Predmet.ProtustrankaWithAdress>
    <izvorni_sadrzaj>NIZ d.o.o. SV. PETAR U ŠUMI Turčinovići 69D, 52404 Sveti Petar u Šumi</izvorni_sadrzaj>
    <derivirana_varijabla naziv="DomainObject.Predmet.ProtustrankaWithAdress_1">NIZ d.o.o. SV. PETAR U ŠUMI Turčinovići 69D, 52404 Sveti Petar u Šumi</derivirana_varijabla>
  </DomainObject.Predmet.ProtustrankaWithAdress>
  <DomainObject.Predmet.ProtustrankaWithAdressOIB>
    <izvorni_sadrzaj>NIZ d.o.o. SV. PETAR U ŠUMI, OIB 52449640654, Turčinovići 69D, 52404 Sveti Petar u Šumi</izvorni_sadrzaj>
    <derivirana_varijabla naziv="DomainObject.Predmet.ProtustrankaWithAdressOIB_1">NIZ d.o.o. SV. PETAR U ŠUMI, OIB 52449640654, Turčinovići 69D, 52404 Sveti Petar u Šumi</derivirana_varijabla>
  </DomainObject.Predmet.ProtustrankaWithAdressOIB>
  <DomainObject.Predmet.ProtustrankaNazivFormated>
    <izvorni_sadrzaj>NIZ d.o.o. SV. PETAR U ŠUMI</izvorni_sadrzaj>
    <derivirana_varijabla naziv="DomainObject.Predmet.ProtustrankaNazivFormated_1">NIZ d.o.o. SV. PETAR U ŠUMI</derivirana_varijabla>
  </DomainObject.Predmet.ProtustrankaNazivFormated>
  <DomainObject.Predmet.ProtustrankaNazivFormatedOIB>
    <izvorni_sadrzaj>NIZ d.o.o. SV. PETAR U ŠUMI, OIB 52449640654</izvorni_sadrzaj>
    <derivirana_varijabla naziv="DomainObject.Predmet.ProtustrankaNazivFormatedOIB_1">NIZ d.o.o. SV. PETAR U ŠUMI, OIB 52449640654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521435.97</izvorni_sadrzaj>
    <derivirana_varijabla naziv="DomainObject.Predmet.TrenutnaVrijednost_1">521435.97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NIZ d.o.o. SV. PETAR U ŠUMI</item>
    </izvorni_sadrzaj>
    <derivirana_varijabla naziv="DomainObject.Predmet.ProtuStrankaListFormated_1">
      <item>NIZ d.o.o. SV. PETAR U ŠUMI</item>
    </derivirana_varijabla>
  </DomainObject.Predmet.ProtuStrankaListFormated>
  <DomainObject.Predmet.ProtuStrankaListFormatedOIB>
    <izvorni_sadrzaj>
      <item>NIZ d.o.o. SV. PETAR U ŠUMI, OIB 52449640654</item>
    </izvorni_sadrzaj>
    <derivirana_varijabla naziv="DomainObject.Predmet.ProtuStrankaListFormatedOIB_1">
      <item>NIZ d.o.o. SV. PETAR U ŠUMI, OIB 52449640654</item>
    </derivirana_varijabla>
  </DomainObject.Predmet.ProtuStrankaListFormatedOIB>
  <DomainObject.Predmet.ProtuStrankaListFormatedWithAdress>
    <izvorni_sadrzaj>
      <item>NIZ d.o.o. SV. PETAR U ŠUMI, Turčinovići 69D, 52404 Sveti Petar u Šumi</item>
    </izvorni_sadrzaj>
    <derivirana_varijabla naziv="DomainObject.Predmet.ProtuStrankaListFormatedWithAdress_1">
      <item>NIZ d.o.o. SV. PETAR U ŠUMI, Turčinovići 69D, 52404 Sveti Petar u Šumi</item>
    </derivirana_varijabla>
  </DomainObject.Predmet.ProtuStrankaListFormatedWithAdress>
  <DomainObject.Predmet.ProtuStrankaListFormatedWithAdressOIB>
    <izvorni_sadrzaj>
      <item>NIZ d.o.o. SV. PETAR U ŠUMI, OIB 52449640654, Turčinovići 69D, 52404 Sveti Petar u Šumi</item>
    </izvorni_sadrzaj>
    <derivirana_varijabla naziv="DomainObject.Predmet.ProtuStrankaListFormatedWithAdressOIB_1">
      <item>NIZ d.o.o. SV. PETAR U ŠUMI, OIB 52449640654, Turčinovići 69D, 52404 Sveti Petar u Šumi</item>
    </derivirana_varijabla>
  </DomainObject.Predmet.ProtuStrankaListFormatedWithAdressOIB>
  <DomainObject.Predmet.ProtuStrankaListNazivFormated>
    <izvorni_sadrzaj>
      <item>NIZ d.o.o. SV. PETAR U ŠUMI</item>
    </izvorni_sadrzaj>
    <derivirana_varijabla naziv="DomainObject.Predmet.ProtuStrankaListNazivFormated_1">
      <item>NIZ d.o.o. SV. PETAR U ŠUMI</item>
    </derivirana_varijabla>
  </DomainObject.Predmet.ProtuStrankaListNazivFormated>
  <DomainObject.Predmet.ProtuStrankaListNazivFormatedOIB>
    <izvorni_sadrzaj>
      <item>NIZ d.o.o. SV. PETAR U ŠUMI, OIB 52449640654</item>
    </izvorni_sadrzaj>
    <derivirana_varijabla naziv="DomainObject.Predmet.ProtuStrankaListNazivFormatedOIB_1">
      <item>NIZ d.o.o. SV. PETAR U ŠUMI, OIB 52449640654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NIZ d.o.o. SV. PETAR U ŠUMI</izvorni_sadrzaj>
    <derivirana_varijabla naziv="DomainObject.Predmet.ProtustrankaIDrugi_1">NIZ d.o.o. SV. PETAR U ŠUMI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NIZ d.o.o. SV. PETAR U ŠUMI, OIB 52449640654, Turčinovići 69D, 52404 Sveti Petar u Šumi</izvorni_sadrzaj>
    <derivirana_varijabla naziv="DomainObject.Predmet.ProtustrankaIDrugiAdressOIB_1">NIZ d.o.o. SV. PETAR U ŠUMI, OIB 52449640654, Turčinovići 69D,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NIZ d.o.o. SV. PETAR U ŠUMI</item>
    </izvorni_sadrzaj>
    <derivirana_varijabla naziv="DomainObject.Predmet.SudioniciListNaziv_1">
      <item>FINANCIJSKA AGENCIJA, RC RIJEKA, PODRUŽNICA PULA, PULA</item>
      <item>NIZ d.o.o. SV. PETAR U ŠUMI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NIZ d.o.o. SV. PETAR U ŠUMI, OIB 52449640654, Turčinovići 69D,52404 Sveti Petar u Šumi</item>
    </izvorni_sadrzaj>
    <derivirana_varijabla naziv="DomainObject.Predmet.SudioniciListAdressOIB_1">
      <item>FINANCIJSKA AGENCIJA, RC RIJEKA, PODRUŽNICA PULA, PULA, OIB 85821130368, Ulica grada Vukovara 70,Zagreb</item>
      <item>NIZ d.o.o. SV. PETAR U ŠUMI, OIB 52449640654, Turčinovići 69D,52404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52449640654</item>
    </izvorni_sadrzaj>
    <derivirana_varijabla naziv="DomainObject.Predmet.SudioniciListNazivOIB_1">
      <item>, OIB 85821130368</item>
      <item>, OIB 52449640654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631</properties:Words>
  <properties:Characters>3307</properties:Characters>
  <properties:Lines>82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2016-01-22T12:11:00Z</dcterms:created>
  <dc:creator>Mihaela Kaligari</dc:creator>
  <dc:description/>
  <cp:keywords/>
  <cp:lastModifiedBy>Jasmina Matika</cp:lastModifiedBy>
  <cp:lastPrinted>2016-02-02T09:09:00Z</cp:lastPrinted>
  <dcterms:modified xmlns:xsi="http://www.w3.org/2001/XMLSchema-instance" xsi:type="dcterms:W3CDTF">2016-02-02T13:22:00Z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