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cda7" w14:paraId="552cda7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750A5" w:rsidR="00105B02">
      <w:pPr>
        <w:rPr>
          <w:sz w:val="24"/>
        </w:rPr>
      </w:pPr>
      <w:r>
        <w:rPr>
          <w:sz w:val="24"/>
        </w:rPr>
        <w:t>Republika Hrvatska</w:t>
      </w:r>
    </w:p>
    <w:p w:rsidRDefault="000750A5" w:rsidR="000750A5">
      <w:pPr>
        <w:rPr>
          <w:sz w:val="24"/>
        </w:rPr>
      </w:pPr>
      <w:r>
        <w:rPr>
          <w:sz w:val="24"/>
        </w:rPr>
        <w:t>Trgovački sud u Osijeku</w:t>
      </w:r>
    </w:p>
    <w:p w:rsidRDefault="000750A5" w:rsidR="000750A5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0750A5">
        <w:rPr>
          <w:b/>
          <w:sz w:val="24"/>
        </w:rPr>
        <w:t>25/2019-3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 xml:space="preserve">Osijek,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0750A5">
        <w:rPr>
          <w:b/>
          <w:sz w:val="24"/>
        </w:rPr>
        <w:t>UGOSTITELJSTVO PEGAZ j.d.o.o. za ugostiteljstvo i usluge, Požega, Antuna Gustava Matoša 30, OIB 94738355904</w:t>
      </w:r>
      <w:r w:rsidR="00C02B8F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0750A5">
        <w:rPr>
          <w:sz w:val="24"/>
        </w:rPr>
        <w:t>18. siječnja 2019.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D0D2A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7D0D2A">
        <w:rPr>
          <w:b/>
          <w:sz w:val="24"/>
        </w:rPr>
        <w:t>UGOSTITELJSTVO PEGAZ j.d.o.o. za ugostiteljstvo i usluge, Požega, Antuna Gustava Matoša 30, OIB 94738355904.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7D0D2A">
        <w:rPr>
          <w:b/>
          <w:sz w:val="24"/>
          <w:u w:val="single"/>
        </w:rPr>
        <w:t>26. veljače</w:t>
      </w:r>
      <w:r w:rsidR="00FF050E">
        <w:rPr>
          <w:b/>
          <w:sz w:val="24"/>
          <w:u w:val="single"/>
        </w:rPr>
        <w:t xml:space="preserve">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7D0D2A">
        <w:rPr>
          <w:b/>
          <w:sz w:val="24"/>
          <w:u w:val="single"/>
        </w:rPr>
        <w:t>13</w:t>
      </w:r>
      <w:r w:rsidR="00C02B8F">
        <w:rPr>
          <w:b/>
          <w:sz w:val="24"/>
          <w:u w:val="single"/>
        </w:rPr>
        <w:t>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FF050E">
        <w:rPr>
          <w:sz w:val="24"/>
        </w:rPr>
        <w:t>i</w:t>
      </w:r>
      <w:r w:rsidR="00146253">
        <w:rPr>
          <w:sz w:val="24"/>
        </w:rPr>
        <w:t xml:space="preserve"> </w:t>
      </w:r>
      <w:r w:rsidR="00842C1F">
        <w:rPr>
          <w:sz w:val="24"/>
        </w:rPr>
        <w:t>zastupni</w:t>
      </w:r>
      <w:r w:rsidR="00FF050E">
        <w:rPr>
          <w:sz w:val="24"/>
        </w:rPr>
        <w:t>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7D0D2A" w:rsidP="0086721B" w:rsidR="0086721B">
      <w:pPr>
        <w:ind w:firstLine="720"/>
        <w:jc w:val="both"/>
        <w:rPr>
          <w:sz w:val="24"/>
        </w:rPr>
      </w:pPr>
      <w:r>
        <w:rPr>
          <w:sz w:val="24"/>
        </w:rPr>
        <w:t>Pero Prce, Požega, Antuna Gustava Matoša 30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451B8">
        <w:rPr>
          <w:sz w:val="24"/>
          <w:szCs w:val="24"/>
        </w:rPr>
        <w:t>zakonsko</w:t>
      </w:r>
      <w:r w:rsidR="00FF050E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FF050E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177B88">
        <w:rPr>
          <w:sz w:val="24"/>
          <w:szCs w:val="24"/>
        </w:rPr>
        <w:t xml:space="preserve"> </w:t>
      </w:r>
      <w:r w:rsidR="007D0D2A">
        <w:rPr>
          <w:sz w:val="24"/>
        </w:rPr>
        <w:t>Peri Prce, Požega, Antuna Gustava Matoša 30, OIB 48625044928</w:t>
      </w:r>
      <w:r w:rsidR="00C02B8F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86721B">
        <w:rPr>
          <w:sz w:val="24"/>
          <w:szCs w:val="24"/>
        </w:rPr>
        <w:t>ije do zakazanog ročišta dostav</w:t>
      </w:r>
      <w:r w:rsidR="00D451B8">
        <w:rPr>
          <w:sz w:val="24"/>
          <w:szCs w:val="24"/>
        </w:rPr>
        <w:t>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86721B" w:rsidR="0086721B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323DA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3323DA">
        <w:rPr>
          <w:sz w:val="24"/>
          <w:szCs w:val="24"/>
        </w:rPr>
        <w:t>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323DA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3323DA">
        <w:rPr>
          <w:sz w:val="24"/>
          <w:szCs w:val="24"/>
        </w:rPr>
        <w:t>tupnik</w:t>
      </w:r>
      <w:r w:rsidR="0086721B">
        <w:rPr>
          <w:sz w:val="24"/>
          <w:szCs w:val="24"/>
        </w:rPr>
        <w:t xml:space="preserve"> ne ispun</w:t>
      </w:r>
      <w:r w:rsidR="00D451B8">
        <w:rPr>
          <w:sz w:val="24"/>
          <w:szCs w:val="24"/>
        </w:rPr>
        <w:t>i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D451B8">
        <w:rPr>
          <w:sz w:val="24"/>
          <w:szCs w:val="24"/>
        </w:rPr>
        <w:t>ve traženih isprava i ne odazove</w:t>
      </w:r>
      <w:r w:rsidR="00410114">
        <w:rPr>
          <w:sz w:val="24"/>
          <w:szCs w:val="24"/>
        </w:rPr>
        <w:t xml:space="preserve"> se na zakazano ročište, može </w:t>
      </w:r>
      <w:r w:rsidR="003323DA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7D0D2A">
        <w:rPr>
          <w:b/>
          <w:sz w:val="24"/>
        </w:rPr>
        <w:t>25/2019-3</w:t>
      </w:r>
    </w:p>
    <w:p w:rsidRDefault="0086721B" w:rsidP="0086721B" w:rsidR="0086721B" w:rsidRPr="00887FD0">
      <w:pPr>
        <w:tabs>
          <w:tab w:pos="720" w:val="left"/>
        </w:tabs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86721B" w:rsidP="003A53B2" w:rsidR="0086721B">
      <w:pPr>
        <w:jc w:val="center"/>
        <w:rPr>
          <w:sz w:val="24"/>
        </w:rPr>
      </w:pPr>
    </w:p>
    <w:p w:rsidRDefault="00006653" w:rsidP="00660BC1" w:rsidR="00887FD0" w:rsidRPr="003323DA">
      <w:pPr>
        <w:jc w:val="both"/>
        <w:rPr>
          <w:b/>
          <w:sz w:val="24"/>
        </w:rPr>
      </w:pPr>
      <w:r>
        <w:rPr>
          <w:sz w:val="24"/>
        </w:rPr>
        <w:tab/>
      </w:r>
      <w:r w:rsidR="00887FD0">
        <w:rPr>
          <w:sz w:val="24"/>
        </w:rPr>
        <w:t xml:space="preserve">FINA RC </w:t>
      </w:r>
      <w:r w:rsidR="00C02B8F">
        <w:rPr>
          <w:sz w:val="24"/>
        </w:rPr>
        <w:t xml:space="preserve">Osijek </w:t>
      </w:r>
      <w:r w:rsidR="00887FD0">
        <w:rPr>
          <w:sz w:val="24"/>
        </w:rPr>
        <w:t xml:space="preserve">podnijela je prijedlog za otvaranje stečajnog postupka nad dužnikom </w:t>
      </w:r>
      <w:r w:rsidR="007D0D2A" w:rsidRPr="007D0D2A">
        <w:rPr>
          <w:sz w:val="24"/>
        </w:rPr>
        <w:t>UGOSTITELJSTVO PEGAZ j.d.o.o. za ugostiteljstvo i usluge, Požega, Antuna Gustava Matoša 30, OIB 94738355904</w:t>
      </w:r>
      <w:r w:rsidR="00177B88" w:rsidRPr="00177B88">
        <w:rPr>
          <w:sz w:val="24"/>
        </w:rPr>
        <w:t>, n</w:t>
      </w:r>
      <w:r w:rsidR="00887FD0" w:rsidRPr="00177B88">
        <w:rPr>
          <w:sz w:val="24"/>
        </w:rPr>
        <w:t>a</w:t>
      </w:r>
      <w:r w:rsidR="00887FD0">
        <w:rPr>
          <w:sz w:val="24"/>
        </w:rPr>
        <w:t xml:space="preserve"> temelju </w:t>
      </w:r>
      <w:r w:rsidR="00806914">
        <w:rPr>
          <w:sz w:val="24"/>
        </w:rPr>
        <w:t>odredbe čl.</w:t>
      </w:r>
      <w:r w:rsidR="00887FD0"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 w:rsidR="00887FD0"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7D0D2A">
        <w:rPr>
          <w:sz w:val="24"/>
        </w:rPr>
        <w:t>01.01.2019</w:t>
      </w:r>
      <w:r w:rsidR="0033345C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23DA">
        <w:rPr>
          <w:sz w:val="24"/>
        </w:rPr>
        <w:t>120</w:t>
      </w:r>
      <w:r>
        <w:rPr>
          <w:sz w:val="24"/>
        </w:rPr>
        <w:t xml:space="preserve"> dana u ukupnom iznosu od </w:t>
      </w:r>
      <w:r w:rsidR="007D0D2A">
        <w:rPr>
          <w:sz w:val="24"/>
        </w:rPr>
        <w:t>37.290,03</w:t>
      </w:r>
      <w:r w:rsidR="00C252F0">
        <w:rPr>
          <w:sz w:val="24"/>
        </w:rPr>
        <w:t xml:space="preserve"> kn i da zapošljava </w:t>
      </w:r>
      <w:r w:rsidR="007D0D2A">
        <w:rPr>
          <w:sz w:val="24"/>
        </w:rPr>
        <w:t>2</w:t>
      </w:r>
      <w:r w:rsidR="00C02B8F">
        <w:rPr>
          <w:sz w:val="24"/>
        </w:rPr>
        <w:t xml:space="preserve"> </w:t>
      </w:r>
      <w:r>
        <w:rPr>
          <w:sz w:val="24"/>
        </w:rPr>
        <w:t xml:space="preserve">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7D0D2A">
        <w:rPr>
          <w:sz w:val="24"/>
        </w:rPr>
        <w:t>Brodu 18. siječnja 2019.</w:t>
      </w:r>
    </w:p>
    <w:p w:rsidRDefault="00146253" w:rsidP="00D176F4" w:rsidR="00146253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proofErr w:type="spellStart"/>
      <w:r w:rsidR="00D176F4">
        <w:rPr>
          <w:sz w:val="24"/>
        </w:rPr>
        <w:t>z.z</w:t>
      </w:r>
      <w:proofErr w:type="spellEnd"/>
      <w:r w:rsidR="00D176F4">
        <w:rPr>
          <w:sz w:val="24"/>
        </w:rPr>
        <w:t>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177B88">
        <w:rPr>
          <w:sz w:val="24"/>
        </w:rPr>
        <w:t>Osijek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750A5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46253"/>
    <w:rsid w:val="00166A5C"/>
    <w:rsid w:val="0017388C"/>
    <w:rsid w:val="00175EC7"/>
    <w:rsid w:val="00177B88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23DA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2BDE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3254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D0D2A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6721B"/>
    <w:rsid w:val="00886374"/>
    <w:rsid w:val="00887FD0"/>
    <w:rsid w:val="008A5883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92066"/>
    <w:rsid w:val="00BA0180"/>
    <w:rsid w:val="00BA5F89"/>
    <w:rsid w:val="00BA7480"/>
    <w:rsid w:val="00BB5AEB"/>
    <w:rsid w:val="00BC4375"/>
    <w:rsid w:val="00BD41CE"/>
    <w:rsid w:val="00BE5A0A"/>
    <w:rsid w:val="00C00F36"/>
    <w:rsid w:val="00C02B8F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451B8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050E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37290.03</izvorni_sadrzaj>
    <derivirana_varijabla naziv="DomainObject.Predmet.InicijalnaVrijednost_1">37290.03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110 st.1 SZ</izvorni_sadrzaj>
    <derivirana_varijabla naziv="DomainObject.Predmet.PrimjedbaSuca_1">po čl. 110 st.1 SZ</derivirana_varijabla>
  </DomainObject.Predmet.PrimjedbaSuca>
  <DomainObject.Predmet.ProtustrankaFormated>
    <izvorni_sadrzaj>  UGOSTITELJSTVO PEGAZ j.d.o.o. za ugostiteljstvo i usluge zastupanog po punomoćniku Pero Prce</izvorni_sadrzaj>
    <derivirana_varijabla naziv="DomainObject.Predmet.ProtustrankaFormated_1">  UGOSTITELJSTVO PEGAZ j.d.o.o. za ugostiteljstvo i usluge zastupanog po punomoćniku Pero Prce</derivirana_varijabla>
  </DomainObject.Predmet.ProtustrankaFormated>
  <DomainObject.Predmet.ProtustrankaFormatedOIB>
    <izvorni_sadrzaj>  UGOSTITELJSTVO PEGAZ j.d.o.o. za ugostiteljstvo i usluge, OIB 94738355904 zastupanog po punomoćniku Pero Prce</izvorni_sadrzaj>
    <derivirana_varijabla naziv="DomainObject.Predmet.ProtustrankaFormatedOIB_1">  UGOSTITELJSTVO PEGAZ j.d.o.o. za ugostiteljstvo i usluge, OIB 94738355904 zastupanog po punomoćniku Pero Prce</derivirana_varijabla>
  </DomainObject.Predmet.ProtustrankaFormatedOIB>
  <DomainObject.Predmet.ProtustrankaFormatedWithAdress>
    <izvorni_sadrzaj> UGOSTITELJSTVO PEGAZ j.d.o.o. za ugostiteljstvo i usluge, Antuna Gustava Matoša 30, 34000 Požega zastupanog po punomoćniku Pero Prce</izvorni_sadrzaj>
    <derivirana_varijabla naziv="DomainObject.Predmet.ProtustrankaFormatedWithAdress_1"> UGOSTITELJSTVO PEGAZ j.d.o.o. za ugostiteljstvo i usluge, Antuna Gustava Matoša 30, 34000 Požega zastupanog po punomoćniku Pero Prce</derivirana_varijabla>
  </DomainObject.Predmet.ProtustrankaFormatedWithAdress>
  <DomainObject.Predmet.ProtustrankaFormatedWithAdressOIB>
    <izvorni_sadrzaj> UGOSTITELJSTVO PEGAZ j.d.o.o. za ugostiteljstvo i usluge, OIB 94738355904, Antuna Gustava Matoša 30, 34000 Požega zastupanog po punomoćniku Pero Prce</izvorni_sadrzaj>
    <derivirana_varijabla naziv="DomainObject.Predmet.ProtustrankaFormatedWithAdressOIB_1"> UGOSTITELJSTVO PEGAZ j.d.o.o. za ugostiteljstvo i usluge, OIB 94738355904, Antuna Gustava Matoša 30, 34000 Požega zastupanog po punomoćniku Pero Prce</derivirana_varijabla>
  </DomainObject.Predmet.ProtustrankaFormatedWithAdressOIB>
  <DomainObject.Predmet.ProtustrankaWithAdress>
    <izvorni_sadrzaj>UGOSTITELJSTVO PEGAZ j.d.o.o. za ugostiteljstvo i usluge Antuna Gustava Matoša 30, 34000 Požega</izvorni_sadrzaj>
    <derivirana_varijabla naziv="DomainObject.Predmet.ProtustrankaWithAdress_1">UGOSTITELJSTVO PEGAZ j.d.o.o. za ugostiteljstvo i usluge Antuna Gustava Matoša 30, 34000 Požega</derivirana_varijabla>
  </DomainObject.Predmet.ProtustrankaWithAdress>
  <DomainObject.Predmet.ProtustrankaWithAdressOIB>
    <izvorni_sadrzaj>UGOSTITELJSTVO PEGAZ j.d.o.o. za ugostiteljstvo i usluge, OIB 94738355904, Antuna Gustava Matoša 30, 34000 Požega</izvorni_sadrzaj>
    <derivirana_varijabla naziv="DomainObject.Predmet.ProtustrankaWithAdressOIB_1">UGOSTITELJSTVO PEGAZ j.d.o.o. za ugostiteljstvo i usluge, OIB 94738355904, Antuna Gustava Matoša 30, 34000 Požega</derivirana_varijabla>
  </DomainObject.Predmet.ProtustrankaWithAdressOIB>
  <DomainObject.Predmet.ProtustrankaNazivFormated>
    <izvorni_sadrzaj>UGOSTITELJSTVO PEGAZ j.d.o.o. za ugostiteljstvo i usluge</izvorni_sadrzaj>
    <derivirana_varijabla naziv="DomainObject.Predmet.ProtustrankaNazivFormated_1">UGOSTITELJSTVO PEGAZ j.d.o.o. za ugostiteljstvo i usluge</derivirana_varijabla>
  </DomainObject.Predmet.ProtustrankaNazivFormated>
  <DomainObject.Predmet.ProtustrankaNazivFormatedOIB>
    <izvorni_sadrzaj>UGOSTITELJSTVO PEGAZ j.d.o.o. za ugostiteljstvo i usluge, OIB 94738355904</izvorni_sadrzaj>
    <derivirana_varijabla naziv="DomainObject.Predmet.ProtustrankaNazivFormatedOIB_1">UGOSTITELJSTVO PEGAZ j.d.o.o. za ugostiteljstvo i usluge, OIB 94738355904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PEGAZ j.d.o.o. za ugostiteljstvo i usluge zastupanog po punomoćniku Pero Prce</item>
    </izvorni_sadrzaj>
    <derivirana_varijabla naziv="DomainObject.Predmet.ProtuStrankaListFormated_1">
      <item>UGOSTITELJSTVO PEGAZ j.d.o.o. za ugostiteljstvo i usluge zastupanog po punomoćniku Pero Prce</item>
    </derivirana_varijabla>
  </DomainObject.Predmet.ProtuStrankaListFormated>
  <DomainObject.Predmet.ProtuStrankaListFormatedOIB>
    <izvorni_sadrzaj>
      <item>UGOSTITELJSTVO PEGAZ j.d.o.o. za ugostiteljstvo i usluge, OIB 94738355904 zastupanog po punomoćniku Pero Prce</item>
    </izvorni_sadrzaj>
    <derivirana_varijabla naziv="DomainObject.Predmet.ProtuStrankaListFormatedOIB_1">
      <item>UGOSTITELJSTVO PEGAZ j.d.o.o. za ugostiteljstvo i usluge, OIB 94738355904 zastupanog po punomoćniku Pero Prce</item>
    </derivirana_varijabla>
  </DomainObject.Predmet.ProtuStrankaListFormatedOIB>
  <DomainObject.Predmet.ProtuStrankaListFormatedWithAdress>
    <izvorni_sadrzaj>
      <item>UGOSTITELJSTVO PEGAZ j.d.o.o. za ugostiteljstvo i usluge, Antuna Gustava Matoša 30, 34000 Požega zastupanog po punomoćniku Pero Prce</item>
    </izvorni_sadrzaj>
    <derivirana_varijabla naziv="DomainObject.Predmet.ProtuStrankaListFormatedWithAdress_1">
      <item>UGOSTITELJSTVO PEGAZ j.d.o.o. za ugostiteljstvo i usluge, Antuna Gustava Matoša 30, 34000 Požega zastupanog po punomoćniku Pero Prce</item>
    </derivirana_varijabla>
  </DomainObject.Predmet.ProtuStrankaListFormatedWithAdress>
  <DomainObject.Predmet.ProtuStrankaListFormatedWithAdressOIB>
    <izvorni_sadrzaj>
      <item>UGOSTITELJSTVO PEGAZ j.d.o.o. za ugostiteljstvo i usluge, OIB 94738355904, Antuna Gustava Matoša 30, 34000 Požega zastupanog po punomoćniku Pero Prce</item>
    </izvorni_sadrzaj>
    <derivirana_varijabla naziv="DomainObject.Predmet.ProtuStrankaListFormatedWithAdressOIB_1">
      <item>UGOSTITELJSTVO PEGAZ j.d.o.o. za ugostiteljstvo i usluge, OIB 94738355904, Antuna Gustava Matoša 30, 34000 Požega zastupanog po punomoćniku Pero Prce</item>
    </derivirana_varijabla>
  </DomainObject.Predmet.ProtuStrankaListFormatedWithAdressOIB>
  <DomainObject.Predmet.ProtuStrankaListNazivFormated>
    <izvorni_sadrzaj>
      <item>UGOSTITELJSTVO PEGAZ j.d.o.o. za ugostiteljstvo i usluge</item>
    </izvorni_sadrzaj>
    <derivirana_varijabla naziv="DomainObject.Predmet.ProtuStrankaListNazivFormated_1">
      <item>UGOSTITELJSTVO PEGAZ j.d.o.o. za ugostiteljstvo i usluge</item>
    </derivirana_varijabla>
  </DomainObject.Predmet.ProtuStrankaListNazivFormated>
  <DomainObject.Predmet.ProtuStrankaListNazivFormatedOIB>
    <izvorni_sadrzaj>
      <item>UGOSTITELJSTVO PEGAZ j.d.o.o. za ugostiteljstvo i usluge, OIB 94738355904</item>
    </izvorni_sadrzaj>
    <derivirana_varijabla naziv="DomainObject.Predmet.ProtuStrankaListNazivFormatedOIB_1">
      <item>UGOSTITELJSTVO PEGAZ j.d.o.o. za ugostiteljstvo i usluge, OIB 94738355904</item>
    </derivirana_varijabla>
  </DomainObject.Predmet.ProtuStrankaListNazivFormatedOIB>
  <DomainObject.Predmet.OstaliListFormated>
    <izvorni_sadrzaj>
      <item>Pero Prce punomoćnik sudionika u postupku UGOSTITELJSTVO PEGAZ j.d.o.o. za ugostiteljstvo i usluge</item>
    </izvorni_sadrzaj>
    <derivirana_varijabla naziv="DomainObject.Predmet.OstaliListFormated_1">
      <item>Pero Prce punomoćnik sudionika u postupku UGOSTITELJSTVO PEGAZ j.d.o.o. za ugostiteljstvo i usluge</item>
    </derivirana_varijabla>
  </DomainObject.Predmet.OstaliListFormated>
  <DomainObject.Predmet.OstaliListFormatedOIB>
    <izvorni_sadrzaj>
      <item>Pero Prce, OIB 48625044928 punomoćnik sudionika u postupku UGOSTITELJSTVO PEGAZ j.d.o.o. za ugostiteljstvo i usluge</item>
    </izvorni_sadrzaj>
    <derivirana_varijabla naziv="DomainObject.Predmet.OstaliListFormatedOIB_1">
      <item>Pero Prce, OIB 48625044928 punomoćnik sudionika u postupku UGOSTITELJSTVO PEGAZ j.d.o.o. za ugostiteljstvo i usluge</item>
    </derivirana_varijabla>
  </DomainObject.Predmet.OstaliListFormatedOIB>
  <DomainObject.Predmet.OstaliListFormatedWithAdress>
    <izvorni_sadrzaj>
      <item>Pero Prce, Antuna Gustava Matoša 30, 34000 Požega punomoćnik sudionika u postupku UGOSTITELJSTVO PEGAZ j.d.o.o. za ugostiteljstvo i usluge</item>
    </izvorni_sadrzaj>
    <derivirana_varijabla naziv="DomainObject.Predmet.OstaliListFormatedWithAdress_1">
      <item>Pero Prce, Antuna Gustava Matoša 30, 34000 Požega punomoćnik sudionika u postupku UGOSTITELJSTVO PEGAZ j.d.o.o. za ugostiteljstvo i usluge</item>
    </derivirana_varijabla>
  </DomainObject.Predmet.OstaliListFormatedWithAdress>
  <DomainObject.Predmet.OstaliListFormatedWithAdressOIB>
    <izvorni_sadrzaj>
      <item>Pero Prce, OIB 48625044928, Antuna Gustava Matoša 30, 34000 Požega punomoćnik sudionika u postupku UGOSTITELJSTVO PEGAZ j.d.o.o. za ugostiteljstvo i usluge</item>
    </izvorni_sadrzaj>
    <derivirana_varijabla naziv="DomainObject.Predmet.OstaliListFormatedWithAdressOIB_1">
      <item>Pero Prce, OIB 48625044928, Antuna Gustava Matoša 30, 34000 Požega punomoćnik sudionika u postupku UGOSTITELJSTVO PEGAZ j.d.o.o. za ugostiteljstvo i usluge</item>
    </derivirana_varijabla>
  </DomainObject.Predmet.OstaliListFormatedWithAdressOIB>
  <DomainObject.Predmet.OstaliListNazivFormated>
    <izvorni_sadrzaj>
      <item>Pero Prce</item>
    </izvorni_sadrzaj>
    <derivirana_varijabla naziv="DomainObject.Predmet.OstaliListNazivFormated_1">
      <item>Pero Prce</item>
    </derivirana_varijabla>
  </DomainObject.Predmet.OstaliListNazivFormated>
  <DomainObject.Predmet.OstaliListNazivFormatedOIB>
    <izvorni_sadrzaj>
      <item>Pero Prce, OIB 48625044928</item>
    </izvorni_sadrzaj>
    <derivirana_varijabla naziv="DomainObject.Predmet.OstaliListNazivFormatedOIB_1">
      <item>Pero Prce, OIB 48625044928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PEGAZ j.d.o.o. za ugostiteljstvo i usluge</izvorni_sadrzaj>
    <derivirana_varijabla naziv="DomainObject.Predmet.ProtustrankaIDrugi_1">UGOSTITELJSTVO PEGAZ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UGOSTITELJSTVO PEGAZ j.d.o.o. za ugostiteljstvo i usluge, OIB 94738355904, Antuna Gustava Matoša 30, 34000 Požega</izvorni_sadrzaj>
    <derivirana_varijabla naziv="DomainObject.Predmet.ProtustrankaIDrugiAdressOIB_1">UGOSTITELJSTVO PEGAZ j.d.o.o. za ugostiteljstvo i usluge, OIB 94738355904, Antuna Gustava Matoša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PEGAZ j.d.o.o. za ugostiteljstvo i usluge</item>
      <item>Pero Prce</item>
    </izvorni_sadrzaj>
    <derivirana_varijabla naziv="DomainObject.Predmet.SudioniciListNaziv_1">
      <item>Financijska agencija</item>
      <item>UGOSTITELJSTVO PEGAZ j.d.o.o. za ugostiteljstvo i usluge</item>
      <item>Pero Prce</item>
    </derivirana_varijabla>
  </DomainObject.Predmet.SudioniciListNaziv>
  <DomainObject.Predmet.SudioniciListAdressOIB>
    <izvorni_sadrzaj>
      <item>Financijska agencija, OIB 85821130368, Ulica grada Vukovara 70,10000 Zagreb</item>
      <item>UGOSTITELJSTVO PEGAZ j.d.o.o. za ugostiteljstvo i usluge, OIB 94738355904, Antuna Gustava Matoša 30,34000 Požega</item>
      <item>Pero Prce, OIB 48625044928, Antuna Gustava Matoša 30,34000 Požega</item>
    </izvorni_sadrzaj>
    <derivirana_varijabla naziv="DomainObject.Predmet.SudioniciListAdressOIB_1">
      <item>Financijska agencija, OIB 85821130368, Ulica grada Vukovara 70,10000 Zagreb</item>
      <item>UGOSTITELJSTVO PEGAZ j.d.o.o. za ugostiteljstvo i usluge, OIB 94738355904, Antuna Gustava Matoša 30,34000 Požega</item>
      <item>Pero Prce, OIB 48625044928, Antuna Gustava Matoša 30,34000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94738355904</item>
      <item>, OIB 48625044928</item>
    </izvorni_sadrzaj>
    <derivirana_varijabla naziv="DomainObject.Predmet.SudioniciListNazivOIB_1">
      <item>, OIB 85821130368</item>
      <item>, OIB 94738355904</item>
      <item>, OIB 48625044928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473</properties:Words>
  <properties:Characters>2647</properties:Characters>
  <properties:Lines>87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2018-09-06T07:21:00Z</dcterms:created>
  <dc:creator>Trgovacki sud</dc:creator>
  <cp:lastModifiedBy>wsadmin</cp:lastModifiedBy>
  <cp:lastPrinted>2019-01-18T07:40:00Z</cp:lastPrinted>
  <dcterms:modified xmlns:xsi="http://www.w3.org/2001/XMLSchema-instance" xsi:type="dcterms:W3CDTF">2019-01-18T08:45:00Z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25-2019.docx)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