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6e533" w14:paraId="de6e533" w:rsidRDefault="00B8733F" w:rsidP="00B8733F" w:rsidR="00B8733F" w:rsidRPr="0078359D">
      <w:pPr>
        <w:jc w:val="right"/>
        <w15:collapsed w:val="false"/>
      </w:pPr>
      <w:bookmarkStart w:name="_GoBack" w:id="0"/>
      <w:bookmarkEnd w:id="0"/>
      <w:r>
        <w:t>2 St-99/2017-</w:t>
      </w:r>
      <w:r w:rsidR="006926F7">
        <w:t>22</w:t>
      </w:r>
    </w:p>
    <w:p w:rsidRDefault="00B8733F" w:rsidP="00B8733F" w:rsidR="00B8733F" w:rsidRPr="0078359D">
      <w:pPr>
        <w:jc w:val="center"/>
      </w:pPr>
    </w:p>
    <w:p w:rsidRDefault="00B8733F" w:rsidP="00B8733F" w:rsidR="00B8733F" w:rsidRPr="0078359D">
      <w:pPr>
        <w:jc w:val="center"/>
      </w:pPr>
      <w:r w:rsidRPr="0078359D">
        <w:t>TABLICA ISPITANIH TRAŽBINA</w:t>
      </w:r>
    </w:p>
    <w:p w:rsidRDefault="00B8733F" w:rsidP="00B8733F" w:rsidR="00B8733F" w:rsidRPr="0078359D">
      <w:pPr>
        <w:jc w:val="center"/>
      </w:pPr>
      <w:r w:rsidRPr="0078359D">
        <w:t xml:space="preserve">Po čl. 264. Stečajnog zakona </w:t>
      </w:r>
    </w:p>
    <w:p w:rsidRDefault="00B8733F" w:rsidP="00B8733F" w:rsidR="00B8733F" w:rsidRPr="0078359D">
      <w:pPr>
        <w:jc w:val="center"/>
      </w:pPr>
      <w:r w:rsidRPr="0078359D">
        <w:t xml:space="preserve">(Ispitno ročište od </w:t>
      </w:r>
      <w:r>
        <w:t>23. studenog</w:t>
      </w:r>
      <w:r w:rsidRPr="0078359D">
        <w:t xml:space="preserve"> 2017. u stečajnom postupku nad </w:t>
      </w:r>
    </w:p>
    <w:p w:rsidRDefault="00B8733F" w:rsidP="00B8733F" w:rsidR="00B8733F">
      <w:pPr>
        <w:jc w:val="center"/>
      </w:pPr>
      <w:r w:rsidRPr="008224A3">
        <w:t xml:space="preserve">stečajnim dužnikom </w:t>
      </w:r>
      <w:r w:rsidRPr="00577E6A">
        <w:t xml:space="preserve">NEW TECH GROUP d.o.o. u stečaju, Pazin, </w:t>
      </w:r>
      <w:proofErr w:type="spellStart"/>
      <w:r w:rsidRPr="00577E6A">
        <w:t>Dubravica</w:t>
      </w:r>
      <w:proofErr w:type="spellEnd"/>
      <w:r w:rsidRPr="00577E6A">
        <w:t xml:space="preserve"> 2 a, OIB: 18376648634</w:t>
      </w:r>
      <w:r w:rsidRPr="0078359D">
        <w:t>)</w:t>
      </w:r>
    </w:p>
    <w:p w:rsidRDefault="00B8733F" w:rsidP="00B8733F" w:rsidR="00B8733F" w:rsidRPr="0078359D">
      <w:pPr>
        <w:jc w:val="center"/>
      </w:pPr>
    </w:p>
    <w:p w:rsidRDefault="00B8733F" w:rsidP="00B8733F" w:rsidR="00B8733F" w:rsidRPr="0078359D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935DC6" w:rsidR="00B8733F" w:rsidRPr="0078359D">
        <w:tc>
          <w:tcPr>
            <w:tcW w:type="dxa" w:w="1008"/>
            <w:vAlign w:val="center"/>
          </w:tcPr>
          <w:p w:rsidRDefault="00B8733F" w:rsidP="00935DC6" w:rsidR="00B8733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B8733F" w:rsidP="00935DC6" w:rsidR="00B8733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B8733F" w:rsidP="00935DC6" w:rsidR="00B8733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Iznos prijavljene</w:t>
            </w:r>
          </w:p>
          <w:p w:rsidRDefault="00B8733F" w:rsidP="00935DC6" w:rsidR="00B8733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B8733F" w:rsidP="00935DC6" w:rsidR="00B8733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B8733F" w:rsidP="00935DC6" w:rsidR="00B8733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B8733F" w:rsidP="00935DC6" w:rsidR="00B8733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B8733F" w:rsidP="00935DC6" w:rsidR="00B8733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t>Isplatni red</w:t>
            </w:r>
          </w:p>
        </w:tc>
      </w:tr>
      <w:tr w:rsidTr="00935DC6" w:rsidR="00B8733F" w:rsidRPr="00492920">
        <w:trPr>
          <w:trHeight w:val="1181"/>
        </w:trPr>
        <w:tc>
          <w:tcPr>
            <w:tcW w:type="dxa" w:w="1008"/>
            <w:vAlign w:val="center"/>
          </w:tcPr>
          <w:p w:rsidRDefault="00B8733F" w:rsidP="00935DC6" w:rsidR="00B8733F" w:rsidRPr="00492920">
            <w:pPr>
              <w:tabs>
                <w:tab w:pos="3686" w:val="left"/>
              </w:tabs>
              <w:jc w:val="center"/>
            </w:pPr>
            <w:r w:rsidRPr="00492920">
              <w:t>1.</w:t>
            </w:r>
          </w:p>
        </w:tc>
        <w:tc>
          <w:tcPr>
            <w:tcW w:type="dxa" w:w="4374"/>
            <w:vAlign w:val="center"/>
          </w:tcPr>
          <w:p w:rsidRDefault="00B8733F" w:rsidP="00935DC6" w:rsidR="00B8733F" w:rsidRPr="00492920">
            <w:pPr>
              <w:tabs>
                <w:tab w:pos="3686" w:val="left"/>
              </w:tabs>
              <w:jc w:val="center"/>
            </w:pPr>
            <w:r w:rsidRPr="00A3367D">
              <w:t>REPUBLIKA HRVATSKA, MINSTARSTVO FINANCIJA – POREZNA UPRAVA, Rijeka, OIB: 52634238587</w:t>
            </w:r>
          </w:p>
        </w:tc>
        <w:tc>
          <w:tcPr>
            <w:tcW w:type="dxa" w:w="2103"/>
            <w:vAlign w:val="center"/>
          </w:tcPr>
          <w:p w:rsidRDefault="00021045" w:rsidP="00021045" w:rsidR="00B8733F" w:rsidRPr="00492920">
            <w:pPr>
              <w:tabs>
                <w:tab w:pos="3686" w:val="left"/>
              </w:tabs>
              <w:jc w:val="center"/>
            </w:pPr>
            <w:r>
              <w:t>63.818,93</w:t>
            </w:r>
          </w:p>
        </w:tc>
        <w:tc>
          <w:tcPr>
            <w:tcW w:type="dxa" w:w="2121"/>
            <w:vAlign w:val="center"/>
          </w:tcPr>
          <w:p w:rsidRDefault="00B8733F" w:rsidP="00935DC6" w:rsidR="00B8733F" w:rsidRPr="00492920">
            <w:pPr>
              <w:tabs>
                <w:tab w:pos="3686" w:val="left"/>
              </w:tabs>
              <w:jc w:val="center"/>
            </w:pPr>
            <w:r w:rsidRPr="00A3367D">
              <w:t>3.338,65</w:t>
            </w:r>
          </w:p>
        </w:tc>
        <w:tc>
          <w:tcPr>
            <w:tcW w:type="dxa" w:w="1478"/>
            <w:vAlign w:val="center"/>
          </w:tcPr>
          <w:p w:rsidRDefault="00B8733F" w:rsidP="00935DC6" w:rsidR="00B8733F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B8733F" w:rsidP="00935DC6" w:rsidR="00B8733F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15"/>
            <w:vAlign w:val="center"/>
          </w:tcPr>
          <w:p w:rsidRDefault="00B8733F" w:rsidP="00935DC6" w:rsidR="00B8733F" w:rsidRPr="00492920">
            <w:pPr>
              <w:tabs>
                <w:tab w:pos="3686" w:val="left"/>
              </w:tabs>
              <w:jc w:val="center"/>
            </w:pPr>
            <w:r>
              <w:t>I</w:t>
            </w:r>
            <w:r w:rsidRPr="00492920">
              <w:t xml:space="preserve"> viši</w:t>
            </w:r>
          </w:p>
        </w:tc>
      </w:tr>
      <w:tr w:rsidTr="00935DC6" w:rsidR="00021045" w:rsidRPr="00492920">
        <w:trPr>
          <w:trHeight w:val="1181"/>
        </w:trPr>
        <w:tc>
          <w:tcPr>
            <w:tcW w:type="dxa" w:w="1008"/>
            <w:vAlign w:val="center"/>
          </w:tcPr>
          <w:p w:rsidRDefault="00021045" w:rsidP="00935DC6" w:rsidR="00021045" w:rsidRPr="00492920">
            <w:pPr>
              <w:tabs>
                <w:tab w:pos="3686" w:val="left"/>
              </w:tabs>
              <w:jc w:val="center"/>
            </w:pPr>
          </w:p>
        </w:tc>
        <w:tc>
          <w:tcPr>
            <w:tcW w:type="dxa" w:w="4374"/>
            <w:vAlign w:val="center"/>
          </w:tcPr>
          <w:p w:rsidRDefault="00021045" w:rsidP="00935DC6" w:rsidR="00021045" w:rsidRPr="00A3367D">
            <w:pPr>
              <w:tabs>
                <w:tab w:pos="3686" w:val="left"/>
              </w:tabs>
              <w:jc w:val="center"/>
            </w:pPr>
          </w:p>
        </w:tc>
        <w:tc>
          <w:tcPr>
            <w:tcW w:type="dxa" w:w="2103"/>
            <w:vAlign w:val="center"/>
          </w:tcPr>
          <w:p w:rsidRDefault="00021045" w:rsidP="00021045" w:rsidR="00021045">
            <w:pPr>
              <w:tabs>
                <w:tab w:pos="3686" w:val="left"/>
              </w:tabs>
              <w:jc w:val="center"/>
            </w:pPr>
          </w:p>
        </w:tc>
        <w:tc>
          <w:tcPr>
            <w:tcW w:type="dxa" w:w="2121"/>
            <w:vAlign w:val="center"/>
          </w:tcPr>
          <w:p w:rsidRDefault="00021045" w:rsidP="00935DC6" w:rsidR="00021045" w:rsidRPr="00A3367D">
            <w:pPr>
              <w:tabs>
                <w:tab w:pos="3686" w:val="left"/>
              </w:tabs>
              <w:jc w:val="center"/>
            </w:pPr>
            <w:r>
              <w:t>60.480,28</w:t>
            </w:r>
          </w:p>
        </w:tc>
        <w:tc>
          <w:tcPr>
            <w:tcW w:type="dxa" w:w="1478"/>
            <w:vAlign w:val="center"/>
          </w:tcPr>
          <w:p w:rsidRDefault="00021045" w:rsidP="00935DC6" w:rsidR="00021045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21045" w:rsidP="00935DC6" w:rsidR="00021045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21045" w:rsidP="00935DC6" w:rsidR="00021045">
            <w:pPr>
              <w:tabs>
                <w:tab w:pos="3686" w:val="left"/>
              </w:tabs>
              <w:jc w:val="center"/>
            </w:pPr>
            <w:r w:rsidRPr="00492920">
              <w:t>I</w:t>
            </w:r>
            <w:r>
              <w:t>I</w:t>
            </w:r>
            <w:r w:rsidRPr="00492920">
              <w:t xml:space="preserve"> viši</w:t>
            </w:r>
          </w:p>
        </w:tc>
      </w:tr>
      <w:tr w:rsidTr="00935DC6" w:rsidR="00B8733F" w:rsidRPr="00492920">
        <w:trPr>
          <w:trHeight w:val="1181"/>
        </w:trPr>
        <w:tc>
          <w:tcPr>
            <w:tcW w:type="dxa" w:w="1008"/>
            <w:vAlign w:val="center"/>
          </w:tcPr>
          <w:p w:rsidRDefault="00B8733F" w:rsidP="00935DC6" w:rsidR="00B8733F" w:rsidRPr="00492920">
            <w:pPr>
              <w:tabs>
                <w:tab w:pos="3686" w:val="left"/>
              </w:tabs>
              <w:jc w:val="center"/>
            </w:pPr>
            <w:r>
              <w:t>2.</w:t>
            </w:r>
          </w:p>
        </w:tc>
        <w:tc>
          <w:tcPr>
            <w:tcW w:type="dxa" w:w="4374"/>
            <w:vAlign w:val="center"/>
          </w:tcPr>
          <w:p w:rsidRDefault="00B8733F" w:rsidP="00935DC6" w:rsidR="00B8733F" w:rsidRPr="00DE23B9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4F2CA3">
              <w:t xml:space="preserve">PLASTOFORM – ISTRA d.o.o., Pazin, </w:t>
            </w:r>
            <w:proofErr w:type="spellStart"/>
            <w:r w:rsidRPr="004F2CA3">
              <w:t>Dubravica</w:t>
            </w:r>
            <w:proofErr w:type="spellEnd"/>
            <w:r w:rsidRPr="004F2CA3">
              <w:t xml:space="preserve"> 2A,  OIB: 18376648634</w:t>
            </w:r>
          </w:p>
        </w:tc>
        <w:tc>
          <w:tcPr>
            <w:tcW w:type="dxa" w:w="2103"/>
            <w:vAlign w:val="center"/>
          </w:tcPr>
          <w:p w:rsidRDefault="00B8733F" w:rsidP="00935DC6" w:rsidR="00B8733F" w:rsidRPr="000E5D60">
            <w:pPr>
              <w:tabs>
                <w:tab w:pos="3686" w:val="left"/>
              </w:tabs>
              <w:jc w:val="center"/>
            </w:pPr>
            <w:r w:rsidRPr="004F2CA3">
              <w:t>187.558,03</w:t>
            </w:r>
          </w:p>
        </w:tc>
        <w:tc>
          <w:tcPr>
            <w:tcW w:type="dxa" w:w="2121"/>
            <w:vAlign w:val="center"/>
          </w:tcPr>
          <w:p w:rsidRDefault="00B8733F" w:rsidP="00935DC6" w:rsidR="00B8733F" w:rsidRPr="000E5D60">
            <w:pPr>
              <w:tabs>
                <w:tab w:pos="3686" w:val="left"/>
              </w:tabs>
              <w:jc w:val="center"/>
            </w:pPr>
            <w:r w:rsidRPr="004F2CA3">
              <w:t>187.558,03</w:t>
            </w:r>
          </w:p>
        </w:tc>
        <w:tc>
          <w:tcPr>
            <w:tcW w:type="dxa" w:w="1478"/>
            <w:vAlign w:val="center"/>
          </w:tcPr>
          <w:p w:rsidRDefault="00B8733F" w:rsidP="00935DC6" w:rsidR="00B8733F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8733F" w:rsidP="00935DC6" w:rsidR="00B8733F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8733F" w:rsidP="00935DC6" w:rsidR="00B8733F" w:rsidRPr="00492920">
            <w:pPr>
              <w:tabs>
                <w:tab w:pos="3686" w:val="left"/>
              </w:tabs>
              <w:jc w:val="center"/>
            </w:pPr>
            <w:r w:rsidRPr="00492920">
              <w:t>I</w:t>
            </w:r>
            <w:r>
              <w:t>I</w:t>
            </w:r>
            <w:r w:rsidRPr="00492920">
              <w:t xml:space="preserve"> viši</w:t>
            </w:r>
          </w:p>
        </w:tc>
      </w:tr>
    </w:tbl>
    <w:p w:rsidRDefault="00B8733F" w:rsidP="00B8733F" w:rsidR="00B8733F">
      <w:pPr>
        <w:tabs>
          <w:tab w:pos="3686" w:val="left"/>
        </w:tabs>
        <w:jc w:val="center"/>
      </w:pPr>
    </w:p>
    <w:p w:rsidRDefault="00B8733F" w:rsidP="00B8733F" w:rsidR="00B8733F" w:rsidRPr="0078359D">
      <w:pPr>
        <w:tabs>
          <w:tab w:pos="3686" w:val="left"/>
        </w:tabs>
        <w:jc w:val="center"/>
      </w:pPr>
    </w:p>
    <w:p w:rsidRDefault="00B8733F" w:rsidP="00B8733F" w:rsidR="00B8733F" w:rsidRPr="006926F7">
      <w:pPr>
        <w:tabs>
          <w:tab w:pos="3686" w:val="left"/>
        </w:tabs>
        <w:jc w:val="center"/>
      </w:pPr>
      <w:r w:rsidRPr="006926F7">
        <w:t xml:space="preserve">U Pazinu </w:t>
      </w:r>
      <w:r w:rsidR="00021045" w:rsidRPr="006926F7">
        <w:t>2</w:t>
      </w:r>
      <w:r w:rsidR="006926F7" w:rsidRPr="006926F7">
        <w:t>7</w:t>
      </w:r>
      <w:r w:rsidRPr="006926F7">
        <w:t>. studenog 2017.</w:t>
      </w:r>
    </w:p>
    <w:p w:rsidRDefault="00B8733F" w:rsidP="00B8733F" w:rsidR="00B8733F" w:rsidRPr="006926F7">
      <w:pPr>
        <w:tabs>
          <w:tab w:pos="3686" w:val="left"/>
        </w:tabs>
        <w:jc w:val="center"/>
      </w:pPr>
    </w:p>
    <w:p w:rsidRDefault="00B8733F" w:rsidP="00B8733F" w:rsidR="00B8733F" w:rsidRPr="006926F7">
      <w:pPr>
        <w:tabs>
          <w:tab w:pos="3686" w:val="left"/>
        </w:tabs>
        <w:jc w:val="center"/>
      </w:pPr>
      <w:r w:rsidRPr="006926F7">
        <w:tab/>
      </w:r>
      <w:r w:rsidRPr="006926F7">
        <w:tab/>
      </w:r>
      <w:r w:rsidRPr="006926F7">
        <w:tab/>
      </w:r>
      <w:r w:rsidRPr="006926F7">
        <w:tab/>
      </w:r>
      <w:r w:rsidRPr="006926F7">
        <w:tab/>
      </w:r>
      <w:r w:rsidRPr="006926F7">
        <w:tab/>
      </w:r>
      <w:r w:rsidRPr="006926F7">
        <w:tab/>
      </w:r>
      <w:r w:rsidRPr="006926F7">
        <w:tab/>
        <w:t xml:space="preserve">     Stečajna sutkinja:</w:t>
      </w:r>
    </w:p>
    <w:p w:rsidRDefault="00B8733F" w:rsidP="00B8733F" w:rsidR="00500701">
      <w:pPr>
        <w:tabs>
          <w:tab w:pos="3686" w:val="left"/>
        </w:tabs>
        <w:ind w:firstLine="708" w:left="4956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</w:p>
    <w:sectPr w:rsidSect="00A93974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733F" w:rsidP="00B8733F" w:rsidR="00B8733F">
      <w:r>
        <w:separator/>
      </w:r>
    </w:p>
  </w:endnote>
  <w:endnote w:id="0" w:type="continuationSeparator">
    <w:p w:rsidRDefault="00B8733F" w:rsidP="00B8733F" w:rsidR="00B87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733F" w:rsidP="00B8733F" w:rsidR="00B8733F">
      <w:r>
        <w:separator/>
      </w:r>
    </w:p>
  </w:footnote>
  <w:footnote w:id="0" w:type="continuationSeparator">
    <w:p w:rsidRDefault="00B8733F" w:rsidP="00B8733F" w:rsidR="00B87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733F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1D51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733F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10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8733F" w:rsidR="00034D8E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 2 St-99/2017-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733F"/>
    <w:rsid w:val="00021045"/>
    <w:rsid w:val="00554328"/>
    <w:rsid w:val="006926F7"/>
    <w:rsid w:val="00985388"/>
    <w:rsid w:val="00B31D51"/>
    <w:rsid w:val="00B8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733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8733F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B8733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8733F"/>
  </w:style>
  <w:style w:styleId="Podnoje" w:type="paragraph">
    <w:name w:val="footer"/>
    <w:basedOn w:val="Normal"/>
    <w:link w:val="PodnojeChar"/>
    <w:uiPriority w:val="99"/>
    <w:unhideWhenUsed/>
    <w:rsid w:val="00B873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733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1D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D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D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D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D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733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8733F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B8733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8733F"/>
  </w:style>
  <w:style w:styleId="Podnoje" w:type="paragraph">
    <w:name w:val="footer"/>
    <w:basedOn w:val="Normal"/>
    <w:link w:val="PodnojeChar"/>
    <w:uiPriority w:val="99"/>
    <w:unhideWhenUsed/>
    <w:rsid w:val="00B873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733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1D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D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D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D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D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St-99/2017</izvorni_sadrzaj>
    <derivirana_varijabla naziv="DomainObject.Predmet.OznakaBroj_1">St-99/2017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NEW TECH GROUP d.o.o. PAZIN</izvorni_sadrzaj>
    <derivirana_varijabla naziv="DomainObject.Predmet.ProtustrankaFormated_1">  NEW TECH GROUP d.o.o. PAZIN</derivirana_varijabla>
  </DomainObject.Predmet.ProtustrankaFormated>
  <DomainObject.Predmet.ProtustrankaFormatedOIB>
    <izvorni_sadrzaj>  NEW TECH GROUP d.o.o. PAZIN, OIB 18376648634</izvorni_sadrzaj>
    <derivirana_varijabla naziv="DomainObject.Predmet.ProtustrankaFormatedOIB_1">  NEW TECH GROUP d.o.o. PAZIN, OIB 18376648634</derivirana_varijabla>
  </DomainObject.Predmet.ProtustrankaFormatedOIB>
  <DomainObject.Predmet.ProtustrankaFormatedWithAdress>
    <izvorni_sadrzaj> NEW TECH GROUP d.o.o. PAZIN, Dubravica 2/a, 52000 Pazin</izvorni_sadrzaj>
    <derivirana_varijabla naziv="DomainObject.Predmet.ProtustrankaFormatedWithAdress_1"> NEW TECH GROUP d.o.o. PAZIN, Dubravica 2/a, 52000 Pazin</derivirana_varijabla>
  </DomainObject.Predmet.ProtustrankaFormatedWithAdress>
  <DomainObject.Predmet.ProtustrankaFormatedWithAdressOIB>
    <izvorni_sadrzaj> NEW TECH GROUP d.o.o. PAZIN, OIB 18376648634, Dubravica 2/a, 52000 Pazin</izvorni_sadrzaj>
    <derivirana_varijabla naziv="DomainObject.Predmet.ProtustrankaFormatedWithAdressOIB_1"> NEW TECH GROUP d.o.o. PAZIN, OIB 18376648634, Dubravica 2/a, 52000 Pazin</derivirana_varijabla>
  </DomainObject.Predmet.ProtustrankaFormatedWithAdressOIB>
  <DomainObject.Predmet.ProtustrankaWithAdress>
    <izvorni_sadrzaj>NEW TECH GROUP d.o.o. PAZIN Dubravica 2/a, 52000 Pazin</izvorni_sadrzaj>
    <derivirana_varijabla naziv="DomainObject.Predmet.ProtustrankaWithAdress_1">NEW TECH GROUP d.o.o. PAZIN Dubravica 2/a, 52000 Pazin</derivirana_varijabla>
  </DomainObject.Predmet.ProtustrankaWithAdress>
  <DomainObject.Predmet.ProtustrankaWithAdressOIB>
    <izvorni_sadrzaj>NEW TECH GROUP d.o.o. PAZIN, OIB 18376648634, Dubravica 2/a, 52000 Pazin</izvorni_sadrzaj>
    <derivirana_varijabla naziv="DomainObject.Predmet.ProtustrankaWithAdressOIB_1">NEW TECH GROUP d.o.o. PAZIN, OIB 18376648634, Dubravica 2/a, 52000 Pazin</derivirana_varijabla>
  </DomainObject.Predmet.ProtustrankaWithAdressOIB>
  <DomainObject.Predmet.ProtustrankaNazivFormated>
    <izvorni_sadrzaj>NEW TECH GROUP d.o.o. PAZIN</izvorni_sadrzaj>
    <derivirana_varijabla naziv="DomainObject.Predmet.ProtustrankaNazivFormated_1">NEW TECH GROUP d.o.o. PAZIN</derivirana_varijabla>
  </DomainObject.Predmet.ProtustrankaNazivFormated>
  <DomainObject.Predmet.ProtustrankaNazivFormatedOIB>
    <izvorni_sadrzaj>NEW TECH GROUP d.o.o. PAZIN, OIB 18376648634</izvorni_sadrzaj>
    <derivirana_varijabla naziv="DomainObject.Predmet.ProtustrankaNazivFormatedOIB_1">NEW TECH GROUP d.o.o. PAZIN, OIB 18376648634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35497.06</izvorni_sadrzaj>
    <derivirana_varijabla naziv="DomainObject.Predmet.TrenutnaVrijednost_1">35497.06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NEW TECH GROUP d.o.o. PAZIN</item>
    </izvorni_sadrzaj>
    <derivirana_varijabla naziv="DomainObject.Predmet.ProtuStrankaListFormated_1">
      <item>NEW TECH GROUP d.o.o. PAZIN</item>
    </derivirana_varijabla>
  </DomainObject.Predmet.ProtuStrankaListFormated>
  <DomainObject.Predmet.ProtuStrankaListFormatedOIB>
    <izvorni_sadrzaj>
      <item>NEW TECH GROUP d.o.o. PAZIN, OIB 18376648634</item>
    </izvorni_sadrzaj>
    <derivirana_varijabla naziv="DomainObject.Predmet.ProtuStrankaListFormatedOIB_1">
      <item>NEW TECH GROUP d.o.o. PAZIN, OIB 18376648634</item>
    </derivirana_varijabla>
  </DomainObject.Predmet.ProtuStrankaListFormatedOIB>
  <DomainObject.Predmet.ProtuStrankaListFormatedWithAdress>
    <izvorni_sadrzaj>
      <item>NEW TECH GROUP d.o.o. PAZIN, Dubravica 2/a, 52000 Pazin</item>
    </izvorni_sadrzaj>
    <derivirana_varijabla naziv="DomainObject.Predmet.ProtuStrankaListFormatedWithAdress_1">
      <item>NEW TECH GROUP d.o.o. PAZIN, Dubravica 2/a, 52000 Pazin</item>
    </derivirana_varijabla>
  </DomainObject.Predmet.ProtuStrankaListFormatedWithAdress>
  <DomainObject.Predmet.ProtuStrankaListFormatedWithAdressOIB>
    <izvorni_sadrzaj>
      <item>NEW TECH GROUP d.o.o. PAZIN, OIB 18376648634, Dubravica 2/a, 52000 Pazin</item>
    </izvorni_sadrzaj>
    <derivirana_varijabla naziv="DomainObject.Predmet.ProtuStrankaListFormatedWithAdressOIB_1">
      <item>NEW TECH GROUP d.o.o. PAZIN, OIB 18376648634, Dubravica 2/a, 52000 Pazin</item>
    </derivirana_varijabla>
  </DomainObject.Predmet.ProtuStrankaListFormatedWithAdressOIB>
  <DomainObject.Predmet.ProtuStrankaListNazivFormated>
    <izvorni_sadrzaj>
      <item>NEW TECH GROUP d.o.o. PAZIN</item>
    </izvorni_sadrzaj>
    <derivirana_varijabla naziv="DomainObject.Predmet.ProtuStrankaListNazivFormated_1">
      <item>NEW TECH GROUP d.o.o. PAZIN</item>
    </derivirana_varijabla>
  </DomainObject.Predmet.ProtuStrankaListNazivFormated>
  <DomainObject.Predmet.ProtuStrankaListNazivFormatedOIB>
    <izvorni_sadrzaj>
      <item>NEW TECH GROUP d.o.o. PAZIN, OIB 18376648634</item>
    </izvorni_sadrzaj>
    <derivirana_varijabla naziv="DomainObject.Predmet.ProtuStrankaListNazivFormatedOIB_1">
      <item>NEW TECH GROUP d.o.o. PAZIN, OIB 18376648634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NEW TECH GROUP d.o.o. PAZIN</izvorni_sadrzaj>
    <derivirana_varijabla naziv="DomainObject.Predmet.ProtustrankaIDrugi_1">NEW TECH GROUP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NEW TECH GROUP d.o.o. PAZIN, OIB 18376648634, Dubravica 2/a, 52000 Pazin</izvorni_sadrzaj>
    <derivirana_varijabla naziv="DomainObject.Predmet.ProtustrankaIDrugiAdressOIB_1">NEW TECH GROUP d.o.o. PAZIN, OIB 18376648634, Dubravica 2/a,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NEW TECH GROUP d.o.o. PAZIN</item>
    </izvorni_sadrzaj>
    <derivirana_varijabla naziv="DomainObject.Predmet.SudioniciListNaziv_1">
      <item>FINANCIJSKA AGENCIJA, RC RIJEKA, PODRUŽNICA PULA, PULA</item>
      <item>NEW TECH GROUP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NEW TECH GROUP d.o.o. PAZIN, OIB 18376648634, Dubravica 2/a,52000 Pazin</item>
    </izvorni_sadrzaj>
    <derivirana_varijabla naziv="DomainObject.Predmet.SudioniciListAdressOIB_1">
      <item>FINANCIJSKA AGENCIJA, RC RIJEKA, PODRUŽNICA PULA, PULA, OIB 85821130368, Giardini 5,52100 Pula</item>
      <item>NEW TECH GROUP d.o.o. PAZIN, OIB 18376648634, Dubravica 2/a,52000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18376648634</item>
    </izvorni_sadrzaj>
    <derivirana_varijabla naziv="DomainObject.Predmet.SudioniciListNazivOIB_1">
      <item>, OIB 85821130368</item>
      <item>, OIB 18376648634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101</properties:Words>
  <properties:Characters>589</properties:Characters>
  <properties:Lines>53</properties:Lines>
  <properties:Paragraphs>34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2017-11-10T08:28:00Z</dcterms:created>
  <dc:creator>Jasmina Matika</dc:creator>
  <cp:lastModifiedBy>Jasmina Matika</cp:lastModifiedBy>
  <dcterms:modified xmlns:xsi="http://www.w3.org/2001/XMLSchema-instance" xsi:type="dcterms:W3CDTF">2017-11-27T10:40:00Z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