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a476b" w14:paraId="d7a476b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E524D1">
        <w:t>2</w:t>
      </w:r>
      <w:r w:rsidR="00970AEF">
        <w:t>2</w:t>
      </w:r>
      <w:r w:rsidR="002A69B2">
        <w:t>8</w:t>
      </w:r>
      <w:r w:rsidR="00773F10">
        <w:t>5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</w:t>
      </w:r>
      <w:r w:rsidR="005664A3">
        <w:t xml:space="preserve">Financijske agencije </w:t>
      </w:r>
      <w:r w:rsidR="005D0BC7">
        <w:t xml:space="preserve">OIB: 85821130368, </w:t>
      </w:r>
      <w:r w:rsidR="005664A3">
        <w:t xml:space="preserve">Regionalni centar </w:t>
      </w:r>
      <w:r w:rsidR="005D0BC7">
        <w:t>Rijeka</w:t>
      </w:r>
      <w:r w:rsidR="005664A3">
        <w:t xml:space="preserve"> Podružnica </w:t>
      </w:r>
      <w:r w:rsidR="005D0BC7">
        <w:t>Pula</w:t>
      </w:r>
      <w:r w:rsidR="005664A3">
        <w:t xml:space="preserve">, </w:t>
      </w:r>
      <w:r w:rsidR="005D0BC7">
        <w:t>Giardini 5</w:t>
      </w:r>
      <w:r w:rsidR="005664A3">
        <w:t>,</w:t>
      </w:r>
      <w:r w:rsidR="005D0BC7">
        <w:t xml:space="preserve"> </w:t>
      </w:r>
      <w:r w:rsidR="005664A3">
        <w:t xml:space="preserve">za pokretanje skraćenog stečajnog postupka </w:t>
      </w:r>
      <w:r>
        <w:t xml:space="preserve">nad dužnikom </w:t>
      </w:r>
      <w:r w:rsidR="00773F10">
        <w:t>4 D</w:t>
      </w:r>
      <w:r w:rsidR="00670F1F">
        <w:t xml:space="preserve"> </w:t>
      </w:r>
      <w:r w:rsidR="006B3B25">
        <w:t xml:space="preserve">d.o.o. OIB: </w:t>
      </w:r>
      <w:r w:rsidR="00773F10">
        <w:t>87728939488</w:t>
      </w:r>
      <w:r w:rsidR="00670F1F">
        <w:t>,</w:t>
      </w:r>
      <w:r>
        <w:t xml:space="preserve"> </w:t>
      </w:r>
      <w:r w:rsidR="002F39A9">
        <w:t xml:space="preserve">MBS: </w:t>
      </w:r>
      <w:r w:rsidR="00670F1F">
        <w:t>040</w:t>
      </w:r>
      <w:r w:rsidR="00773F10">
        <w:t>096019</w:t>
      </w:r>
      <w:r w:rsidR="00E5548C">
        <w:t>,</w:t>
      </w:r>
      <w:r w:rsidR="00E524D1">
        <w:t xml:space="preserve"> </w:t>
      </w:r>
      <w:r w:rsidR="00773F10">
        <w:t>Fažana, Valbandon, Mala vala 11</w:t>
      </w:r>
      <w:r w:rsidR="00970AEF">
        <w:t>,</w:t>
      </w:r>
      <w:r>
        <w:t xml:space="preserve"> temeljem članka 430. Stečajnog zakona („Narodne novine“ 71/15), dana </w:t>
      </w:r>
      <w:r w:rsidR="00E5548C">
        <w:t>26. listopada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5664A3">
        <w:rPr>
          <w:bCs/>
        </w:rPr>
        <w:t xml:space="preserve">dužnika </w:t>
      </w:r>
      <w:r w:rsidR="00773F10">
        <w:t>4 D d.o.o. OIB: 87728939488, MBS: 040096019, Fažana, Valbandon, Mala vala 11,</w:t>
      </w:r>
      <w:r w:rsidR="00883980">
        <w:t xml:space="preserve"> </w:t>
      </w:r>
      <w:r w:rsidR="00F66CA4">
        <w:t xml:space="preserve">iznosi </w:t>
      </w:r>
      <w:r w:rsidR="00773F10">
        <w:t>95.471,01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773F10">
        <w:t>4 D d.o.o. OIB: 87728939488, MBS: 040096019, Fažana, Valbandon, Mala vala 11,</w:t>
      </w:r>
      <w:r w:rsidR="00D02B57">
        <w:t xml:space="preserve"> </w:t>
      </w:r>
      <w:r w:rsidR="006B3B25">
        <w:t xml:space="preserve">direktor </w:t>
      </w:r>
      <w:r w:rsidR="00773F10">
        <w:t>ALEXANDER KNYAGININ,</w:t>
      </w:r>
      <w:r w:rsidR="00D02B57">
        <w:t xml:space="preserve"> OIB:  </w:t>
      </w:r>
      <w:r w:rsidR="00773F10">
        <w:t>36627226822</w:t>
      </w:r>
      <w:r w:rsidR="005D0BC7">
        <w:t>,</w:t>
      </w:r>
      <w:r w:rsidR="00880E25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D02B57">
        <w:t>2</w:t>
      </w:r>
      <w:r w:rsidR="00970AEF">
        <w:t>2</w:t>
      </w:r>
      <w:r w:rsidR="002A69B2">
        <w:t>8</w:t>
      </w:r>
      <w:r w:rsidR="00773F10">
        <w:t>5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E5548C">
        <w:t>26. listopada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E5548C">
        <w:t>5.1.</w:t>
      </w:r>
      <w:r>
        <w:t xml:space="preserve"> 201</w:t>
      </w:r>
      <w:r w:rsidR="00E5548C">
        <w:t>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C3865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65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C3865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A69B2"/>
    <w:rsid w:val="002C213A"/>
    <w:rsid w:val="002E0488"/>
    <w:rsid w:val="002E0654"/>
    <w:rsid w:val="002F39A9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35D18"/>
    <w:rsid w:val="00554D8B"/>
    <w:rsid w:val="005614A7"/>
    <w:rsid w:val="005664A3"/>
    <w:rsid w:val="00587310"/>
    <w:rsid w:val="00591C8A"/>
    <w:rsid w:val="00596F42"/>
    <w:rsid w:val="005A3617"/>
    <w:rsid w:val="005B5BEB"/>
    <w:rsid w:val="005D0BC7"/>
    <w:rsid w:val="005E6915"/>
    <w:rsid w:val="005F7E6A"/>
    <w:rsid w:val="00616058"/>
    <w:rsid w:val="00616E68"/>
    <w:rsid w:val="00627A21"/>
    <w:rsid w:val="00635CCA"/>
    <w:rsid w:val="006571BA"/>
    <w:rsid w:val="00670F1F"/>
    <w:rsid w:val="006745F1"/>
    <w:rsid w:val="00681766"/>
    <w:rsid w:val="00683B9C"/>
    <w:rsid w:val="00696430"/>
    <w:rsid w:val="006B3B25"/>
    <w:rsid w:val="006C07D6"/>
    <w:rsid w:val="006D4A2B"/>
    <w:rsid w:val="007007E7"/>
    <w:rsid w:val="007047FA"/>
    <w:rsid w:val="00723D94"/>
    <w:rsid w:val="007337FA"/>
    <w:rsid w:val="0073506B"/>
    <w:rsid w:val="00764B38"/>
    <w:rsid w:val="007667D7"/>
    <w:rsid w:val="00773F10"/>
    <w:rsid w:val="007D4128"/>
    <w:rsid w:val="00807483"/>
    <w:rsid w:val="0083151E"/>
    <w:rsid w:val="00832200"/>
    <w:rsid w:val="0086311F"/>
    <w:rsid w:val="00880E25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70AEF"/>
    <w:rsid w:val="009A403C"/>
    <w:rsid w:val="009E2F3C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3865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82963"/>
    <w:rsid w:val="00CA7F62"/>
    <w:rsid w:val="00CB55B6"/>
    <w:rsid w:val="00CD48E2"/>
    <w:rsid w:val="00CE6B5E"/>
    <w:rsid w:val="00CF7939"/>
    <w:rsid w:val="00D02B57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46A18"/>
    <w:rsid w:val="00E524D1"/>
    <w:rsid w:val="00E5548C"/>
    <w:rsid w:val="00E85AED"/>
    <w:rsid w:val="00E91AE8"/>
    <w:rsid w:val="00E958F4"/>
    <w:rsid w:val="00EA66EF"/>
    <w:rsid w:val="00ED7726"/>
    <w:rsid w:val="00EF0A67"/>
    <w:rsid w:val="00EF26AD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38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8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8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8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8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38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8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8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8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8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St-2285/2016-3</izvorni_sadrzaj>
    <derivirana_varijabla naziv="DomainObject.Oznaka_1">St-2285/2016-3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2285</izvorni_sadrzaj>
    <derivirana_varijabla naziv="DomainObject.Predmet.Broj_1">2285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St-2285/2016</izvorni_sadrzaj>
    <derivirana_varijabla naziv="DomainObject.Predmet.OznakaBroj_1">St-2285/2016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4 D d.o.o. FAŽANA</izvorni_sadrzaj>
    <derivirana_varijabla naziv="DomainObject.Predmet.ProtustrankaFormated_1">  4 D d.o.o. FAŽANA</derivirana_varijabla>
  </DomainObject.Predmet.ProtustrankaFormated>
  <DomainObject.Predmet.ProtustrankaFormatedOIB>
    <izvorni_sadrzaj>  4 D d.o.o. FAŽANA, OIB 87728939488</izvorni_sadrzaj>
    <derivirana_varijabla naziv="DomainObject.Predmet.ProtustrankaFormatedOIB_1">  4 D d.o.o. FAŽANA, OIB 87728939488</derivirana_varijabla>
  </DomainObject.Predmet.ProtustrankaFormatedOIB>
  <DomainObject.Predmet.ProtustrankaFormatedWithAdress>
    <izvorni_sadrzaj> 4 D d.o.o. FAŽANA, Valbandon, Mala vala 11, 52100 Fažana</izvorni_sadrzaj>
    <derivirana_varijabla naziv="DomainObject.Predmet.ProtustrankaFormatedWithAdress_1"> 4 D d.o.o. FAŽANA, Valbandon, Mala vala 11, 52100 Fažana</derivirana_varijabla>
  </DomainObject.Predmet.ProtustrankaFormatedWithAdress>
  <DomainObject.Predmet.ProtustrankaFormatedWithAdressOIB>
    <izvorni_sadrzaj> 4 D d.o.o. FAŽANA, OIB 87728939488, Valbandon, Mala vala 11, 52100 Fažana</izvorni_sadrzaj>
    <derivirana_varijabla naziv="DomainObject.Predmet.ProtustrankaFormatedWithAdressOIB_1"> 4 D d.o.o. FAŽANA, OIB 87728939488, Valbandon, Mala vala 11, 52100 Fažana</derivirana_varijabla>
  </DomainObject.Predmet.ProtustrankaFormatedWithAdressOIB>
  <DomainObject.Predmet.ProtustrankaWithAdress>
    <izvorni_sadrzaj>4 D d.o.o. FAŽANA Valbandon, Mala vala 11, 52100 Fažana</izvorni_sadrzaj>
    <derivirana_varijabla naziv="DomainObject.Predmet.ProtustrankaWithAdress_1">4 D d.o.o. FAŽANA Valbandon, Mala vala 11, 52100 Fažana</derivirana_varijabla>
  </DomainObject.Predmet.ProtustrankaWithAdress>
  <DomainObject.Predmet.ProtustrankaWithAdressOIB>
    <izvorni_sadrzaj>4 D d.o.o. FAŽANA, OIB 87728939488, Valbandon, Mala vala 11, 52100 Fažana</izvorni_sadrzaj>
    <derivirana_varijabla naziv="DomainObject.Predmet.ProtustrankaWithAdressOIB_1">4 D d.o.o. FAŽANA, OIB 87728939488, Valbandon, Mala vala 11, 52100 Fažana</derivirana_varijabla>
  </DomainObject.Predmet.ProtustrankaWithAdressOIB>
  <DomainObject.Predmet.ProtustrankaNazivFormated>
    <izvorni_sadrzaj>4 D d.o.o. FAŽANA</izvorni_sadrzaj>
    <derivirana_varijabla naziv="DomainObject.Predmet.ProtustrankaNazivFormated_1">4 D d.o.o. FAŽANA</derivirana_varijabla>
  </DomainObject.Predmet.ProtustrankaNazivFormated>
  <DomainObject.Predmet.ProtustrankaNazivFormatedOIB>
    <izvorni_sadrzaj>4 D d.o.o. FAŽANA, OIB 87728939488</izvorni_sadrzaj>
    <derivirana_varijabla naziv="DomainObject.Predmet.ProtustrankaNazivFormatedOIB_1">4 D d.o.o. FAŽANA, OIB 87728939488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4 D d.o.o. FAŽANA</item>
    </izvorni_sadrzaj>
    <derivirana_varijabla naziv="DomainObject.Predmet.ProtuStrankaListFormated_1">
      <item>4 D d.o.o. FAŽANA</item>
    </derivirana_varijabla>
  </DomainObject.Predmet.ProtuStrankaListFormated>
  <DomainObject.Predmet.ProtuStrankaListFormatedOIB>
    <izvorni_sadrzaj>
      <item>4 D d.o.o. FAŽANA, OIB 87728939488</item>
    </izvorni_sadrzaj>
    <derivirana_varijabla naziv="DomainObject.Predmet.ProtuStrankaListFormatedOIB_1">
      <item>4 D d.o.o. FAŽANA, OIB 87728939488</item>
    </derivirana_varijabla>
  </DomainObject.Predmet.ProtuStrankaListFormatedOIB>
  <DomainObject.Predmet.ProtuStrankaListFormatedWithAdress>
    <izvorni_sadrzaj>
      <item>4 D d.o.o. FAŽANA, Valbandon, Mala vala 11, 52100 Fažana</item>
    </izvorni_sadrzaj>
    <derivirana_varijabla naziv="DomainObject.Predmet.ProtuStrankaListFormatedWithAdress_1">
      <item>4 D d.o.o. FAŽANA, Valbandon, Mala vala 11, 52100 Fažana</item>
    </derivirana_varijabla>
  </DomainObject.Predmet.ProtuStrankaListFormatedWithAdress>
  <DomainObject.Predmet.ProtuStrankaListFormatedWithAdressOIB>
    <izvorni_sadrzaj>
      <item>4 D d.o.o. FAŽANA, OIB 87728939488, Valbandon, Mala vala 11, 52100 Fažana</item>
    </izvorni_sadrzaj>
    <derivirana_varijabla naziv="DomainObject.Predmet.ProtuStrankaListFormatedWithAdressOIB_1">
      <item>4 D d.o.o. FAŽANA, OIB 87728939488, Valbandon, Mala vala 11, 52100 Fažana</item>
    </derivirana_varijabla>
  </DomainObject.Predmet.ProtuStrankaListFormatedWithAdressOIB>
  <DomainObject.Predmet.ProtuStrankaListNazivFormated>
    <izvorni_sadrzaj>
      <item>4 D d.o.o. FAŽANA</item>
    </izvorni_sadrzaj>
    <derivirana_varijabla naziv="DomainObject.Predmet.ProtuStrankaListNazivFormated_1">
      <item>4 D d.o.o. FAŽANA</item>
    </derivirana_varijabla>
  </DomainObject.Predmet.ProtuStrankaListNazivFormated>
  <DomainObject.Predmet.ProtuStrankaListNazivFormatedOIB>
    <izvorni_sadrzaj>
      <item>4 D d.o.o. FAŽANA, OIB 87728939488</item>
    </izvorni_sadrzaj>
    <derivirana_varijabla naziv="DomainObject.Predmet.ProtuStrankaListNazivFormatedOIB_1">
      <item>4 D d.o.o. FAŽANA, OIB 87728939488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>St-2285/2016-3</izvorni_sadrzaj>
    <derivirana_varijabla naziv="DomainObject.PoslovniBrojDokumenta_1">St-2285/2016-3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4 D d.o.o. FAŽANA</izvorni_sadrzaj>
    <derivirana_varijabla naziv="DomainObject.Predmet.ProtustrankaIDrugi_1">4 D d.o.o. FAŽANA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4 D d.o.o. FAŽANA, OIB 87728939488, Valbandon, Mala vala 11, 52100 Fažana</izvorni_sadrzaj>
    <derivirana_varijabla naziv="DomainObject.Predmet.ProtustrankaIDrugiAdressOIB_1">4 D d.o.o. FAŽANA, OIB 87728939488, Valbandon, Mala vala 11,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4 D d.o.o. FAŽANA</item>
    </izvorni_sadrzaj>
    <derivirana_varijabla naziv="DomainObject.Predmet.SudioniciListNaziv_1">
      <item>FINANCIJSKA AGENCIJA, RC RIJEKA, PODRUŽNICA PULA, PULA</item>
      <item>4 D d.o.o. FAŽANA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4 D d.o.o. FAŽANA, OIB 87728939488, Valbandon, Mala vala 11,52100 Fažana</item>
    </izvorni_sadrzaj>
    <derivirana_varijabla naziv="DomainObject.Predmet.SudioniciListAdressOIB_1">
      <item>FINANCIJSKA AGENCIJA, RC RIJEKA, PODRUŽNICA PULA, PULA, OIB 85821130368, Ulica grada Vukovara 70,10000 Zagreb</item>
      <item>4 D d.o.o. FAŽANA, OIB 87728939488, Valbandon, Mala vala 11,52100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87728939488</item>
    </izvorni_sadrzaj>
    <derivirana_varijabla naziv="DomainObject.Predmet.SudioniciListNazivOIB_1">
      <item>, OIB 85821130368</item>
      <item>, OIB 87728939488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373</properties:Words>
  <properties:Characters>1976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2016-10-26T08:01:00Z</dcterms:created>
  <dc:creator>Snježana Andrijanić</dc:creator>
  <cp:lastModifiedBy>Snježana Andrijanić</cp:lastModifiedBy>
  <cp:lastPrinted>2016-10-26T08:01:00Z</cp:lastPrinted>
  <dcterms:modified xmlns:xsi="http://www.w3.org/2001/XMLSchema-instance" xsi:type="dcterms:W3CDTF">2016-10-26T08:05:00Z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St-2285/2016-3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