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3475" w14:paraId="3fa3475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545F27">
        <w:t>INTER</w:t>
      </w:r>
      <w:proofErr w:type="spellEnd"/>
      <w:r w:rsidR="00545F27">
        <w:t xml:space="preserve"> </w:t>
      </w:r>
      <w:proofErr w:type="spellStart"/>
      <w:r w:rsidR="00545F27">
        <w:t>CONSULTING</w:t>
      </w:r>
      <w:proofErr w:type="spellEnd"/>
      <w:r w:rsidR="00545F27">
        <w:t xml:space="preserve"> d.o.o. "u likvidaciji", Savudrija, </w:t>
      </w:r>
      <w:proofErr w:type="spellStart"/>
      <w:r w:rsidR="00545F27">
        <w:t>Alberi</w:t>
      </w:r>
      <w:proofErr w:type="spellEnd"/>
      <w:r w:rsidR="00545F27">
        <w:t xml:space="preserve"> 1, </w:t>
      </w:r>
      <w:proofErr w:type="spellStart"/>
      <w:r w:rsidR="00545F27">
        <w:t>OIB</w:t>
      </w:r>
      <w:proofErr w:type="spellEnd"/>
      <w:r w:rsidR="00545F27">
        <w:t xml:space="preserve">: </w:t>
      </w:r>
      <w:proofErr w:type="spellStart"/>
      <w:r w:rsidR="00545F27">
        <w:t>88758559158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545F27">
        <w:t>20</w:t>
      </w:r>
      <w:proofErr w:type="spellEnd"/>
      <w:r w:rsidR="0094755E">
        <w:t xml:space="preserve">. </w:t>
      </w:r>
      <w:r w:rsidR="00B92A11">
        <w:t>ožujka</w:t>
      </w:r>
      <w:r w:rsidR="0094755E">
        <w:t xml:space="preserve"> </w:t>
      </w:r>
      <w:proofErr w:type="spellStart"/>
      <w:r w:rsidR="0094755E">
        <w:t>2018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545F27">
        <w:t>INTER</w:t>
      </w:r>
      <w:proofErr w:type="spellEnd"/>
      <w:r w:rsidR="00545F27">
        <w:t xml:space="preserve"> </w:t>
      </w:r>
      <w:proofErr w:type="spellStart"/>
      <w:r w:rsidR="00545F27">
        <w:t>CONSULTING</w:t>
      </w:r>
      <w:proofErr w:type="spellEnd"/>
      <w:r w:rsidR="00545F27">
        <w:t xml:space="preserve"> d.o.o. "u likvidaciji", Savudrija, </w:t>
      </w:r>
      <w:proofErr w:type="spellStart"/>
      <w:r w:rsidR="00545F27">
        <w:t>Alberi</w:t>
      </w:r>
      <w:proofErr w:type="spellEnd"/>
      <w:r w:rsidR="00545F27">
        <w:t xml:space="preserve"> 1, </w:t>
      </w:r>
      <w:proofErr w:type="spellStart"/>
      <w:r w:rsidR="00545F27">
        <w:t>OIB</w:t>
      </w:r>
      <w:proofErr w:type="spellEnd"/>
      <w:r w:rsidR="00545F27">
        <w:t xml:space="preserve">: </w:t>
      </w:r>
      <w:proofErr w:type="spellStart"/>
      <w:r w:rsidR="00545F27">
        <w:t>88758559158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545F27">
        <w:t>18</w:t>
      </w:r>
      <w:proofErr w:type="spellEnd"/>
      <w:r w:rsidR="00B92A11">
        <w:t>. travnja</w:t>
      </w:r>
      <w:r w:rsidR="0094755E">
        <w:t xml:space="preserve"> </w:t>
      </w:r>
      <w:proofErr w:type="spellStart"/>
      <w:r w:rsidR="0094755E">
        <w:t>2018</w:t>
      </w:r>
      <w:proofErr w:type="spellEnd"/>
      <w:r w:rsidR="00B167AD">
        <w:t xml:space="preserve">. godine u </w:t>
      </w:r>
      <w:proofErr w:type="spellStart"/>
      <w:r w:rsidR="00141302">
        <w:t>1</w:t>
      </w:r>
      <w:r w:rsidR="00545F27">
        <w:t>3</w:t>
      </w:r>
      <w:proofErr w:type="spellEnd"/>
      <w:r w:rsidR="00FB269A">
        <w:t>,</w:t>
      </w:r>
      <w:proofErr w:type="spellStart"/>
      <w:r w:rsidR="00545F27">
        <w:t>0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B92A11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Odlučivanje o </w:t>
      </w:r>
      <w:r w:rsidR="00545F27">
        <w:rPr>
          <w:color w:val="000000"/>
          <w:szCs w:val="20"/>
        </w:rPr>
        <w:t>načinu prodaje imovine stečajnog dužnika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545F27">
        <w:t>20</w:t>
      </w:r>
      <w:proofErr w:type="spellEnd"/>
      <w:r w:rsidR="0094755E">
        <w:t xml:space="preserve">. </w:t>
      </w:r>
      <w:r w:rsidR="005D4972">
        <w:t>ožujka</w:t>
      </w:r>
      <w:r w:rsidR="0094755E">
        <w:t xml:space="preserve">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</w:t>
      </w:r>
      <w:r w:rsidR="00B92A11">
        <w:t xml:space="preserve"> </w:t>
      </w:r>
      <w:r w:rsidR="0025058A">
        <w:t xml:space="preserve"> </w:t>
      </w:r>
      <w:r w:rsidR="00154142">
        <w:t xml:space="preserve"> </w:t>
      </w:r>
      <w:r w:rsidR="00545F27">
        <w:t xml:space="preserve">  </w:t>
      </w:r>
      <w:r w:rsidR="00104375" w:rsidRPr="00B167AD">
        <w:t>Damir Rabar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  <w:t>1</w:t>
    </w:r>
    <w:r w:rsidRPr="00062910">
      <w:t xml:space="preserve"> St-</w:t>
    </w:r>
    <w:proofErr w:type="spellStart"/>
    <w:r w:rsidR="00545F27">
      <w:t>94</w:t>
    </w:r>
    <w:proofErr w:type="spellEnd"/>
    <w:r w:rsidR="00545F27">
      <w:t>/</w:t>
    </w:r>
    <w:proofErr w:type="spellStart"/>
    <w:r w:rsidR="00545F27">
      <w:t>20</w:t>
    </w:r>
    <w:r w:rsidR="0094755E">
      <w:t>1</w:t>
    </w:r>
    <w:r w:rsidR="00545F27">
      <w:t>7</w:t>
    </w:r>
    <w:proofErr w:type="spellEnd"/>
    <w:r w:rsidR="0094755E">
      <w:t>-</w:t>
    </w:r>
    <w:proofErr w:type="spellStart"/>
    <w:r w:rsidR="00545F27">
      <w:t>20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77482"/>
    <w:rsid w:val="00B835EF"/>
    <w:rsid w:val="00B9168B"/>
    <w:rsid w:val="00B92A11"/>
    <w:rsid w:val="00BA67F0"/>
    <w:rsid w:val="00BC5579"/>
    <w:rsid w:val="00C546B2"/>
    <w:rsid w:val="00C7039F"/>
    <w:rsid w:val="00CA34B6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4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4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4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4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4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4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4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4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CONSULTING d.o.o. "u likvidaciji", SAVUDRIJA</izvorni_sadrzaj>
    <derivirana_varijabla naziv="DomainObject.Predmet.ProtustrankaFormated_1">  INTER CONSULTING d.o.o. "u likvidaciji", SAVUDRIJA</derivirana_varijabla>
  </DomainObject.Predmet.ProtustrankaFormated>
  <DomainObject.Predmet.ProtustrankaFormatedOIB>
    <izvorni_sadrzaj>  INTER CONSULTING d.o.o. "u likvidaciji", SAVUDRIJA, OIB 88758559158</izvorni_sadrzaj>
    <derivirana_varijabla naziv="DomainObject.Predmet.ProtustrankaFormatedOIB_1">  INTER CONSULTING d.o.o. "u likvidaciji", SAVUDRIJA, OIB 88758559158</derivirana_varijabla>
  </DomainObject.Predmet.ProtustrankaFormatedOIB>
  <DomainObject.Predmet.ProtustrankaFormatedWithAdress>
    <izvorni_sadrzaj> INTER CONSULTING d.o.o. "u likvidaciji", SAVUDRIJA, Alberi 1, 52475 Savudrija</izvorni_sadrzaj>
    <derivirana_varijabla naziv="DomainObject.Predmet.ProtustrankaFormatedWithAdress_1"> INTER CONSULTING d.o.o. "u likvidaciji", SAVUDRIJA, Alberi 1, 52475 Savudrija</derivirana_varijabla>
  </DomainObject.Predmet.ProtustrankaFormatedWithAdress>
  <DomainObject.Predmet.ProtustrankaFormatedWithAdressOIB>
    <izvorni_sadrzaj> INTER CONSULTING d.o.o. "u likvidaciji", SAVUDRIJA, OIB 88758559158, Alberi 1, 52475 Savudrija</izvorni_sadrzaj>
    <derivirana_varijabla naziv="DomainObject.Predmet.ProtustrankaFormatedWithAdressOIB_1"> INTER CONSULTING d.o.o. "u likvidaciji", SAVUDRIJA, OIB 88758559158, Alberi 1, 52475 Savudrija</derivirana_varijabla>
  </DomainObject.Predmet.ProtustrankaFormatedWithAdressOIB>
  <DomainObject.Predmet.ProtustrankaWithAdress>
    <izvorni_sadrzaj>INTER CONSULTING d.o.o. "u likvidaciji", SAVUDRIJA Alberi 1, 52475 Savudrija</izvorni_sadrzaj>
    <derivirana_varijabla naziv="DomainObject.Predmet.ProtustrankaWithAdress_1">INTER CONSULTING d.o.o. "u likvidaciji", SAVUDRIJA Alberi 1, 52475 Savudrija</derivirana_varijabla>
  </DomainObject.Predmet.ProtustrankaWithAdress>
  <DomainObject.Predmet.ProtustrankaWithAdressOIB>
    <izvorni_sadrzaj>INTER CONSULTING d.o.o. "u likvidaciji", SAVUDRIJA, OIB 88758559158, Alberi 1, 52475 Savudrija</izvorni_sadrzaj>
    <derivirana_varijabla naziv="DomainObject.Predmet.ProtustrankaWithAdressOIB_1">INTER CONSULTING d.o.o. "u likvidaciji", SAVUDRIJA, OIB 88758559158, Alberi 1, 52475 Savudrija</derivirana_varijabla>
  </DomainObject.Predmet.ProtustrankaWithAdressOIB>
  <DomainObject.Predmet.ProtustrankaNazivFormated>
    <izvorni_sadrzaj>INTER CONSULTING d.o.o. "u likvidaciji", SAVUDRIJA</izvorni_sadrzaj>
    <derivirana_varijabla naziv="DomainObject.Predmet.ProtustrankaNazivFormated_1">INTER CONSULTING d.o.o. "u likvidaciji", SAVUDRIJA</derivirana_varijabla>
  </DomainObject.Predmet.ProtustrankaNazivFormated>
  <DomainObject.Predmet.ProtustrankaNazivFormatedOIB>
    <izvorni_sadrzaj>INTER CONSULTING d.o.o. "u likvidaciji", SAVUDRIJA, OIB 88758559158</izvorni_sadrzaj>
    <derivirana_varijabla naziv="DomainObject.Predmet.ProtustrankaNazivFormatedOIB_1">INTER CONSULTING d.o.o. "u likvidaciji", SAVUDRIJA, OIB 88758559158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CONSULTING d.o.o. "u likvidaciji", SAVUDRIJA</izvorni_sadrzaj>
    <derivirana_varijabla naziv="DomainObject.Predmet.StrankaFormated_1">  INTER CONSULTING d.o.o. "u likvidaciji", SAVUDRIJA</derivirana_varijabla>
  </DomainObject.Predmet.StrankaFormated>
  <DomainObject.Predmet.StrankaFormatedOIB>
    <izvorni_sadrzaj>  INTER CONSULTING d.o.o. "u likvidaciji", SAVUDRIJA, OIB 88758559158</izvorni_sadrzaj>
    <derivirana_varijabla naziv="DomainObject.Predmet.StrankaFormatedOIB_1">  INTER CONSULTING d.o.o. "u likvidaciji", SAVUDRIJA, OIB 88758559158</derivirana_varijabla>
  </DomainObject.Predmet.StrankaFormatedOIB>
  <DomainObject.Predmet.StrankaFormatedWithAdress>
    <izvorni_sadrzaj> INTER CONSULTING d.o.o. "u likvidaciji", SAVUDRIJA, Alberi 1, 52475 Savudrija</izvorni_sadrzaj>
    <derivirana_varijabla naziv="DomainObject.Predmet.StrankaFormatedWithAdress_1"> INTER CONSULTING d.o.o. "u likvidaciji", SAVUDRIJA, Alberi 1, 52475 Savudrija</derivirana_varijabla>
  </DomainObject.Predmet.StrankaFormatedWithAdress>
  <DomainObject.Predmet.StrankaFormatedWithAdressOIB>
    <izvorni_sadrzaj> INTER CONSULTING d.o.o. "u likvidaciji", SAVUDRIJA, OIB 88758559158, Alberi 1, 52475 Savudrija</izvorni_sadrzaj>
    <derivirana_varijabla naziv="DomainObject.Predmet.StrankaFormatedWithAdressOIB_1"> INTER CONSULTING d.o.o. "u likvidaciji", SAVUDRIJA, OIB 88758559158, Alberi 1, 52475 Savudrija</derivirana_varijabla>
  </DomainObject.Predmet.StrankaFormatedWithAdressOIB>
  <DomainObject.Predmet.StrankaWithAdress>
    <izvorni_sadrzaj>INTER CONSULTING d.o.o. "u likvidaciji", SAVUDRIJA Alberi 1,52475 Savudrija</izvorni_sadrzaj>
    <derivirana_varijabla naziv="DomainObject.Predmet.StrankaWithAdress_1">INTER CONSULTING d.o.o. "u likvidaciji", SAVUDRIJA Alberi 1,52475 Savudrija</derivirana_varijabla>
  </DomainObject.Predmet.StrankaWithAdress>
  <DomainObject.Predmet.StrankaWithAdressOIB>
    <izvorni_sadrzaj>INTER CONSULTING d.o.o. "u likvidaciji", SAVUDRIJA, OIB 88758559158, Alberi 1,52475 Savudrija</izvorni_sadrzaj>
    <derivirana_varijabla naziv="DomainObject.Predmet.StrankaWithAdressOIB_1">INTER CONSULTING d.o.o. "u likvidaciji", SAVUDRIJA, OIB 88758559158, Alberi 1,52475 Savudrija</derivirana_varijabla>
  </DomainObject.Predmet.StrankaWithAdressOIB>
  <DomainObject.Predmet.StrankaNazivFormated>
    <izvorni_sadrzaj>INTER CONSULTING d.o.o. "u likvidaciji", SAVUDRIJA</izvorni_sadrzaj>
    <derivirana_varijabla naziv="DomainObject.Predmet.StrankaNazivFormated_1">INTER CONSULTING d.o.o. "u likvidaciji", SAVUDRIJA</derivirana_varijabla>
  </DomainObject.Predmet.StrankaNazivFormated>
  <DomainObject.Predmet.StrankaNazivFormatedOIB>
    <izvorni_sadrzaj>INTER CONSULTING d.o.o. "u likvidaciji", SAVUDRIJA, OIB 88758559158</izvorni_sadrzaj>
    <derivirana_varijabla naziv="DomainObject.Predmet.StrankaNazivFormatedOIB_1">INTER CONSULTING d.o.o. "u likvidaciji", SAVUDRIJA, OIB 88758559158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INTER CONSULTING d.o.o. "u likvidaciji", SAVUDRIJA</item>
    </izvorni_sadrzaj>
    <derivirana_varijabla naziv="DomainObject.Predmet.StrankaListFormated_1">
      <item>INTER CONSULTING d.o.o. "u likvidaciji", SAVUDRIJA</item>
    </derivirana_varijabla>
  </DomainObject.Predmet.StrankaListFormated>
  <DomainObject.Predmet.StrankaListFormatedOIB>
    <izvorni_sadrzaj>
      <item>INTER CONSULTING d.o.o. "u likvidaciji", SAVUDRIJA, OIB 88758559158</item>
    </izvorni_sadrzaj>
    <derivirana_varijabla naziv="DomainObject.Predmet.StrankaListFormatedOIB_1">
      <item>INTER CONSULTING d.o.o. "u likvidaciji", SAVUDRIJA, OIB 88758559158</item>
    </derivirana_varijabla>
  </DomainObject.Predmet.StrankaListFormatedOIB>
  <DomainObject.Predmet.StrankaListFormatedWithAdress>
    <izvorni_sadrzaj>
      <item>INTER CONSULTING d.o.o. "u likvidaciji", SAVUDRIJA, Alberi 1, 52475 Savudrija</item>
    </izvorni_sadrzaj>
    <derivirana_varijabla naziv="DomainObject.Predmet.StrankaListFormatedWithAdress_1">
      <item>INTER CONSULTING d.o.o. "u likvidaciji", SAVUDRIJA, Alberi 1, 52475 Savudrija</item>
    </derivirana_varijabla>
  </DomainObject.Predmet.StrankaListFormatedWithAdress>
  <DomainObject.Predmet.StrankaListFormatedWithAdressOIB>
    <izvorni_sadrzaj>
      <item>INTER CONSULTING d.o.o. "u likvidaciji", SAVUDRIJA, OIB 88758559158, Alberi 1, 52475 Savudrija</item>
    </izvorni_sadrzaj>
    <derivirana_varijabla naziv="DomainObject.Predmet.StrankaListFormatedWithAdressOIB_1">
      <item>INTER CONSULTING d.o.o. "u likvidaciji", SAVUDRIJA, OIB 88758559158, Alberi 1, 52475 Savudrija</item>
    </derivirana_varijabla>
  </DomainObject.Predmet.StrankaListFormatedWithAdressOIB>
  <DomainObject.Predmet.StrankaListNazivFormated>
    <izvorni_sadrzaj>
      <item>INTER CONSULTING d.o.o. "u likvidaciji", SAVUDRIJA</item>
    </izvorni_sadrzaj>
    <derivirana_varijabla naziv="DomainObject.Predmet.StrankaListNazivFormated_1">
      <item>INTER CONSULTING d.o.o. "u likvidaciji", SAVUDRIJA</item>
    </derivirana_varijabla>
  </DomainObject.Predmet.StrankaListNazivFormated>
  <DomainObject.Predmet.StrankaListNazivFormatedOIB>
    <izvorni_sadrzaj>
      <item>INTER CONSULTING d.o.o. "u likvidaciji", SAVUDRIJA, OIB 88758559158</item>
    </izvorni_sadrzaj>
    <derivirana_varijabla naziv="DomainObject.Predmet.StrankaListNazivFormatedOIB_1">
      <item>INTER CONSULTING d.o.o. "u likvidaciji", SAVUDRIJA, OIB 88758559158</item>
    </derivirana_varijabla>
  </DomainObject.Predmet.StrankaListNazivFormatedOIB>
  <DomainObject.Predmet.ProtuStrankaListFormated>
    <izvorni_sadrzaj>
      <item>INTER CONSULTING d.o.o. "u likvidaciji", SAVUDRIJA</item>
    </izvorni_sadrzaj>
    <derivirana_varijabla naziv="DomainObject.Predmet.ProtuStrankaListFormated_1">
      <item>INTER CONSULTING d.o.o. "u likvidaciji", SAVUDRIJA</item>
    </derivirana_varijabla>
  </DomainObject.Predmet.ProtuStrankaListFormated>
  <DomainObject.Predmet.ProtuStrankaListFormatedOIB>
    <izvorni_sadrzaj>
      <item>INTER CONSULTING d.o.o. "u likvidaciji", SAVUDRIJA, OIB 88758559158</item>
    </izvorni_sadrzaj>
    <derivirana_varijabla naziv="DomainObject.Predmet.ProtuStrankaListFormatedOIB_1">
      <item>INTER CONSULTING d.o.o. "u likvidaciji", SAVUDRIJA, OIB 88758559158</item>
    </derivirana_varijabla>
  </DomainObject.Predmet.ProtuStrankaListFormatedOIB>
  <DomainObject.Predmet.ProtuStrankaListFormatedWithAdress>
    <izvorni_sadrzaj>
      <item>INTER CONSULTING d.o.o. "u likvidaciji", SAVUDRIJA, Alberi 1, 52475 Savudrija</item>
    </izvorni_sadrzaj>
    <derivirana_varijabla naziv="DomainObject.Predmet.ProtuStrankaListFormatedWithAdress_1">
      <item>INTER CONSULTING d.o.o. "u likvidaciji", SAVUDRIJA, Alberi 1, 52475 Savudrija</item>
    </derivirana_varijabla>
  </DomainObject.Predmet.ProtuStrankaListFormatedWithAdress>
  <DomainObject.Predmet.ProtuStrankaListFormatedWithAdressOIB>
    <izvorni_sadrzaj>
      <item>INTER CONSULTING d.o.o. "u likvidaciji", SAVUDRIJA, OIB 88758559158, Alberi 1, 52475 Savudrija</item>
    </izvorni_sadrzaj>
    <derivirana_varijabla naziv="DomainObject.Predmet.ProtuStrankaListFormatedWithAdressOIB_1">
      <item>INTER CONSULTING d.o.o. "u likvidaciji", SAVUDRIJA, OIB 88758559158, Alberi 1, 52475 Savudrija</item>
    </derivirana_varijabla>
  </DomainObject.Predmet.ProtuStrankaListFormatedWithAdressOIB>
  <DomainObject.Predmet.ProtuStrankaListNazivFormated>
    <izvorni_sadrzaj>
      <item>INTER CONSULTING d.o.o. "u likvidaciji", SAVUDRIJA</item>
    </izvorni_sadrzaj>
    <derivirana_varijabla naziv="DomainObject.Predmet.ProtuStrankaListNazivFormated_1">
      <item>INTER CONSULTING d.o.o. "u likvidaciji", SAVUDRIJA</item>
    </derivirana_varijabla>
  </DomainObject.Predmet.ProtuStrankaListNazivFormated>
  <DomainObject.Predmet.ProtuStrankaListNazivFormatedOIB>
    <izvorni_sadrzaj>
      <item>INTER CONSULTING d.o.o. "u likvidaciji", SAVUDRIJA, OIB 88758559158</item>
    </izvorni_sadrzaj>
    <derivirana_varijabla naziv="DomainObject.Predmet.ProtuStrankaListNazivFormatedOIB_1">
      <item>INTER CONSULTING d.o.o. "u likvidaciji", SAVUDRIJA, OIB 88758559158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 CONSULTING d.o.o. "u likvidaciji", SAVUDRIJA</izvorni_sadrzaj>
    <derivirana_varijabla naziv="DomainObject.Predmet.StrankaIDrugi_1">INTER CONSULTING d.o.o. "u likvidaciji", SAVUDRIJA</derivirana_varijabla>
  </DomainObject.Predmet.StrankaIDrugi>
  <DomainObject.Predmet.ProtustrankaIDrugi>
    <izvorni_sadrzaj>INTER CONSULTING d.o.o. "u likvidaciji", SAVUDRIJA</izvorni_sadrzaj>
    <derivirana_varijabla naziv="DomainObject.Predmet.ProtustrankaIDrugi_1">INTER CONSULTING d.o.o. "u likvidaciji", SAVUDRIJA</derivirana_varijabla>
  </DomainObject.Predmet.ProtustrankaIDrugi>
  <DomainObject.Predmet.StrankaIDrugiAdressOIB>
    <izvorni_sadrzaj>INTER CONSULTING d.o.o. "u likvidaciji", SAVUDRIJA, OIB 88758559158, Alberi 1, 52475 Savudrija</izvorni_sadrzaj>
    <derivirana_varijabla naziv="DomainObject.Predmet.StrankaIDrugiAdressOIB_1">INTER CONSULTING d.o.o. "u likvidaciji", SAVUDRIJA, OIB 88758559158, Alberi 1, 52475 Savudrija</derivirana_varijabla>
  </DomainObject.Predmet.StrankaIDrugiAdressOIB>
  <DomainObject.Predmet.ProtustrankaIDrugiAdressOIB>
    <izvorni_sadrzaj>INTER CONSULTING d.o.o. "u likvidaciji", SAVUDRIJA, OIB 88758559158, Alberi 1, 52475 Savudrija</izvorni_sadrzaj>
    <derivirana_varijabla naziv="DomainObject.Predmet.ProtustrankaIDrugiAdressOIB_1">INTER CONSULTING d.o.o. "u likvidaciji", SAVUDRIJA, OIB 88758559158, Alberi 1,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CONSULTING d.o.o. "u likvidaciji", SAVUDRIJA</item>
      <item>INTER CONSULTING d.o.o. "u likvidaciji", SAVUDRIJA</item>
    </izvorni_sadrzaj>
    <derivirana_varijabla naziv="DomainObject.Predmet.SudioniciListNaziv_1">
      <item>INTER CONSULTING d.o.o. "u likvidaciji", SAVUDRIJA</item>
      <item>INTER CONSULTING d.o.o. "u likvidaciji", SAVUDRIJA</item>
    </derivirana_varijabla>
  </DomainObject.Predmet.SudioniciListNaziv>
  <DomainObject.Predmet.SudioniciListAdressOIB>
    <izvorni_sadrzaj>
      <item>INTER CONSULTING d.o.o. "u likvidaciji", SAVUDRIJA, OIB 88758559158, Alberi 1,52475 Savudrija</item>
      <item>INTER CONSULTING d.o.o. "u likvidaciji", SAVUDRIJA, OIB 88758559158, Alberi 1,52475 Savudrija</item>
    </izvorni_sadrzaj>
    <derivirana_varijabla naziv="DomainObject.Predmet.SudioniciListAdressOIB_1">
      <item>INTER CONSULTING d.o.o. "u likvidaciji", SAVUDRIJA, OIB 88758559158, Alberi 1,52475 Savudrija</item>
      <item>INTER CONSULTING d.o.o. "u likvidaciji", SAVUDRIJA,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88758559158</item>
      <item>, OIB 88758559158</item>
    </izvorni_sadrzaj>
    <derivirana_varijabla naziv="DomainObject.Predmet.SudioniciListNazivOIB_1">
      <item>, OIB 88758559158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7EDDA-04EF-433B-8305-86396D8E3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823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2018-03-20T09:36:00Z</dcterms:created>
  <dc:creator>jjeromela</dc:creator>
  <cp:lastModifiedBy>Lorena Paris Aničić</cp:lastModifiedBy>
  <cp:lastPrinted>2018-03-14T09:55:00Z</cp:lastPrinted>
  <dcterms:modified xmlns:xsi="http://www.w3.org/2001/XMLSchema-instance" xsi:type="dcterms:W3CDTF">2018-03-20T09:39:00Z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- skupština vjerovnika St-94-17.docx)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