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6b72" w14:paraId="b346b7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20524">
        <w:rPr>
          <w:lang w:val="hr-HR"/>
        </w:rPr>
        <w:t>St-352/15-4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A20524">
        <w:t xml:space="preserve">BETIN AMORE d.o.o., OIB: 27520199964 sa sjedištem u Zvonka Milkovića 5, 40000 Čakovec 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A20524">
        <w:t xml:space="preserve">BETIN AMORE d.o.o., OIB: 27520199964 sa sjedištem u Zvonka Milkovića 5, 40000 Čakovec </w:t>
      </w:r>
      <w:r w:rsidR="0082762B">
        <w:t>,</w:t>
      </w:r>
      <w:r w:rsidR="008C35DC">
        <w:rPr>
          <w:lang w:val="hr-HR"/>
        </w:rPr>
        <w:t xml:space="preserve"> na dan </w:t>
      </w:r>
      <w:r w:rsidR="00A20524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20524">
        <w:rPr>
          <w:lang w:val="hr-HR"/>
        </w:rPr>
        <w:t>778.134,34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A20524">
        <w:t xml:space="preserve">BETIN AMORE d.o.o., OIB: 27520199964 sa sjedištem u Zvonka Milkovića 5, 40000 Čakovec 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A20524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A20524">
        <w:rPr>
          <w:lang w:val="hr-HR"/>
        </w:rPr>
        <w:t xml:space="preserve"> ovome sudu dana 29. 10. 2015. 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20524">
        <w:t xml:space="preserve">BETIN AMORE d.o.o., OIB: 27520199964 sa sjedištem u Zvonka Milkovića 5, 40000 Čakovec 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A20524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20524">
        <w:rPr>
          <w:lang w:val="hr-HR"/>
        </w:rPr>
        <w:t>778.134,34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F8" w:rsidP="007F64E0" w:rsidR="00652FF8">
      <w:r>
        <w:separator/>
      </w:r>
    </w:p>
  </w:endnote>
  <w:endnote w:id="0" w:type="continuationSeparator">
    <w:p w:rsidRDefault="00652FF8" w:rsidP="007F64E0" w:rsidR="00652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F8" w:rsidP="007F64E0" w:rsidR="00652FF8">
      <w:r>
        <w:separator/>
      </w:r>
    </w:p>
  </w:footnote>
  <w:footnote w:id="0" w:type="continuationSeparator">
    <w:p w:rsidRDefault="00652FF8" w:rsidP="007F64E0" w:rsidR="00652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20524">
      <w:rPr>
        <w:lang w:val="hr-HR"/>
      </w:rPr>
      <w:t>St-352/15-4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70CA" w:rsidRPr="002F70CA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0CA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2FF8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524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7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7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BETIN AMORE društvo s ograničenom odgovornošću za sport i turizam</izvorni_sadrzaj>
    <derivirana_varijabla naziv="DomainObject.Predmet.ProtustrankaFormated_1">  BETIN AMORE društvo s ograničenom odgovornošću za sport i turizam</derivirana_varijabla>
  </DomainObject.Predmet.ProtustrankaFormated>
  <DomainObject.Predmet.ProtustrankaFormatedOIB>
    <izvorni_sadrzaj>  BETIN AMORE društvo s ograničenom odgovornošću za sport i turizam, OIB 27520199964</izvorni_sadrzaj>
    <derivirana_varijabla naziv="DomainObject.Predmet.ProtustrankaFormatedOIB_1">  BETIN AMORE društvo s ograničenom odgovornošću za sport i turizam, OIB 27520199964</derivirana_varijabla>
  </DomainObject.Predmet.ProtustrankaFormatedOIB>
  <DomainObject.Predmet.ProtustrankaFormatedWithAdress>
    <izvorni_sadrzaj> BETIN AMORE društvo s ograničenom odgovornošću za sport i turizam, Zvonka Milkovića 5, 40000 Čakovec</izvorni_sadrzaj>
    <derivirana_varijabla naziv="DomainObject.Predmet.ProtustrankaFormatedWithAdress_1"> BETIN AMORE društvo s ograničenom odgovornošću za sport i turizam, Zvonka Milkovića 5, 40000 Čakovec</derivirana_varijabla>
  </DomainObject.Predmet.ProtustrankaFormatedWithAdress>
  <DomainObject.Predmet.ProtustrankaFormatedWithAdressOIB>
    <izvorni_sadrzaj> BETIN AMORE društvo s ograničenom odgovornošću za sport i turizam, OIB 27520199964, Zvonka Milkovića 5, 40000 Čakovec</izvorni_sadrzaj>
    <derivirana_varijabla naziv="DomainObject.Predmet.ProtustrankaFormatedWithAdressOIB_1"> BETIN AMORE društvo s ograničenom odgovornošću za sport i turizam, OIB 27520199964, Zvonka Milkovića 5, 40000 Čakovec</derivirana_varijabla>
  </DomainObject.Predmet.ProtustrankaFormatedWithAdressOIB>
  <DomainObject.Predmet.ProtustrankaWithAdress>
    <izvorni_sadrzaj>BETIN AMORE društvo s ograničenom odgovornošću za sport i turizam Zvonka Milkovića 5, 40000 Čakovec</izvorni_sadrzaj>
    <derivirana_varijabla naziv="DomainObject.Predmet.ProtustrankaWithAdress_1">BETIN AMORE društvo s ograničenom odgovornošću za sport i turizam Zvonka Milkovića 5, 40000 Čakovec</derivirana_varijabla>
  </DomainObject.Predmet.ProtustrankaWithAdress>
  <DomainObject.Predmet.ProtustrankaWithAdressOIB>
    <izvorni_sadrzaj>BETIN AMORE društvo s ograničenom odgovornošću za sport i turizam, OIB 27520199964, Zvonka Milkovića 5, 40000 Čakovec</izvorni_sadrzaj>
    <derivirana_varijabla naziv="DomainObject.Predmet.ProtustrankaWithAdressOIB_1">BETIN AMORE društvo s ograničenom odgovornošću za sport i turizam, OIB 27520199964, Zvonka Milkovića 5, 40000 Čakovec</derivirana_varijabla>
  </DomainObject.Predmet.ProtustrankaWithAdressOIB>
  <DomainObject.Predmet.ProtustrankaNazivFormated>
    <izvorni_sadrzaj>BETIN AMORE društvo s ograničenom odgovornošću za sport i turizam</izvorni_sadrzaj>
    <derivirana_varijabla naziv="DomainObject.Predmet.ProtustrankaNazivFormated_1">BETIN AMORE društvo s ograničenom odgovornošću za sport i turizam</derivirana_varijabla>
  </DomainObject.Predmet.ProtustrankaNazivFormated>
  <DomainObject.Predmet.ProtustrankaNazivFormatedOIB>
    <izvorni_sadrzaj>BETIN AMORE društvo s ograničenom odgovornošću za sport i turizam, OIB 27520199964</izvorni_sadrzaj>
    <derivirana_varijabla naziv="DomainObject.Predmet.ProtustrankaNazivFormatedOIB_1">BETIN AMORE društvo s ograničenom odgovornošću za sport i turizam, OIB 27520199964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778134.34</izvorni_sadrzaj>
    <derivirana_varijabla naziv="DomainObject.Predmet.TrenutnaVrijednost_1">778134.34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BETIN AMORE društvo s ograničenom odgovornošću za sport i turizam</item>
    </izvorni_sadrzaj>
    <derivirana_varijabla naziv="DomainObject.Predmet.ProtuStrankaListFormated_1">
      <item>BETIN AMORE društvo s ograničenom odgovornošću za sport i turizam</item>
    </derivirana_varijabla>
  </DomainObject.Predmet.ProtuStrankaListFormated>
  <DomainObject.Predmet.ProtuStrankaListFormatedOIB>
    <izvorni_sadrzaj>
      <item>BETIN AMORE društvo s ograničenom odgovornošću za sport i turizam, OIB 27520199964</item>
    </izvorni_sadrzaj>
    <derivirana_varijabla naziv="DomainObject.Predmet.ProtuStrankaListFormatedOIB_1">
      <item>BETIN AMORE društvo s ograničenom odgovornošću za sport i turizam, OIB 27520199964</item>
    </derivirana_varijabla>
  </DomainObject.Predmet.ProtuStrankaListFormatedOIB>
  <DomainObject.Predmet.ProtuStrankaListFormatedWithAdress>
    <izvorni_sadrzaj>
      <item>BETIN AMORE društvo s ograničenom odgovornošću za sport i turizam, Zvonka Milkovića 5, 40000 Čakovec</item>
    </izvorni_sadrzaj>
    <derivirana_varijabla naziv="DomainObject.Predmet.ProtuStrankaListFormatedWithAdress_1">
      <item>BETIN AMORE društvo s ograničenom odgovornošću za sport i turizam, Zvonka Milkovića 5, 40000 Čakovec</item>
    </derivirana_varijabla>
  </DomainObject.Predmet.ProtuStrankaListFormatedWithAdress>
  <DomainObject.Predmet.ProtuStrankaListFormatedWithAdressOIB>
    <izvorni_sadrzaj>
      <item>BETIN AMORE društvo s ograničenom odgovornošću za sport i turizam, OIB 27520199964, Zvonka Milkovića 5, 40000 Čakovec</item>
    </izvorni_sadrzaj>
    <derivirana_varijabla naziv="DomainObject.Predmet.ProtuStrankaListFormatedWithAdressOIB_1">
      <item>BETIN AMORE društvo s ograničenom odgovornošću za sport i turizam, OIB 27520199964, Zvonka Milkovića 5, 40000 Čakovec</item>
    </derivirana_varijabla>
  </DomainObject.Predmet.ProtuStrankaListFormatedWithAdressOIB>
  <DomainObject.Predmet.ProtuStrankaListNazivFormated>
    <izvorni_sadrzaj>
      <item>BETIN AMORE društvo s ograničenom odgovornošću za sport i turizam</item>
    </izvorni_sadrzaj>
    <derivirana_varijabla naziv="DomainObject.Predmet.ProtuStrankaListNazivFormated_1">
      <item>BETIN AMORE društvo s ograničenom odgovornošću za sport i turizam</item>
    </derivirana_varijabla>
  </DomainObject.Predmet.ProtuStrankaListNazivFormated>
  <DomainObject.Predmet.ProtuStrankaListNazivFormatedOIB>
    <izvorni_sadrzaj>
      <item>BETIN AMORE društvo s ograničenom odgovornošću za sport i turizam, OIB 27520199964</item>
    </izvorni_sadrzaj>
    <derivirana_varijabla naziv="DomainObject.Predmet.ProtuStrankaListNazivFormatedOIB_1">
      <item>BETIN AMORE društvo s ograničenom odgovornošću za sport i turizam, OIB 27520199964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BETIN AMORE društvo s ograničenom odgovornošću za sport i turizam</izvorni_sadrzaj>
    <derivirana_varijabla naziv="DomainObject.Predmet.ProtustrankaIDrugi_1">BETIN AMORE društvo s ograničenom odgovornošću za sport i turizam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BETIN AMORE društvo s ograničenom odgovornošću za sport i turizam, OIB 27520199964, Zvonka Milkovića 5, 40000 Čakovec</izvorni_sadrzaj>
    <derivirana_varijabla naziv="DomainObject.Predmet.ProtustrankaIDrugiAdressOIB_1">BETIN AMORE društvo s ograničenom odgovornošću za sport i turizam, OIB 27520199964, Zvonka Milkovića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BETIN AMORE društvo s ograničenom odgovornošću za sport i turizam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BETIN AMORE društvo s ograničenom odgovornošću za sport i turizam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BETIN AMORE društvo s ograničenom odgovornošću za sport i turizam, OIB 27520199964, Zvonka Milkovića 5,40000 Čakovec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BETIN AMORE društvo s ograničenom odgovornošću za sport i turizam, OIB 27520199964, Zvonka Milkovića 5,40000 Čakovec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27520199964</item>
      <item>, OIB null</item>
      <item>, OIB null</item>
    </izvorni_sadrzaj>
    <derivirana_varijabla naziv="DomainObject.Predmet.SudioniciListNazivOIB_1">
      <item>, OIB null</item>
      <item>, OIB 27520199964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429</properties:Words>
  <properties:Characters>2310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2015-11-06T07:36:00Z</dcterms:created>
  <dc:creator>user</dc:creator>
  <cp:lastModifiedBy>Marko Makaj</cp:lastModifiedBy>
  <cp:lastPrinted>2015-11-06T07:36:00Z</cp:lastPrinted>
  <dcterms:modified xmlns:xsi="http://www.w3.org/2001/XMLSchema-instance" xsi:type="dcterms:W3CDTF">2015-11-06T07:38:00Z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