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66b6" w14:paraId="ac166b6" w:rsidRDefault="008B5FCB" w:rsidP="008B5FCB" w:rsidR="008B5FCB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St-407/2015-5</w:t>
      </w:r>
    </w:p>
    <w:p w:rsidRDefault="008B5FCB" w:rsidP="008B5FCB" w:rsidR="008B5FC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8B5FCB" w:rsidP="008B5FCB" w:rsidR="008B5FC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8B5FCB" w:rsidP="008B5FCB" w:rsidR="008B5FC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8B5FCB" w:rsidP="008B5FCB" w:rsidR="008B5FCB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8B5FCB" w:rsidP="008B5FCB" w:rsidR="008B5FCB">
      <w:pPr>
        <w:rPr>
          <w:szCs w:val="24"/>
        </w:rPr>
      </w:pPr>
    </w:p>
    <w:p w:rsidRDefault="008B5FCB" w:rsidP="008B5FCB" w:rsidR="008B5FCB">
      <w:pPr>
        <w:rPr>
          <w:szCs w:val="24"/>
        </w:rPr>
      </w:pPr>
    </w:p>
    <w:p w:rsidRDefault="008B5FCB" w:rsidP="008B5FCB" w:rsidR="008B5FCB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8B5FCB" w:rsidP="008B5FCB" w:rsidR="008B5FCB">
      <w:pPr>
        <w:rPr>
          <w:szCs w:val="24"/>
        </w:rPr>
      </w:pPr>
    </w:p>
    <w:p w:rsidRDefault="008B5FCB" w:rsidP="008B5FCB" w:rsidR="008B5FC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B5FCB" w:rsidP="008B5FCB" w:rsidR="008B5FCB">
      <w:pPr>
        <w:rPr>
          <w:szCs w:val="24"/>
        </w:rPr>
      </w:pPr>
    </w:p>
    <w:p w:rsidRDefault="008B5FCB" w:rsidP="008B5FCB" w:rsidR="008B5FCB">
      <w:pPr>
        <w:jc w:val="both"/>
      </w:pPr>
      <w:r>
        <w:rPr>
          <w:szCs w:val="24"/>
        </w:rPr>
        <w:tab/>
      </w:r>
      <w:r>
        <w:t>Trgovački sud u Varaždinu po višoj sudskoj savjetnici Ivani Starčević toga suda, u predmetu u povodu zahtjeva Financijske agencije Regionalni centar Zagreb, Podružnica Varaždin, Augusta Cesarca 2, Varaždin, za pokretanje skraćenog stečajnog postupka protiv dužnika UDRUGA ZA ZAŠTITU ŽIVOTINJA „PRIJATELJI ŠAPICA“ ČAKOVEC, OIB: 39478407129 sa sjedištem u Livadarska ulica 45, 40305 Nedelišće, dana 29. prosinca 2015. godine</w:t>
      </w:r>
    </w:p>
    <w:p w:rsidRDefault="008B5FCB" w:rsidP="008B5FCB" w:rsidR="008B5FCB">
      <w:pPr>
        <w:jc w:val="both"/>
      </w:pPr>
    </w:p>
    <w:p w:rsidRDefault="008B5FCB" w:rsidP="008B5FCB" w:rsidR="008B5FC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B5FCB" w:rsidP="008B5FCB" w:rsidR="008B5FCB">
      <w:pPr>
        <w:rPr>
          <w:szCs w:val="24"/>
        </w:rPr>
      </w:pPr>
    </w:p>
    <w:p w:rsidRDefault="008B5FCB" w:rsidP="008B5FCB" w:rsidR="008B5FCB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UDRUGA ZA ZAŠTITU ŽIVOTINJA „PRIJATELJI ŠAPICA“ ČAKOVEC, OIB: 39478407129 sa sjedištem u Livadarska ulica 45, 40305 Nedelišće</w:t>
      </w:r>
      <w:r>
        <w:rPr>
          <w:szCs w:val="24"/>
        </w:rPr>
        <w:t xml:space="preserve">, s danom 29. prosinca 2015. u </w:t>
      </w:r>
      <w:r w:rsidR="004F5FFC">
        <w:rPr>
          <w:szCs w:val="24"/>
        </w:rPr>
        <w:t>13</w:t>
      </w:r>
      <w:r>
        <w:rPr>
          <w:szCs w:val="24"/>
        </w:rPr>
        <w:t>,</w:t>
      </w:r>
      <w:r w:rsidR="004F5FFC">
        <w:rPr>
          <w:szCs w:val="24"/>
        </w:rPr>
        <w:t>3</w:t>
      </w:r>
      <w:r>
        <w:rPr>
          <w:szCs w:val="24"/>
        </w:rPr>
        <w:t>0 sati.</w:t>
      </w:r>
    </w:p>
    <w:p w:rsidRDefault="008B5FCB" w:rsidP="008B5FCB" w:rsidR="008B5FCB">
      <w:pPr>
        <w:jc w:val="both"/>
        <w:rPr>
          <w:szCs w:val="24"/>
        </w:rPr>
      </w:pPr>
    </w:p>
    <w:p w:rsidRDefault="008B5FCB" w:rsidP="008B5FCB" w:rsidR="008B5FCB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UDRUGA ZA ZAŠTITU ŽIVOTINJA „PRIJATELJI ŠAPICA“ ČAKOVEC, OIB: 39478407129 sa sjedištem u Livadarska ulica 45, 40305 Nedelišće.</w:t>
      </w:r>
    </w:p>
    <w:p w:rsidRDefault="008B5FCB" w:rsidP="008B5FCB" w:rsidR="008B5FCB">
      <w:pPr>
        <w:jc w:val="both"/>
      </w:pPr>
    </w:p>
    <w:p w:rsidRDefault="008B5FCB" w:rsidP="008B5FCB" w:rsidR="008B5FCB">
      <w:pPr>
        <w:jc w:val="both"/>
      </w:pPr>
      <w:r>
        <w:tab/>
        <w:t xml:space="preserve">III Za stečajnog upravitelja imenuje se </w:t>
      </w:r>
      <w:r w:rsidR="004F5FFC">
        <w:t>Davor Ivančić, Ivana pl. Zajca 17, Čakovec, OIB: 21146522885.</w:t>
      </w:r>
    </w:p>
    <w:p w:rsidRDefault="008B5FCB" w:rsidP="008B5FCB" w:rsidR="008B5FCB">
      <w:pPr>
        <w:jc w:val="both"/>
        <w:rPr>
          <w:color w:val="FF0000"/>
        </w:rPr>
      </w:pPr>
    </w:p>
    <w:p w:rsidRDefault="008B5FCB" w:rsidP="008B5FCB" w:rsidR="008B5FCB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8B5FCB" w:rsidP="008B5FCB" w:rsidR="008B5FCB">
      <w:pPr>
        <w:jc w:val="both"/>
        <w:rPr>
          <w:szCs w:val="24"/>
        </w:rPr>
      </w:pPr>
    </w:p>
    <w:p w:rsidRDefault="008B5FCB" w:rsidP="008B5FCB" w:rsidR="008B5FCB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UDRUGA ZA ZAŠTITU ŽIVOTINJA „PRIJATELJI ŠAPICA“ ČAKOVEC, OIB: 39478407129 sa sjedištem u Livadarska ulica 45, 40305 Nedelišće,</w:t>
      </w:r>
      <w:r>
        <w:rPr>
          <w:szCs w:val="24"/>
        </w:rPr>
        <w:t xml:space="preserve"> bit će brisan iz registra</w:t>
      </w:r>
      <w:r w:rsidR="004F5FFC">
        <w:rPr>
          <w:szCs w:val="24"/>
        </w:rPr>
        <w:t xml:space="preserve"> udruga</w:t>
      </w:r>
      <w:r>
        <w:rPr>
          <w:szCs w:val="24"/>
        </w:rPr>
        <w:t>.</w:t>
      </w:r>
    </w:p>
    <w:p w:rsidRDefault="008B5FCB" w:rsidP="008B5FCB" w:rsidR="008B5FCB">
      <w:pPr>
        <w:rPr>
          <w:szCs w:val="24"/>
        </w:rPr>
      </w:pPr>
    </w:p>
    <w:p w:rsidRDefault="008B5FCB" w:rsidP="008B5FCB" w:rsidR="008B5FC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B5FCB" w:rsidP="008B5FCB" w:rsidR="008B5FCB">
      <w:pPr>
        <w:rPr>
          <w:szCs w:val="24"/>
        </w:rPr>
      </w:pPr>
    </w:p>
    <w:p w:rsidRDefault="008B5FCB" w:rsidP="008B5FCB" w:rsidR="008B5FCB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8B5FCB" w:rsidP="008B5FCB" w:rsidR="008B5FCB">
      <w:pPr>
        <w:rPr>
          <w:szCs w:val="24"/>
        </w:rPr>
      </w:pPr>
    </w:p>
    <w:p w:rsidRDefault="008B5FCB" w:rsidP="008B5FCB" w:rsidR="008B5FCB">
      <w:pPr>
        <w:jc w:val="both"/>
        <w:rPr>
          <w:szCs w:val="24"/>
        </w:rPr>
      </w:pPr>
      <w:r>
        <w:rPr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B5FCB" w:rsidP="008B5FCB" w:rsidR="008B5FCB">
      <w:pPr>
        <w:rPr>
          <w:szCs w:val="24"/>
        </w:rPr>
      </w:pPr>
    </w:p>
    <w:p w:rsidRDefault="008B5FCB" w:rsidP="008B5FCB" w:rsidR="008B5FCB">
      <w:pPr>
        <w:rPr>
          <w:szCs w:val="24"/>
        </w:rPr>
      </w:pPr>
    </w:p>
    <w:p w:rsidRDefault="008B5FCB" w:rsidP="008B5FCB" w:rsidR="008B5FCB">
      <w:pPr>
        <w:jc w:val="center"/>
        <w:rPr>
          <w:szCs w:val="24"/>
        </w:rPr>
      </w:pPr>
      <w:r>
        <w:rPr>
          <w:szCs w:val="24"/>
        </w:rPr>
        <w:t>U Varaždinu, 29. prosinca 2015.</w:t>
      </w:r>
    </w:p>
    <w:p w:rsidRDefault="008B5FCB" w:rsidP="008B5FCB" w:rsidR="008B5FCB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8B5FCB" w:rsidP="008B5FCB" w:rsidR="008B5FCB">
      <w:pPr>
        <w:rPr>
          <w:szCs w:val="24"/>
        </w:rPr>
      </w:pPr>
      <w:r>
        <w:rPr>
          <w:szCs w:val="24"/>
        </w:rPr>
        <w:t xml:space="preserve">     </w:t>
      </w:r>
    </w:p>
    <w:p w:rsidRDefault="008B5FCB" w:rsidP="008B5FCB" w:rsidR="008B5FC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Viša sudska savjetnica</w:t>
      </w:r>
    </w:p>
    <w:p w:rsidRDefault="008B5FCB" w:rsidP="008B5FCB" w:rsidR="008B5FCB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</w:t>
      </w:r>
      <w:r w:rsidR="004F5FFC">
        <w:rPr>
          <w:szCs w:val="24"/>
        </w:rPr>
        <w:t xml:space="preserve"> </w:t>
      </w:r>
      <w:r>
        <w:rPr>
          <w:szCs w:val="24"/>
        </w:rPr>
        <w:t>Ivana Starčević</w:t>
      </w:r>
      <w:r w:rsidR="004F5FFC">
        <w:rPr>
          <w:szCs w:val="24"/>
        </w:rPr>
        <w:t>, v.r.</w:t>
      </w: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</w:t>
      </w:r>
    </w:p>
    <w:p w:rsidRDefault="008B5FCB" w:rsidP="008B5FCB" w:rsidR="008B5FCB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8B5FCB" w:rsidP="008B5FCB" w:rsidR="008B5FCB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8B5FCB" w:rsidP="008B5FCB" w:rsidR="008B5FCB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B5FCB" w:rsidP="008B5FCB" w:rsidR="008B5FCB">
      <w:pPr>
        <w:rPr>
          <w:szCs w:val="24"/>
        </w:rPr>
      </w:pPr>
    </w:p>
    <w:p w:rsidRDefault="008B5FCB" w:rsidP="008B5FCB" w:rsidR="008B5FCB">
      <w:pPr>
        <w:rPr>
          <w:szCs w:val="24"/>
        </w:rPr>
      </w:pPr>
    </w:p>
    <w:p w:rsidRDefault="008B5FCB" w:rsidP="008B5FCB" w:rsidR="008B5FCB">
      <w:pPr>
        <w:rPr>
          <w:szCs w:val="24"/>
        </w:rPr>
      </w:pPr>
      <w:r>
        <w:rPr>
          <w:szCs w:val="24"/>
        </w:rPr>
        <w:t>DNA:</w:t>
      </w:r>
    </w:p>
    <w:p w:rsidRDefault="008B5FCB" w:rsidP="008B5FCB" w:rsidR="008B5FCB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8B5FCB" w:rsidP="008B5FCB" w:rsidR="008B5FCB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8B5FCB" w:rsidP="008B5FCB" w:rsidR="008B5FCB">
      <w:pPr>
        <w:numPr>
          <w:ilvl w:val="0"/>
          <w:numId w:val="47"/>
        </w:numPr>
      </w:pPr>
      <w:r>
        <w:rPr>
          <w:szCs w:val="24"/>
        </w:rPr>
        <w:t xml:space="preserve">Dužnik </w:t>
      </w:r>
      <w:r>
        <w:t>UDRUGA ZA ZAŠTITU ŽIVOTINJA „PRIJATELJI ŠAPICA“ ČAKOVEC, OIB: 39478407129 sa sjedištem u Livadarska ulica 45, 40305 Nedelišće</w:t>
      </w:r>
    </w:p>
    <w:p w:rsidRDefault="008B5FCB" w:rsidP="008B5FCB" w:rsidR="008B5FCB" w:rsidRPr="008B5FCB">
      <w:pPr>
        <w:numPr>
          <w:ilvl w:val="0"/>
          <w:numId w:val="47"/>
        </w:numPr>
        <w:rPr>
          <w:szCs w:val="24"/>
        </w:rPr>
      </w:pPr>
      <w:r>
        <w:t xml:space="preserve">Predsjednik dužnika </w:t>
      </w:r>
      <w:r w:rsidR="006A723B">
        <w:t xml:space="preserve">Antun Drvar, Pušćine, Čakovečka </w:t>
      </w:r>
      <w:r w:rsidR="00422E7E">
        <w:t>ulica 2</w:t>
      </w:r>
    </w:p>
    <w:p w:rsidRDefault="004F5FFC" w:rsidP="008B5FCB" w:rsidR="008B5FCB" w:rsidRPr="008B5FC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Ured državne uprave Čakovec, Ruđera Boškovića 2</w:t>
      </w:r>
    </w:p>
    <w:p w:rsidRDefault="008B5FCB" w:rsidP="008B5FCB" w:rsidR="008B5FC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4F5FFC">
        <w:rPr>
          <w:szCs w:val="24"/>
        </w:rPr>
        <w:t>Čakovec, O. Keršovanija 11</w:t>
      </w:r>
    </w:p>
    <w:p w:rsidRDefault="008B5FCB" w:rsidP="008B5FCB" w:rsidR="008B5FCB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4F5FFC">
        <w:t>Davor Ivančić, Ivana pl. Zajca 17, Čakovec, OIB: 21146522885</w:t>
      </w:r>
    </w:p>
    <w:p w:rsidRDefault="008B5FCB" w:rsidP="008B5FCB" w:rsidR="008B5FC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8B5FCB" w:rsidP="008B5FCB" w:rsidR="008B5FCB">
      <w:pPr>
        <w:rPr>
          <w:szCs w:val="24"/>
        </w:rPr>
      </w:pPr>
    </w:p>
    <w:p w:rsidRDefault="008B5FCB" w:rsidP="008B5FCB" w:rsidR="008B5FCB">
      <w:pPr>
        <w:rPr>
          <w:szCs w:val="24"/>
        </w:rPr>
      </w:pPr>
    </w:p>
    <w:p w:rsidRDefault="008B5FCB" w:rsidP="008B5FCB" w:rsidR="008B5FCB">
      <w:pPr>
        <w:rPr>
          <w:szCs w:val="24"/>
        </w:rPr>
      </w:pPr>
    </w:p>
    <w:p w:rsidRDefault="008B5FCB" w:rsidP="008B5FCB" w:rsidR="008B5FCB">
      <w:pPr>
        <w:rPr>
          <w:szCs w:val="24"/>
        </w:rPr>
      </w:pPr>
    </w:p>
    <w:p w:rsidRDefault="008B5FCB" w:rsidP="008B5FCB" w:rsidR="008B5FCB">
      <w:pPr>
        <w:rPr>
          <w:szCs w:val="24"/>
        </w:rPr>
      </w:pPr>
    </w:p>
    <w:p w:rsidRDefault="00DA0242" w:rsidP="008B5FCB" w:rsidR="00DA0242" w:rsidRPr="008B5FCB"/>
    <w:sectPr w:rsidSect="00EB0D4C" w:rsidR="00DA0242" w:rsidRPr="008B5FCB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E7E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5FF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23B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5FCB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B5FC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B5FC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8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St-407/2015-5</izvorni_sadrzaj>
    <derivirana_varijabla naziv="DomainObject.Oznaka_1">St-407/2015-5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St-407/2015</izvorni_sadrzaj>
    <derivirana_varijabla naziv="DomainObject.Predmet.OznakaBroj_1">St-407/2015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ŽIVOTINJA "PRIJATELJI ŠAPICA"</izvorni_sadrzaj>
    <derivirana_varijabla naziv="DomainObject.Predmet.ProtustrankaFormated_1">  UDRUGA ZA ZAŠTITU ŽIVOTINJA "PRIJATELJI ŠAPICA"</derivirana_varijabla>
  </DomainObject.Predmet.ProtustrankaFormated>
  <DomainObject.Predmet.ProtustrankaFormatedOIB>
    <izvorni_sadrzaj>  UDRUGA ZA ZAŠTITU ŽIVOTINJA "PRIJATELJI ŠAPICA", OIB 39478407129</izvorni_sadrzaj>
    <derivirana_varijabla naziv="DomainObject.Predmet.ProtustrankaFormatedOIB_1">  UDRUGA ZA ZAŠTITU ŽIVOTINJA "PRIJATELJI ŠAPICA", OIB 39478407129</derivirana_varijabla>
  </DomainObject.Predmet.ProtustrankaFormatedOIB>
  <DomainObject.Predmet.ProtustrankaFormatedWithAdress>
    <izvorni_sadrzaj> UDRUGA ZA ZAŠTITU ŽIVOTINJA "PRIJATELJI ŠAPICA", Livadarska ulica 45, 40000 Nedelišće</izvorni_sadrzaj>
    <derivirana_varijabla naziv="DomainObject.Predmet.ProtustrankaFormatedWithAdress_1"> UDRUGA ZA ZAŠTITU ŽIVOTINJA "PRIJATELJI ŠAPICA", Livadarska ulica 45, 40000 Nedelišće</derivirana_varijabla>
  </DomainObject.Predmet.ProtustrankaFormatedWithAdress>
  <DomainObject.Predmet.ProtustrankaFormatedWithAdressOIB>
    <izvorni_sadrzaj> UDRUGA ZA ZAŠTITU ŽIVOTINJA "PRIJATELJI ŠAPICA", OIB 39478407129, Livadarska ulica 45, 40000 Nedelišće</izvorni_sadrzaj>
    <derivirana_varijabla naziv="DomainObject.Predmet.ProtustrankaFormatedWithAdressOIB_1"> UDRUGA ZA ZAŠTITU ŽIVOTINJA "PRIJATELJI ŠAPICA", OIB 39478407129, Livadarska ulica 45, 40000 Nedelišće</derivirana_varijabla>
  </DomainObject.Predmet.ProtustrankaFormatedWithAdressOIB>
  <DomainObject.Predmet.ProtustrankaWithAdress>
    <izvorni_sadrzaj>UDRUGA ZA ZAŠTITU ŽIVOTINJA "PRIJATELJI ŠAPICA" Livadarska ulica 45, 40000 Nedelišće</izvorni_sadrzaj>
    <derivirana_varijabla naziv="DomainObject.Predmet.ProtustrankaWithAdress_1">UDRUGA ZA ZAŠTITU ŽIVOTINJA "PRIJATELJI ŠAPICA" Livadarska ulica 45, 40000 Nedelišće</derivirana_varijabla>
  </DomainObject.Predmet.ProtustrankaWithAdress>
  <DomainObject.Predmet.ProtustrankaWithAdressOIB>
    <izvorni_sadrzaj>UDRUGA ZA ZAŠTITU ŽIVOTINJA "PRIJATELJI ŠAPICA", OIB 39478407129, Livadarska ulica 45, 40000 Nedelišće</izvorni_sadrzaj>
    <derivirana_varijabla naziv="DomainObject.Predmet.ProtustrankaWithAdressOIB_1">UDRUGA ZA ZAŠTITU ŽIVOTINJA "PRIJATELJI ŠAPICA", OIB 39478407129, Livadarska ulica 45, 40000 Nedelišće</derivirana_varijabla>
  </DomainObject.Predmet.ProtustrankaWithAdressOIB>
  <DomainObject.Predmet.ProtustrankaNazivFormated>
    <izvorni_sadrzaj>UDRUGA ZA ZAŠTITU ŽIVOTINJA "PRIJATELJI ŠAPICA"</izvorni_sadrzaj>
    <derivirana_varijabla naziv="DomainObject.Predmet.ProtustrankaNazivFormated_1">UDRUGA ZA ZAŠTITU ŽIVOTINJA "PRIJATELJI ŠAPICA"</derivirana_varijabla>
  </DomainObject.Predmet.ProtustrankaNazivFormated>
  <DomainObject.Predmet.ProtustrankaNazivFormatedOIB>
    <izvorni_sadrzaj>UDRUGA ZA ZAŠTITU ŽIVOTINJA "PRIJATELJI ŠAPICA", OIB 39478407129</izvorni_sadrzaj>
    <derivirana_varijabla naziv="DomainObject.Predmet.ProtustrankaNazivFormatedOIB_1">UDRUGA ZA ZAŠTITU ŽIVOTINJA "PRIJATELJI ŠAPICA", OIB 39478407129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9218.40</izvorni_sadrzaj>
    <derivirana_varijabla naziv="DomainObject.Predmet.TrenutnaVrijednost_1">9218.40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ZAŠTITU ŽIVOTINJA "PRIJATELJI ŠAPICA"</item>
    </izvorni_sadrzaj>
    <derivirana_varijabla naziv="DomainObject.Predmet.ProtuStrankaListFormated_1">
      <item>UDRUGA ZA ZAŠTITU ŽIVOTINJA "PRIJATELJI ŠAPICA"</item>
    </derivirana_varijabla>
  </DomainObject.Predmet.ProtuStrankaListFormated>
  <DomainObject.Predmet.ProtuStrankaListFormatedOIB>
    <izvorni_sadrzaj>
      <item>UDRUGA ZA ZAŠTITU ŽIVOTINJA "PRIJATELJI ŠAPICA", OIB 39478407129</item>
    </izvorni_sadrzaj>
    <derivirana_varijabla naziv="DomainObject.Predmet.ProtuStrankaListFormatedOIB_1">
      <item>UDRUGA ZA ZAŠTITU ŽIVOTINJA "PRIJATELJI ŠAPICA", OIB 39478407129</item>
    </derivirana_varijabla>
  </DomainObject.Predmet.ProtuStrankaListFormatedOIB>
  <DomainObject.Predmet.ProtuStrankaListFormatedWithAdress>
    <izvorni_sadrzaj>
      <item>UDRUGA ZA ZAŠTITU ŽIVOTINJA "PRIJATELJI ŠAPICA", Livadarska ulica 45, 40000 Nedelišće</item>
    </izvorni_sadrzaj>
    <derivirana_varijabla naziv="DomainObject.Predmet.ProtuStrankaListFormatedWithAdress_1">
      <item>UDRUGA ZA ZAŠTITU ŽIVOTINJA "PRIJATELJI ŠAPICA", Livadarska ulica 45, 40000 Nedelišće</item>
    </derivirana_varijabla>
  </DomainObject.Predmet.ProtuStrankaListFormatedWithAdress>
  <DomainObject.Predmet.ProtuStrankaListFormatedWithAdressOIB>
    <izvorni_sadrzaj>
      <item>UDRUGA ZA ZAŠTITU ŽIVOTINJA "PRIJATELJI ŠAPICA", OIB 39478407129, Livadarska ulica 45, 40000 Nedelišće</item>
    </izvorni_sadrzaj>
    <derivirana_varijabla naziv="DomainObject.Predmet.ProtuStrankaListFormatedWithAdressOIB_1">
      <item>UDRUGA ZA ZAŠTITU ŽIVOTINJA "PRIJATELJI ŠAPICA", OIB 39478407129, Livadarska ulica 45, 40000 Nedelišće</item>
    </derivirana_varijabla>
  </DomainObject.Predmet.ProtuStrankaListFormatedWithAdressOIB>
  <DomainObject.Predmet.ProtuStrankaListNazivFormated>
    <izvorni_sadrzaj>
      <item>UDRUGA ZA ZAŠTITU ŽIVOTINJA "PRIJATELJI ŠAPICA"</item>
    </izvorni_sadrzaj>
    <derivirana_varijabla naziv="DomainObject.Predmet.ProtuStrankaListNazivFormated_1">
      <item>UDRUGA ZA ZAŠTITU ŽIVOTINJA "PRIJATELJI ŠAPICA"</item>
    </derivirana_varijabla>
  </DomainObject.Predmet.ProtuStrankaListNazivFormated>
  <DomainObject.Predmet.ProtuStrankaListNazivFormatedOIB>
    <izvorni_sadrzaj>
      <item>UDRUGA ZA ZAŠTITU ŽIVOTINJA "PRIJATELJI ŠAPICA", OIB 39478407129</item>
    </izvorni_sadrzaj>
    <derivirana_varijabla naziv="DomainObject.Predmet.ProtuStrankaListNazivFormatedOIB_1">
      <item>UDRUGA ZA ZAŠTITU ŽIVOTINJA "PRIJATELJI ŠAPICA", OIB 39478407129</item>
    </derivirana_varijabla>
  </DomainObject.Predmet.ProtuStrankaListNazivFormatedOIB>
  <DomainObject.Predmet.OstaliListFormated>
    <izvorni_sadrzaj>
      <item>Antun Drvar</item>
    </izvorni_sadrzaj>
    <derivirana_varijabla naziv="DomainObject.Predmet.OstaliListFormated_1">
      <item>Antun Drvar</item>
    </derivirana_varijabla>
  </DomainObject.Predmet.OstaliListFormated>
  <DomainObject.Predmet.OstaliListFormatedOIB>
    <izvorni_sadrzaj>
      <item>Antun Drvar, OIB 33255664213</item>
    </izvorni_sadrzaj>
    <derivirana_varijabla naziv="DomainObject.Predmet.OstaliListFormatedOIB_1">
      <item>Antun Drvar, OIB 33255664213</item>
    </derivirana_varijabla>
  </DomainObject.Predmet.OstaliListFormatedOIB>
  <DomainObject.Predmet.OstaliListFormatedWithAdress>
    <izvorni_sadrzaj>
      <item>Antun Drvar</item>
    </izvorni_sadrzaj>
    <derivirana_varijabla naziv="DomainObject.Predmet.OstaliListFormatedWithAdress_1">
      <item>Antun Drvar</item>
    </derivirana_varijabla>
  </DomainObject.Predmet.OstaliListFormatedWithAdress>
  <DomainObject.Predmet.OstaliListFormatedWithAdressOIB>
    <izvorni_sadrzaj>
      <item>Antun Drvar, OIB 33255664213</item>
    </izvorni_sadrzaj>
    <derivirana_varijabla naziv="DomainObject.Predmet.OstaliListFormatedWithAdressOIB_1">
      <item>Antun Drvar, OIB 33255664213</item>
    </derivirana_varijabla>
  </DomainObject.Predmet.OstaliListFormatedWithAdressOIB>
  <DomainObject.Predmet.OstaliListNazivFormated>
    <izvorni_sadrzaj>
      <item>Antun Drvar</item>
    </izvorni_sadrzaj>
    <derivirana_varijabla naziv="DomainObject.Predmet.OstaliListNazivFormated_1">
      <item>Antun Drvar</item>
    </derivirana_varijabla>
  </DomainObject.Predmet.OstaliListNazivFormated>
  <DomainObject.Predmet.OstaliListNazivFormatedOIB>
    <izvorni_sadrzaj>
      <item>Antun Drvar, OIB 33255664213</item>
    </izvorni_sadrzaj>
    <derivirana_varijabla naziv="DomainObject.Predmet.OstaliListNazivFormatedOIB_1">
      <item>Antun Drvar, OIB 33255664213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St-407/2015-5</izvorni_sadrzaj>
    <derivirana_varijabla naziv="DomainObject.PoslovniBrojDokumenta_1">St-407/2015-5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ZAŠTITU ŽIVOTINJA "PRIJATELJI ŠAPICA"</izvorni_sadrzaj>
    <derivirana_varijabla naziv="DomainObject.Predmet.ProtustrankaIDrugi_1">UDRUGA ZA ZAŠTITU ŽIVOTINJA "PRIJATELJI ŠAPICA"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ZA ZAŠTITU ŽIVOTINJA "PRIJATELJI ŠAPICA", OIB 39478407129, Livadarska ulica 45, 40000 Nedelišće</izvorni_sadrzaj>
    <derivirana_varijabla naziv="DomainObject.Predmet.ProtustrankaIDrugiAdressOIB_1">UDRUGA ZA ZAŠTITU ŽIVOTINJA "PRIJATELJI ŠAPICA", OIB 39478407129, Livadarska ulica 45,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ZA ZAŠTITU ŽIVOTINJA "PRIJATELJI ŠAPICA"</item>
      <item>Antun Drvar</item>
    </izvorni_sadrzaj>
    <derivirana_varijabla naziv="DomainObject.Predmet.SudioniciListNaziv_1">
      <item>Financijska agencija</item>
      <item>UDRUGA ZA ZAŠTITU ŽIVOTINJA "PRIJATELJI ŠAPICA"</item>
      <item>Antun Drvar</item>
    </derivirana_varijabla>
  </DomainObject.Predmet.SudioniciListNaziv>
  <DomainObject.Predmet.SudioniciListAdressOIB>
    <izvorni_sadrzaj>
      <item>Financijska agencija, OIB 85821130368, A. Cesarca 2,42000 Varaždin</item>
      <item>UDRUGA ZA ZAŠTITU ŽIVOTINJA "PRIJATELJI ŠAPICA", OIB 39478407129, Livadarska ulica 45,40000 Nedelišće</item>
      <item>Antun Drvar, OIB 33255664213</item>
    </izvorni_sadrzaj>
    <derivirana_varijabla naziv="DomainObject.Predmet.SudioniciListAdressOIB_1">
      <item>Financijska agencija, OIB 85821130368, A. Cesarca 2,42000 Varaždin</item>
      <item>UDRUGA ZA ZAŠTITU ŽIVOTINJA "PRIJATELJI ŠAPICA", OIB 39478407129, Livadarska ulica 45,40000 Nedelišće</item>
      <item>Antun Drvar, OIB 33255664213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6708A-6054-4E79-9D77-A56F6EBB2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3016</properties:Characters>
  <properties:Lines>87</properties:Lines>
  <properties:Paragraphs>31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2015-12-29T12:30:00Z</cp:lastPrinted>
  <dcterms:modified xmlns:xsi="http://www.w3.org/2001/XMLSchema-instance" xsi:type="dcterms:W3CDTF">2015-12-29T12:32:00Z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