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6736" w14:paraId="abf6736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FF77BF">
        <w:t>1134</w:t>
      </w:r>
      <w:r w:rsidR="00B12127">
        <w:t>/201</w:t>
      </w:r>
      <w:r w:rsidR="00BC02F8">
        <w:t>5</w:t>
      </w:r>
    </w:p>
    <w:p w:rsidRDefault="00753E18" w:rsidP="00C63AB0" w:rsidR="00D63A31" w:rsidRP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F0111A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3E4F7E">
        <w:rPr>
          <w:lang w:val="hr-HR"/>
        </w:rPr>
        <w:t xml:space="preserve">  </w:t>
      </w:r>
      <w:r w:rsidR="00FF77BF" w:rsidRPr="00FF77BF">
        <w:rPr>
          <w:lang w:val="hr-HR"/>
        </w:rPr>
        <w:t>CROATIA WINE COMPANY, društvo s ograničenom odgovornošću za trgovinu, građevinarstvo i ugostite</w:t>
      </w:r>
      <w:r w:rsidR="00FF77BF">
        <w:rPr>
          <w:lang w:val="hr-HR"/>
        </w:rPr>
        <w:t>l</w:t>
      </w:r>
      <w:r w:rsidR="00FF77BF" w:rsidRPr="00FF77BF">
        <w:rPr>
          <w:lang w:val="hr-HR"/>
        </w:rPr>
        <w:t>jstvo</w:t>
      </w:r>
      <w:r w:rsidR="00AF7E80">
        <w:rPr>
          <w:lang w:val="hr-HR"/>
        </w:rPr>
        <w:t>,</w:t>
      </w:r>
      <w:r w:rsidR="00931BFF">
        <w:rPr>
          <w:lang w:val="hr-HR"/>
        </w:rPr>
        <w:t xml:space="preserve"> </w:t>
      </w:r>
      <w:r w:rsidR="00FF77BF">
        <w:rPr>
          <w:lang w:val="hr-HR"/>
        </w:rPr>
        <w:t xml:space="preserve">Glavice Gornje bb., Sinj, OIB: </w:t>
      </w:r>
      <w:r w:rsidR="00FF77BF" w:rsidRPr="00FF77BF">
        <w:rPr>
          <w:lang w:val="hr-HR"/>
        </w:rPr>
        <w:t>37173356425</w:t>
      </w:r>
      <w:r w:rsidR="00FF77BF">
        <w:rPr>
          <w:lang w:val="hr-HR"/>
        </w:rPr>
        <w:t xml:space="preserve">, </w:t>
      </w:r>
      <w:r w:rsidR="00B74E67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FE6BCE">
        <w:rPr>
          <w:lang w:val="hr-HR"/>
        </w:rPr>
        <w:t>5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  <w:r w:rsidR="00FE6BCE">
        <w:rPr>
          <w:lang w:val="hr-HR"/>
        </w:rPr>
        <w:t>,</w:t>
      </w:r>
    </w:p>
    <w:p w:rsidRDefault="00FE6BCE" w:rsidP="00C63AB0" w:rsidR="00FE6BCE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FF77BF">
        <w:rPr>
          <w:lang w:val="hr-HR"/>
        </w:rPr>
        <w:t xml:space="preserve"> </w:t>
      </w:r>
      <w:r w:rsidR="00FF77BF" w:rsidRPr="00FF77BF">
        <w:rPr>
          <w:lang w:val="hr-HR"/>
        </w:rPr>
        <w:t>CROATIA WINE COMPANY, društvo s ograničenom odgovornošću za trgovinu, građevinarstvo i ugostite</w:t>
      </w:r>
      <w:r w:rsidR="00FF77BF">
        <w:rPr>
          <w:lang w:val="hr-HR"/>
        </w:rPr>
        <w:t>l</w:t>
      </w:r>
      <w:r w:rsidR="00FF77BF" w:rsidRPr="00FF77BF">
        <w:rPr>
          <w:lang w:val="hr-HR"/>
        </w:rPr>
        <w:t>jstvo</w:t>
      </w:r>
      <w:r w:rsidR="00FF77BF">
        <w:rPr>
          <w:lang w:val="hr-HR"/>
        </w:rPr>
        <w:t xml:space="preserve">, Glavice Gornje bb., Sinj, OIB: </w:t>
      </w:r>
      <w:r w:rsidR="00FF77BF" w:rsidRPr="00FF77BF">
        <w:rPr>
          <w:lang w:val="hr-HR"/>
        </w:rPr>
        <w:t>37173356425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FE6BCE">
        <w:rPr>
          <w:lang w:val="hr-HR"/>
        </w:rPr>
        <w:t>5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05765D">
        <w:rPr>
          <w:lang w:val="hr-HR"/>
        </w:rPr>
        <w:t>1</w:t>
      </w:r>
      <w:r w:rsidR="00AF7E80">
        <w:rPr>
          <w:lang w:val="hr-HR"/>
        </w:rPr>
        <w:t>2</w:t>
      </w:r>
      <w:r w:rsidR="0005765D">
        <w:rPr>
          <w:lang w:val="hr-HR"/>
        </w:rPr>
        <w:t>,</w:t>
      </w:r>
      <w:r w:rsidR="00FF77BF">
        <w:rPr>
          <w:lang w:val="hr-HR"/>
        </w:rPr>
        <w:t>30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670AA" w:rsidR="00E904E8" w:rsidRPr="00931BFF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FF77BF" w:rsidRPr="00FF77BF">
        <w:rPr>
          <w:lang w:val="hr-HR"/>
        </w:rPr>
        <w:t>Mateo Erceg dipl.pravnik iz Zagreba, Radnička cesta 30., OIB:</w:t>
      </w:r>
      <w:r w:rsidR="00FF77BF" w:rsidRPr="00FF77BF">
        <w:rPr>
          <w:rFonts w:eastAsiaTheme="minorHAnsi" w:cs="ArialMT" w:hAnsi="ArialMT" w:ascii="ArialMT"/>
          <w:sz w:val="14"/>
          <w:szCs w:val="14"/>
          <w:lang w:val="hr-HR"/>
        </w:rPr>
        <w:t xml:space="preserve"> </w:t>
      </w:r>
      <w:r w:rsidR="00FF77BF" w:rsidRPr="00FF77BF">
        <w:rPr>
          <w:rFonts w:eastAsiaTheme="minorHAnsi"/>
          <w:lang w:val="hr-HR"/>
        </w:rPr>
        <w:t>93602617826</w:t>
      </w:r>
      <w:r w:rsidR="00FF77BF" w:rsidRPr="00FF77BF">
        <w:rPr>
          <w:lang w:val="hr-HR"/>
        </w:rPr>
        <w:t xml:space="preserve"> </w:t>
      </w:r>
      <w:r w:rsidR="00FF77BF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FF77BF">
        <w:rPr>
          <w:lang w:val="hr-HR"/>
        </w:rPr>
        <w:t xml:space="preserve"> </w:t>
      </w:r>
      <w:r w:rsidR="00FF77BF" w:rsidRPr="00FF77BF">
        <w:rPr>
          <w:lang w:val="hr-HR"/>
        </w:rPr>
        <w:t>CROATIA WINE COMPANY, društvo s ograničenom odgovornošću za trgovinu, građevinarstvo i ugostite</w:t>
      </w:r>
      <w:r w:rsidR="00FF77BF">
        <w:rPr>
          <w:lang w:val="hr-HR"/>
        </w:rPr>
        <w:t>l</w:t>
      </w:r>
      <w:r w:rsidR="00FF77BF" w:rsidRPr="00FF77BF">
        <w:rPr>
          <w:lang w:val="hr-HR"/>
        </w:rPr>
        <w:t>jstvo</w:t>
      </w:r>
      <w:r w:rsidR="00FF77BF">
        <w:rPr>
          <w:lang w:val="hr-HR"/>
        </w:rPr>
        <w:t xml:space="preserve">, Glavice Gornje bb., Sinj, OIB: </w:t>
      </w:r>
      <w:r w:rsidR="00FF77BF" w:rsidRPr="00FF77BF">
        <w:rPr>
          <w:lang w:val="hr-HR"/>
        </w:rPr>
        <w:t>37173356425</w:t>
      </w:r>
      <w:r w:rsidR="00AF7E80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FF77BF">
        <w:rPr>
          <w:lang w:val="hr-HR"/>
        </w:rPr>
        <w:t>0</w:t>
      </w:r>
      <w:r w:rsidR="00B74E67">
        <w:rPr>
          <w:lang w:val="hr-HR"/>
        </w:rPr>
        <w:t>2</w:t>
      </w:r>
      <w:r w:rsidR="00BC02F8">
        <w:rPr>
          <w:lang w:val="hr-HR"/>
        </w:rPr>
        <w:t>.11.2015.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FF77BF" w:rsidRPr="00FF77BF">
        <w:rPr>
          <w:lang w:val="hr-HR"/>
        </w:rPr>
        <w:t xml:space="preserve"> CROATIA WINE COMPANY, društvo s ograničenom odgovornošću za trgovinu, građevinarstvo i ugostite</w:t>
      </w:r>
      <w:r w:rsidR="00FF77BF">
        <w:rPr>
          <w:lang w:val="hr-HR"/>
        </w:rPr>
        <w:t>l</w:t>
      </w:r>
      <w:r w:rsidR="00FF77BF" w:rsidRPr="00FF77BF">
        <w:rPr>
          <w:lang w:val="hr-HR"/>
        </w:rPr>
        <w:t>jstvo</w:t>
      </w:r>
      <w:r w:rsidR="00FF77BF">
        <w:rPr>
          <w:lang w:val="hr-HR"/>
        </w:rPr>
        <w:t xml:space="preserve">, Glavice Gornje bb., Sinj, OIB: </w:t>
      </w:r>
      <w:r w:rsidR="00FF77BF" w:rsidRPr="00FF77BF">
        <w:rPr>
          <w:lang w:val="hr-HR"/>
        </w:rPr>
        <w:t>37173356425</w:t>
      </w:r>
      <w:r w:rsidR="00AF7E80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FF77BF">
        <w:rPr>
          <w:lang w:val="hr-HR"/>
        </w:rPr>
        <w:t>2100</w:t>
      </w:r>
      <w:r w:rsidR="00DC5E7D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FF77BF">
        <w:rPr>
          <w:lang w:val="hr-HR"/>
        </w:rPr>
        <w:t>12.586,26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E95E20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FF77BF" w:rsidR="00931BFF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B74E67" w:rsidP="00EB7DEF" w:rsidR="00B74E67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FF77BF">
        <w:rPr>
          <w:b/>
          <w:lang w:val="hr-HR"/>
        </w:rPr>
        <w:t>1134</w:t>
      </w:r>
      <w:r w:rsidRPr="00B74E67">
        <w:rPr>
          <w:b/>
          <w:lang w:val="hr-HR"/>
        </w:rPr>
        <w:t>/2015</w:t>
      </w:r>
    </w:p>
    <w:p w:rsidRDefault="00B74E67" w:rsidP="00EB7DEF" w:rsidR="00B74E67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72868">
        <w:rPr>
          <w:lang w:val="hr-HR"/>
        </w:rPr>
        <w:t>2</w:t>
      </w:r>
      <w:r w:rsidR="00FF77BF">
        <w:rPr>
          <w:lang w:val="hr-HR"/>
        </w:rPr>
        <w:t>4</w:t>
      </w:r>
      <w:r w:rsidR="00172868">
        <w:rPr>
          <w:lang w:val="hr-HR"/>
        </w:rPr>
        <w:t>.</w:t>
      </w:r>
      <w:r w:rsidR="00BC02F8">
        <w:rPr>
          <w:lang w:val="hr-HR"/>
        </w:rPr>
        <w:t>0</w:t>
      </w:r>
      <w:r w:rsidR="00FF77BF">
        <w:rPr>
          <w:lang w:val="hr-HR"/>
        </w:rPr>
        <w:t>5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D791B">
        <w:rPr>
          <w:lang w:val="hr-HR"/>
        </w:rPr>
        <w:t>1</w:t>
      </w:r>
      <w:r w:rsidR="00FE6BCE">
        <w:rPr>
          <w:lang w:val="hr-HR"/>
        </w:rPr>
        <w:t>5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6D1139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1E0B1F" w:rsidP="00E93C7D" w:rsidR="001E0B1F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-Porezna uprava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  nakon  pravomoćnosti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5765D"/>
    <w:rsid w:val="00083EF3"/>
    <w:rsid w:val="00112A2B"/>
    <w:rsid w:val="0012115C"/>
    <w:rsid w:val="00172868"/>
    <w:rsid w:val="00192B83"/>
    <w:rsid w:val="001E0B1F"/>
    <w:rsid w:val="001F78DC"/>
    <w:rsid w:val="002014DC"/>
    <w:rsid w:val="00240944"/>
    <w:rsid w:val="002C37DB"/>
    <w:rsid w:val="00307A5F"/>
    <w:rsid w:val="00317494"/>
    <w:rsid w:val="003A4819"/>
    <w:rsid w:val="003E4F7E"/>
    <w:rsid w:val="003F7789"/>
    <w:rsid w:val="00454D6B"/>
    <w:rsid w:val="004A1FF6"/>
    <w:rsid w:val="004D791B"/>
    <w:rsid w:val="004E3773"/>
    <w:rsid w:val="00543C6E"/>
    <w:rsid w:val="0055047E"/>
    <w:rsid w:val="005F20F8"/>
    <w:rsid w:val="00663273"/>
    <w:rsid w:val="006C59C2"/>
    <w:rsid w:val="006D1139"/>
    <w:rsid w:val="00753E18"/>
    <w:rsid w:val="0077341A"/>
    <w:rsid w:val="007E3F8B"/>
    <w:rsid w:val="007F09AD"/>
    <w:rsid w:val="007F4C05"/>
    <w:rsid w:val="008478EC"/>
    <w:rsid w:val="0085080C"/>
    <w:rsid w:val="008B4AA8"/>
    <w:rsid w:val="008E756C"/>
    <w:rsid w:val="00931BFF"/>
    <w:rsid w:val="00977268"/>
    <w:rsid w:val="009812C9"/>
    <w:rsid w:val="009D58F4"/>
    <w:rsid w:val="00A64824"/>
    <w:rsid w:val="00A80C0F"/>
    <w:rsid w:val="00AB6E49"/>
    <w:rsid w:val="00AC09D9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22FCB"/>
    <w:rsid w:val="00C63AB0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47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8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8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8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8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47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8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8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8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8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St-1134/2015</izvorni_sadrzaj>
    <derivirana_varijabla naziv="DomainObject.Predmet.OznakaBroj_1">St-1134/2015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 WINE COMPANY, društvo s ograničenom odgovornošću za trgovinu, građevinarstvo i ugostitlejstvo</izvorni_sadrzaj>
    <derivirana_varijabla naziv="DomainObject.Predmet.ProtustrankaFormated_1">  CROATIA WINE COMPANY, društvo s ograničenom odgovornošću za trgovinu, građevinarstvo i ugostitlejstvo</derivirana_varijabla>
  </DomainObject.Predmet.ProtustrankaFormated>
  <DomainObject.Predmet.ProtustrankaFormatedOIB>
    <izvorni_sadrzaj>  CROATIA WINE COMPANY, društvo s ograničenom odgovornošću za trgovinu, građevinarstvo i ugostitlejstvo, OIB 37173356425</izvorni_sadrzaj>
    <derivirana_varijabla naziv="DomainObject.Predmet.ProtustrankaFormatedOIB_1">  CROATIA WINE COMPANY, društvo s ograničenom odgovornošću za trgovinu, građevinarstvo i ugostitlejstvo, OIB 37173356425</derivirana_varijabla>
  </DomainObject.Predmet.ProtustrankaFormatedOIB>
  <DomainObject.Predmet.ProtustrankaFormatedWithAdress>
    <izvorni_sadrzaj> CROATIA WINE COMPANY, društvo s ograničenom odgovornošću za trgovinu, građevinarstvo i ugostitlejstvo, Glavice Gornje/bb, 21230 Sinj</izvorni_sadrzaj>
    <derivirana_varijabla naziv="DomainObject.Predmet.ProtustrankaFormatedWithAdress_1"> CROATIA WINE COMPANY, društvo s ograničenom odgovornošću za trgovinu, građevinarstvo i ugostitlejstvo, Glavice Gornje/bb, 21230 Sinj</derivirana_varijabla>
  </DomainObject.Predmet.ProtustrankaFormatedWithAdress>
  <DomainObject.Predmet.ProtustrankaFormatedWithAdressOIB>
    <izvorni_sadrzaj> CROATIA WINE COMPANY, društvo s ograničenom odgovornošću za trgovinu, građevinarstvo i ugostitlejstvo, OIB 37173356425, Glavice Gornje/bb, 21230 Sinj</izvorni_sadrzaj>
    <derivirana_varijabla naziv="DomainObject.Predmet.ProtustrankaFormatedWithAdressOIB_1"> CROATIA WINE COMPANY, društvo s ograničenom odgovornošću za trgovinu, građevinarstvo i ugostitlejstvo, OIB 37173356425, Glavice Gornje/bb, 21230 Sinj</derivirana_varijabla>
  </DomainObject.Predmet.ProtustrankaFormatedWithAdressOIB>
  <DomainObject.Predmet.ProtustrankaWithAdress>
    <izvorni_sadrzaj>CROATIA WINE COMPANY, društvo s ograničenom odgovornošću za trgovinu, građevinarstvo i ugostitlejstvo Glavice Gornje/bb, 21230 Sinj</izvorni_sadrzaj>
    <derivirana_varijabla naziv="DomainObject.Predmet.ProtustrankaWithAdress_1">CROATIA WINE COMPANY, društvo s ograničenom odgovornošću za trgovinu, građevinarstvo i ugostitlejstvo Glavice Gornje/bb, 21230 Sinj</derivirana_varijabla>
  </DomainObject.Predmet.ProtustrankaWithAdress>
  <DomainObject.Predmet.ProtustrankaWithAdressOIB>
    <izvorni_sadrzaj>CROATIA WINE COMPANY, društvo s ograničenom odgovornošću za trgovinu, građevinarstvo i ugostitlejstvo, OIB 37173356425, Glavice Gornje/bb, 21230 Sinj</izvorni_sadrzaj>
    <derivirana_varijabla naziv="DomainObject.Predmet.ProtustrankaWithAdressOIB_1">CROATIA WINE COMPANY, društvo s ograničenom odgovornošću za trgovinu, građevinarstvo i ugostitlejstvo, OIB 37173356425, Glavice Gornje/bb, 21230 Sinj</derivirana_varijabla>
  </DomainObject.Predmet.ProtustrankaWithAdressOIB>
  <DomainObject.Predmet.ProtustrankaNazivFormated>
    <izvorni_sadrzaj>CROATIA WINE COMPANY, društvo s ograničenom odgovornošću za trgovinu, građevinarstvo i ugostitlejstvo</izvorni_sadrzaj>
    <derivirana_varijabla naziv="DomainObject.Predmet.ProtustrankaNazivFormated_1">CROATIA WINE COMPANY, društvo s ograničenom odgovornošću za trgovinu, građevinarstvo i ugostitlejstvo</derivirana_varijabla>
  </DomainObject.Predmet.ProtustrankaNazivFormated>
  <DomainObject.Predmet.ProtustrankaNazivFormatedOIB>
    <izvorni_sadrzaj>CROATIA WINE COMPANY, društvo s ograničenom odgovornošću za trgovinu, građevinarstvo i ugostitlejstvo, OIB 37173356425</izvorni_sadrzaj>
    <derivirana_varijabla naziv="DomainObject.Predmet.ProtustrankaNazivFormatedOIB_1">CROATIA WINE COMPANY, društvo s ograničenom odgovornošću za trgovinu, građevinarstvo i ugostitlejstvo, OIB 37173356425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12586.26</izvorni_sadrzaj>
    <derivirana_varijabla naziv="DomainObject.Predmet.TrenutnaVrijednost_1">12586.26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CROATIA WINE COMPANY, društvo s ograničenom odgovornošću za trgovinu, građevinarstvo i ugostitlejstvo</item>
    </izvorni_sadrzaj>
    <derivirana_varijabla naziv="DomainObject.Predmet.ProtuStrankaListFormated_1">
      <item>CROATIA WINE COMPANY, društvo s ograničenom odgovornošću za trgovinu, građevinarstvo i ugostitlejstvo</item>
    </derivirana_varijabla>
  </DomainObject.Predmet.ProtuStrankaListFormated>
  <DomainObject.Predmet.ProtuStrankaListFormatedOIB>
    <izvorni_sadrzaj>
      <item>CROATIA WINE COMPANY, društvo s ograničenom odgovornošću za trgovinu, građevinarstvo i ugostitlejstvo, OIB 37173356425</item>
    </izvorni_sadrzaj>
    <derivirana_varijabla naziv="DomainObject.Predmet.ProtuStrankaListFormatedOIB_1">
      <item>CROATIA WINE COMPANY, društvo s ograničenom odgovornošću za trgovinu, građevinarstvo i ugostitlejstvo, OIB 37173356425</item>
    </derivirana_varijabla>
  </DomainObject.Predmet.ProtuStrankaListFormatedOIB>
  <DomainObject.Predmet.ProtuStrankaListFormatedWithAdress>
    <izvorni_sadrzaj>
      <item>CROATIA WINE COMPANY, društvo s ograničenom odgovornošću za trgovinu, građevinarstvo i ugostitlejstvo, Glavice Gornje/bb, 21230 Sinj</item>
    </izvorni_sadrzaj>
    <derivirana_varijabla naziv="DomainObject.Predmet.ProtuStrankaListFormatedWithAdress_1">
      <item>CROATIA WINE COMPANY, društvo s ograničenom odgovornošću za trgovinu, građevinarstvo i ugostitlejstvo, Glavice Gornje/bb, 21230 Sinj</item>
    </derivirana_varijabla>
  </DomainObject.Predmet.ProtuStrankaListFormatedWithAdress>
  <DomainObject.Predmet.ProtuStrankaListFormatedWithAdressOIB>
    <izvorni_sadrzaj>
      <item>CROATIA WINE COMPANY, društvo s ograničenom odgovornošću za trgovinu, građevinarstvo i ugostitlejstvo, OIB 37173356425, Glavice Gornje/bb, 21230 Sinj</item>
    </izvorni_sadrzaj>
    <derivirana_varijabla naziv="DomainObject.Predmet.ProtuStrankaListFormatedWithAdressOIB_1">
      <item>CROATIA WINE COMPANY, društvo s ograničenom odgovornošću za trgovinu, građevinarstvo i ugostitlejstvo, OIB 37173356425, Glavice Gornje/bb, 21230 Sinj</item>
    </derivirana_varijabla>
  </DomainObject.Predmet.ProtuStrankaListFormatedWithAdressOIB>
  <DomainObject.Predmet.ProtuStrankaListNazivFormated>
    <izvorni_sadrzaj>
      <item>CROATIA WINE COMPANY, društvo s ograničenom odgovornošću za trgovinu, građevinarstvo i ugostitlejstvo</item>
    </izvorni_sadrzaj>
    <derivirana_varijabla naziv="DomainObject.Predmet.ProtuStrankaListNazivFormated_1">
      <item>CROATIA WINE COMPANY, društvo s ograničenom odgovornošću za trgovinu, građevinarstvo i ugostitlejstvo</item>
    </derivirana_varijabla>
  </DomainObject.Predmet.ProtuStrankaListNazivFormated>
  <DomainObject.Predmet.ProtuStrankaListNazivFormatedOIB>
    <izvorni_sadrzaj>
      <item>CROATIA WINE COMPANY, društvo s ograničenom odgovornošću za trgovinu, građevinarstvo i ugostitlejstvo, OIB 37173356425</item>
    </izvorni_sadrzaj>
    <derivirana_varijabla naziv="DomainObject.Predmet.ProtuStrankaListNazivFormatedOIB_1">
      <item>CROATIA WINE COMPANY, društvo s ograničenom odgovornošću za trgovinu, građevinarstvo i ugostitlejstvo, OIB 37173356425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CROATIA WINE COMPANY, društvo s ograničenom odgovornošću za trgovinu, građevinarstvo i ugostitlejstvo</izvorni_sadrzaj>
    <derivirana_varijabla naziv="DomainObject.Predmet.ProtustrankaIDrugi_1">CROATIA WINE COMPANY, društvo s ograničenom odgovornošću za trgovinu, građevinarstvo i ugostitlejstvo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CROATIA WINE COMPANY, društvo s ograničenom odgovornošću za trgovinu, građevinarstvo i ugostitlejstvo, OIB 37173356425, Glavice Gornje/bb, 21230 Sinj</izvorni_sadrzaj>
    <derivirana_varijabla naziv="DomainObject.Predmet.ProtustrankaIDrugiAdressOIB_1">CROATIA WINE COMPANY, društvo s ograničenom odgovornošću za trgovinu, građevinarstvo i ugostitlejstvo, OIB 37173356425, Glavice Gornje/bb,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WINE COMPANY, društvo s ograničenom odgovornošću za trgovinu, građevinarstvo i ugostitlejstvo</item>
      <item>FINANCIJSKA AGENCIJA, RC SPLIT</item>
    </izvorni_sadrzaj>
    <derivirana_varijabla naziv="DomainObject.Predmet.SudioniciListNaziv_1">
      <item>CROATIA WINE COMPANY, društvo s ograničenom odgovornošću za trgovinu, građevinarstvo i ugostitlejstvo</item>
      <item>FINANCIJSKA AGENCIJA, RC SPLIT</item>
    </derivirana_varijabla>
  </DomainObject.Predmet.SudioniciListNaziv>
  <DomainObject.Predmet.SudioniciListAdressOIB>
    <izvorni_sadrzaj>
      <item>CROATIA WINE COMPANY, društvo s ograničenom odgovornošću za trgovinu, građevinarstvo i ugostitlejstvo, OIB 37173356425, Glavice Gornje/bb,21230 Sinj</item>
      <item>FINANCIJSKA AGENCIJA, RC SPLIT, OIB 85821130368, Mažuranićevo šetalište 24b,21000 Split</item>
    </izvorni_sadrzaj>
    <derivirana_varijabla naziv="DomainObject.Predmet.SudioniciListAdressOIB_1">
      <item>CROATIA WINE COMPANY, društvo s ograničenom odgovornošću za trgovinu, građevinarstvo i ugostitlejstvo, OIB 37173356425, Glavice Gornje/bb,21230 Sinj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37173356425</item>
      <item>, OIB 85821130368</item>
    </izvorni_sadrzaj>
    <derivirana_varijabla naziv="DomainObject.Predmet.SudioniciListNazivOIB_1">
      <item>, OIB 37173356425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0D198C-CC58-44A5-BA1D-AB1BF9E22C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795</properties:Words>
  <properties:Characters>4352</properties:Characters>
  <properties:Lines>106</properties:Lines>
  <properties:Paragraphs>37</properties:Paragraphs>
  <properties:TotalTime>379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1.St-1134/2015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2016-09-15T10:19:00Z</cp:lastPrinted>
  <dcterms:modified xmlns:xsi="http://www.w3.org/2001/XMLSchema-instance" xsi:type="dcterms:W3CDTF">2016-09-15T10:19:00Z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