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b9eb" w14:paraId="774b9eb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7F6CCD">
        <w:rPr>
          <w:rFonts w:cs="Times New Roman" w:hAnsi="Times New Roman" w:ascii="Times New Roman"/>
          <w:sz w:val="24"/>
        </w:rPr>
        <w:t>2273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43364" w:rsidP="00543364" w:rsidR="00543364" w:rsidRPr="00543364">
      <w:pPr>
        <w:ind w:firstLine="720"/>
        <w:jc w:val="both"/>
        <w:rPr>
          <w:sz w:val="24"/>
          <w:szCs w:val="24"/>
        </w:rPr>
      </w:pPr>
      <w:r w:rsidRPr="00543364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543364">
        <w:rPr>
          <w:sz w:val="24"/>
          <w:szCs w:val="24"/>
        </w:rPr>
        <w:t>85821130368</w:t>
      </w:r>
      <w:r w:rsidRPr="00543364">
        <w:rPr>
          <w:sz w:val="24"/>
          <w:szCs w:val="24"/>
          <w:lang w:val="pt-BR"/>
        </w:rPr>
        <w:t xml:space="preserve">, za otvaranje stečajnog postupka nad dužnikom MIDARDO 23 d.o.o., OIB: 21158414192, MBS: 080731674, Dugo Selo, Kozinska 31 A, dana 23. svibnja 2017. 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9E7794">
        <w:rPr>
          <w:sz w:val="24"/>
        </w:rPr>
        <w:t xml:space="preserve"> </w:t>
      </w:r>
      <w:r w:rsidR="007F6CCD" w:rsidRPr="007F6CCD">
        <w:rPr>
          <w:sz w:val="24"/>
        </w:rPr>
        <w:t>Jasminki Novaković OIB: 17757399910 iz Dugog Sela, Josipa Zorića 143</w:t>
      </w:r>
      <w:r w:rsidR="007F6CCD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5D5E49">
        <w:rPr>
          <w:sz w:val="24"/>
          <w:szCs w:val="24"/>
        </w:rPr>
        <w:t>-22</w:t>
      </w:r>
      <w:r w:rsidR="007F6CCD">
        <w:rPr>
          <w:sz w:val="24"/>
          <w:szCs w:val="24"/>
        </w:rPr>
        <w:t>73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543364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543364" w:rsidRPr="00543364">
        <w:rPr>
          <w:sz w:val="24"/>
          <w:szCs w:val="24"/>
          <w:lang w:val="pt-BR"/>
        </w:rPr>
        <w:t>MIDARDO 23 d.o.o., OIB: 21158414192, MBS: 080731674, Dugo Selo, Kozinska 31 A</w:t>
      </w:r>
      <w:r w:rsidR="00543364" w:rsidRPr="00FD0016">
        <w:rPr>
          <w:sz w:val="24"/>
          <w:szCs w:val="24"/>
        </w:rPr>
        <w:t xml:space="preserve">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220D51">
        <w:rPr>
          <w:sz w:val="24"/>
          <w:szCs w:val="24"/>
        </w:rPr>
        <w:t>1007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7F6CCD">
        <w:rPr>
          <w:sz w:val="24"/>
          <w:szCs w:val="24"/>
        </w:rPr>
        <w:t>630</w:t>
      </w:r>
      <w:r w:rsidR="002925C5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DB4FF9">
        <w:rPr>
          <w:sz w:val="24"/>
        </w:rPr>
        <w:t>658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23. svibnja </w:t>
      </w:r>
      <w:r w:rsidR="00F024E8">
        <w:rPr>
          <w:sz w:val="24"/>
        </w:rPr>
        <w:t xml:space="preserve">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D07811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07811" w:rsidP="00445BA5" w:rsidR="00D07811" w:rsidRPr="00D07811">
      <w:pPr>
        <w:jc w:val="right"/>
        <w:rPr>
          <w:sz w:val="24"/>
          <w:szCs w:val="24"/>
        </w:rPr>
      </w:pPr>
      <w:r w:rsidRPr="00D07811">
        <w:rPr>
          <w:sz w:val="24"/>
          <w:szCs w:val="24"/>
        </w:rPr>
        <w:t>Za točnost otpravka-</w:t>
      </w:r>
    </w:p>
    <w:p w:rsidRDefault="00D07811" w:rsidP="00445BA5" w:rsidR="00D07811" w:rsidRPr="00D07811">
      <w:pPr>
        <w:jc w:val="right"/>
        <w:rPr>
          <w:sz w:val="24"/>
          <w:szCs w:val="24"/>
        </w:rPr>
      </w:pPr>
      <w:r w:rsidRPr="00D07811">
        <w:rPr>
          <w:sz w:val="24"/>
          <w:szCs w:val="24"/>
        </w:rPr>
        <w:t>ovlašteni službenik</w:t>
      </w:r>
    </w:p>
    <w:p w:rsidRDefault="00D07811" w:rsidP="00445BA5" w:rsidR="00D07811" w:rsidRPr="00D07811">
      <w:pPr>
        <w:jc w:val="right"/>
        <w:rPr>
          <w:sz w:val="24"/>
          <w:szCs w:val="24"/>
        </w:rPr>
      </w:pPr>
      <w:r w:rsidRPr="00D07811">
        <w:rPr>
          <w:sz w:val="24"/>
          <w:szCs w:val="24"/>
        </w:rPr>
        <w:t xml:space="preserve">Mirjana Gašparić </w:t>
      </w:r>
    </w:p>
    <w:p w:rsidRDefault="008979AC" w:rsidP="00DB582D" w:rsidR="008979AC" w:rsidRPr="00D07811">
      <w:pPr>
        <w:jc w:val="both"/>
        <w:rPr>
          <w:sz w:val="24"/>
          <w:szCs w:val="24"/>
        </w:rPr>
      </w:pPr>
    </w:p>
    <w:sectPr w:rsidSect="00491CF2" w:rsidR="008979AC" w:rsidRPr="00D0781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0781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5D5E49">
      <w:rPr>
        <w:sz w:val="24"/>
        <w:szCs w:val="24"/>
      </w:rPr>
      <w:t>22</w:t>
    </w:r>
    <w:r w:rsidR="007F6CCD">
      <w:rPr>
        <w:sz w:val="24"/>
        <w:szCs w:val="24"/>
      </w:rPr>
      <w:t>73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55CD9"/>
    <w:rsid w:val="00161012"/>
    <w:rsid w:val="001747B2"/>
    <w:rsid w:val="00175C02"/>
    <w:rsid w:val="00181F38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E15FF"/>
    <w:rsid w:val="007F6CCD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7811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E14F12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632E1"/>
    <w:rsid w:val="00F65CAA"/>
    <w:rsid w:val="00F705E6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07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8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81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8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8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07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8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81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8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8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St-2273/2016</izvorni_sadrzaj>
    <derivirana_varijabla naziv="DomainObject.Predmet.OznakaBroj_1">St-2273/2016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MIDARDO 23 d.o.o. za proizvodnju, trgovinu i usluge zastupanog po punomoćniku Jasminka Novaković</izvorni_sadrzaj>
    <derivirana_varijabla naziv="DomainObject.Predmet.ProtustrankaFormated_1">  MIDARDO 23 d.o.o. za proizvodnju, trgovinu i usluge zastupanog po punomoćniku Jasminka Novaković</derivirana_varijabla>
  </DomainObject.Predmet.ProtustrankaFormated>
  <DomainObject.Predmet.ProtustrankaFormatedOIB>
    <izvorni_sadrzaj>  MIDARDO 23 d.o.o. za proizvodnju, trgovinu i usluge, OIB 21158414192 zastupanog po punomoćniku Jasminka Novaković</izvorni_sadrzaj>
    <derivirana_varijabla naziv="DomainObject.Predmet.ProtustrankaFormatedOIB_1">  MIDARDO 23 d.o.o. za proizvodnju, trgovinu i usluge, OIB 21158414192 zastupanog po punomoćniku Jasminka Novaković</derivirana_varijabla>
  </DomainObject.Predmet.ProtustrankaFormatedOIB>
  <DomainObject.Predmet.ProtustrankaFormatedWithAdress>
    <izvorni_sadrzaj> MIDARDO 23 d.o.o. za proizvodnju, trgovinu i usluge, Kozinska 31 A, 10370 Dugo Selo zastupanog po punomoćniku Jasminka Novaković</izvorni_sadrzaj>
    <derivirana_varijabla naziv="DomainObject.Predmet.ProtustrankaFormatedWithAdress_1"> MIDARDO 23 d.o.o. za proizvodnju, trgovinu i usluge, Kozinska 31 A, 10370 Dugo Selo zastupanog po punomoćniku Jasminka Novaković</derivirana_varijabla>
  </DomainObject.Predmet.ProtustrankaFormatedWithAdress>
  <DomainObject.Predmet.ProtustrankaFormatedWithAdressOIB>
    <izvorni_sadrzaj> MIDARDO 23 d.o.o. za proizvodnju, trgovinu i usluge, OIB 21158414192, Kozinska 31 A, 10370 Dugo Selo zastupanog po punomoćniku Jasminka Novaković</izvorni_sadrzaj>
    <derivirana_varijabla naziv="DomainObject.Predmet.ProtustrankaFormatedWithAdressOIB_1"> MIDARDO 23 d.o.o. za proizvodnju, trgovinu i usluge, OIB 21158414192, Kozinska 31 A, 10370 Dugo Selo zastupanog po punomoćniku Jasminka Novaković</derivirana_varijabla>
  </DomainObject.Predmet.ProtustrankaFormatedWithAdressOIB>
  <DomainObject.Predmet.ProtustrankaWithAdress>
    <izvorni_sadrzaj>MIDARDO 23 d.o.o. za proizvodnju, trgovinu i usluge Kozinska 31 A, 10370 Dugo Selo</izvorni_sadrzaj>
    <derivirana_varijabla naziv="DomainObject.Predmet.ProtustrankaWithAdress_1">MIDARDO 23 d.o.o. za proizvodnju, trgovinu i usluge Kozinska 31 A, 10370 Dugo Selo</derivirana_varijabla>
  </DomainObject.Predmet.ProtustrankaWithAdress>
  <DomainObject.Predmet.ProtustrankaWithAdressOIB>
    <izvorni_sadrzaj>MIDARDO 23 d.o.o. za proizvodnju, trgovinu i usluge, OIB 21158414192, Kozinska 31 A, 10370 Dugo Selo</izvorni_sadrzaj>
    <derivirana_varijabla naziv="DomainObject.Predmet.ProtustrankaWithAdressOIB_1">MIDARDO 23 d.o.o. za proizvodnju, trgovinu i usluge, OIB 21158414192, Kozinska 31 A, 10370 Dugo Selo</derivirana_varijabla>
  </DomainObject.Predmet.ProtustrankaWithAdressOIB>
  <DomainObject.Predmet.ProtustrankaNazivFormated>
    <izvorni_sadrzaj>MIDARDO 23 d.o.o. za proizvodnju, trgovinu i usluge</izvorni_sadrzaj>
    <derivirana_varijabla naziv="DomainObject.Predmet.ProtustrankaNazivFormated_1">MIDARDO 23 d.o.o. za proizvodnju, trgovinu i usluge</derivirana_varijabla>
  </DomainObject.Predmet.ProtustrankaNazivFormated>
  <DomainObject.Predmet.ProtustrankaNazivFormatedOIB>
    <izvorni_sadrzaj>MIDARDO 23 d.o.o. za proizvodnju, trgovinu i usluge, OIB 21158414192</izvorni_sadrzaj>
    <derivirana_varijabla naziv="DomainObject.Predmet.ProtustrankaNazivFormatedOIB_1">MIDARDO 23 d.o.o. za proizvodnju, trgovinu i usluge, OIB 21158414192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MIDARDO 23 d.o.o. za proizvodnju, trgovinu i usluge zastupanog po punomoćniku Jasminka Novaković</item>
    </izvorni_sadrzaj>
    <derivirana_varijabla naziv="DomainObject.Predmet.ProtuStrankaListFormated_1">
      <item>MIDARDO 23 d.o.o. za proizvodnju, trgovinu i usluge zastupanog po punomoćniku Jasminka Novaković</item>
    </derivirana_varijabla>
  </DomainObject.Predmet.ProtuStrankaListFormated>
  <DomainObject.Predmet.ProtuStrankaListFormatedOIB>
    <izvorni_sadrzaj>
      <item>MIDARDO 23 d.o.o. za proizvodnju, trgovinu i usluge, OIB 21158414192 zastupanog po punomoćniku Jasminka Novaković</item>
    </izvorni_sadrzaj>
    <derivirana_varijabla naziv="DomainObject.Predmet.ProtuStrankaListFormatedOIB_1">
      <item>MIDARDO 23 d.o.o. za proizvodnju, trgovinu i usluge, OIB 21158414192 zastupanog po punomoćniku Jasminka Novaković</item>
    </derivirana_varijabla>
  </DomainObject.Predmet.ProtuStrankaListFormatedOIB>
  <DomainObject.Predmet.ProtuStrankaListFormatedWithAdress>
    <izvorni_sadrzaj>
      <item>MIDARDO 23 d.o.o. za proizvodnju, trgovinu i usluge, Kozinska 31 A, 10370 Dugo Selo zastupanog po punomoćniku Jasminka Novaković</item>
    </izvorni_sadrzaj>
    <derivirana_varijabla naziv="DomainObject.Predmet.ProtuStrankaListFormatedWithAdress_1">
      <item>MIDARDO 23 d.o.o. za proizvodnju, trgovinu i usluge, Kozinska 31 A, 10370 Dugo Selo zastupanog po punomoćniku Jasminka Novaković</item>
    </derivirana_varijabla>
  </DomainObject.Predmet.ProtuStrankaListFormatedWithAdress>
  <DomainObject.Predmet.ProtuStrankaListFormatedWithAdressOIB>
    <izvorni_sadrzaj>
      <item>MIDARDO 23 d.o.o. za proizvodnju, trgovinu i usluge, OIB 21158414192, Kozinska 31 A, 10370 Dugo Selo zastupanog po punomoćniku Jasminka Novaković</item>
    </izvorni_sadrzaj>
    <derivirana_varijabla naziv="DomainObject.Predmet.ProtuStrankaListFormatedWithAdressOIB_1">
      <item>MIDARDO 23 d.o.o. za proizvodnju, trgovinu i usluge, OIB 21158414192, Kozinska 31 A, 10370 Dugo Selo zastupanog po punomoćniku Jasminka Novaković</item>
    </derivirana_varijabla>
  </DomainObject.Predmet.ProtuStrankaListFormatedWithAdressOIB>
  <DomainObject.Predmet.ProtuStrankaListNazivFormated>
    <izvorni_sadrzaj>
      <item>MIDARDO 23 d.o.o. za proizvodnju, trgovinu i usluge</item>
    </izvorni_sadrzaj>
    <derivirana_varijabla naziv="DomainObject.Predmet.ProtuStrankaListNazivFormated_1">
      <item>MIDARDO 23 d.o.o. za proizvodnju, trgovinu i usluge</item>
    </derivirana_varijabla>
  </DomainObject.Predmet.ProtuStrankaListNazivFormated>
  <DomainObject.Predmet.ProtuStrankaListNazivFormatedOIB>
    <izvorni_sadrzaj>
      <item>MIDARDO 23 d.o.o. za proizvodnju, trgovinu i usluge, OIB 21158414192</item>
    </izvorni_sadrzaj>
    <derivirana_varijabla naziv="DomainObject.Predmet.ProtuStrankaListNazivFormatedOIB_1">
      <item>MIDARDO 23 d.o.o. za proizvodnju, trgovinu i usluge, OIB 21158414192</item>
    </derivirana_varijabla>
  </DomainObject.Predmet.ProtuStrankaListNazivFormatedOIB>
  <DomainObject.Predmet.OstaliListFormated>
    <izvorni_sadrzaj>
      <item>Jasminka Novaković punomoćnik sudionika u postupku MIDARDO 23 d.o.o. za proizvodnju, trgovinu i usluge</item>
    </izvorni_sadrzaj>
    <derivirana_varijabla naziv="DomainObject.Predmet.OstaliListFormated_1">
      <item>Jasminka Novaković punomoćnik sudionika u postupku MIDARDO 23 d.o.o. za proizvodnju, trgovinu i usluge</item>
    </derivirana_varijabla>
  </DomainObject.Predmet.OstaliListFormated>
  <DomainObject.Predmet.OstaliListFormatedOIB>
    <izvorni_sadrzaj>
      <item>Jasminka Novaković, OIB 17757399910 punomoćnik sudionika u postupku MIDARDO 23 d.o.o. za proizvodnju, trgovinu i usluge</item>
    </izvorni_sadrzaj>
    <derivirana_varijabla naziv="DomainObject.Predmet.OstaliListFormatedOIB_1">
      <item>Jasminka Novaković, OIB 17757399910 punomoćnik sudionika u postupku MIDARDO 23 d.o.o. za proizvodnju, trgovinu i usluge</item>
    </derivirana_varijabla>
  </DomainObject.Predmet.OstaliListFormatedOIB>
  <DomainObject.Predmet.OstaliListFormatedWithAdress>
    <izvorni_sadrzaj>
      <item>Jasminka Novaković, Ulica Ključec 60, 10370 Dugo Selo punomoćnik sudionika u postupku MIDARDO 23 d.o.o. za proizvodnju, trgovinu i usluge</item>
    </izvorni_sadrzaj>
    <derivirana_varijabla naziv="DomainObject.Predmet.OstaliListFormatedWithAdress_1">
      <item>Jasminka Novaković, Ulica Ključec 60, 10370 Dugo Selo punomoćnik sudionika u postupku MIDARDO 23 d.o.o. za proizvodnju, trgovinu i usluge</item>
    </derivirana_varijabla>
  </DomainObject.Predmet.OstaliListFormatedWithAdress>
  <DomainObject.Predmet.OstaliListFormatedWithAdressOIB>
    <izvorni_sadrzaj>
      <item>Jasminka Novaković, OIB 17757399910, Ulica Ključec 60, 10370 Dugo Selo punomoćnik sudionika u postupku MIDARDO 23 d.o.o. za proizvodnju, trgovinu i usluge</item>
    </izvorni_sadrzaj>
    <derivirana_varijabla naziv="DomainObject.Predmet.OstaliListFormatedWithAdressOIB_1">
      <item>Jasminka Novaković, OIB 17757399910, Ulica Ključec 60, 10370 Dugo Selo punomoćnik sudionika u postupku MIDARDO 23 d.o.o. za proizvodnju, trgovinu i usluge</item>
    </derivirana_varijabla>
  </DomainObject.Predmet.OstaliListFormatedWithAdressOIB>
  <DomainObject.Predmet.OstaliListNazivFormated>
    <izvorni_sadrzaj>
      <item>Jasminka Novaković</item>
    </izvorni_sadrzaj>
    <derivirana_varijabla naziv="DomainObject.Predmet.OstaliListNazivFormated_1">
      <item>Jasminka Novaković</item>
    </derivirana_varijabla>
  </DomainObject.Predmet.OstaliListNazivFormated>
  <DomainObject.Predmet.OstaliListNazivFormatedOIB>
    <izvorni_sadrzaj>
      <item>Jasminka Novaković, OIB 17757399910</item>
    </izvorni_sadrzaj>
    <derivirana_varijabla naziv="DomainObject.Predmet.OstaliListNazivFormatedOIB_1">
      <item>Jasminka Novaković, OIB 17757399910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MIDARDO 23 d.o.o. za proizvodnju, trgovinu i usluge</izvorni_sadrzaj>
    <derivirana_varijabla naziv="DomainObject.Predmet.ProtustrankaIDrugi_1">MIDARDO 23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MIDARDO 23 d.o.o. za proizvodnju, trgovinu i usluge, OIB 21158414192, Kozinska 31 A, 10370 Dugo Selo</izvorni_sadrzaj>
    <derivirana_varijabla naziv="DomainObject.Predmet.ProtustrankaIDrugiAdressOIB_1">MIDARDO 23 d.o.o. za proizvodnju, trgovinu i usluge, OIB 21158414192, Kozinska 31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MIDARDO 23 d.o.o. za proizvodnju, trgovinu i usluge</item>
      <item>Jasminka Novaković</item>
    </izvorni_sadrzaj>
    <derivirana_varijabla naziv="DomainObject.Predmet.SudioniciListNaziv_1">
      <item>FINA Regionalni centar Zagreb</item>
      <item>MIDARDO 23 d.o.o. za proizvodnju, trgovinu i usluge</item>
      <item>Jasminka Novaković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MIDARDO 23 d.o.o. za proizvodnju, trgovinu i usluge, OIB 21158414192, Kozinska 31 A,10370 Dugo Selo</item>
      <item>Jasminka Novaković, OIB 17757399910, Ulica Ključec 60,10370 Dugo Selo</item>
    </izvorni_sadrzaj>
    <derivirana_varijabla naziv="DomainObject.Predmet.SudioniciListAdressOIB_1">
      <item>FINA Regionalni centar Zagreb, OIB 85821130368, Trg svibanjskih žrtava 1995. 1,10000 Zagreb</item>
      <item>MIDARDO 23 d.o.o. za proizvodnju, trgovinu i usluge, OIB 21158414192, Kozinska 31 A,10370 Dugo Selo</item>
      <item>Jasminka Novaković, OIB 17757399910, Ulica Ključec 60,10370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21158414192</item>
      <item>, OIB 17757399910</item>
    </izvorni_sadrzaj>
    <derivirana_varijabla naziv="DomainObject.Predmet.SudioniciListNazivOIB_1">
      <item>, OIB 85821130368</item>
      <item>, OIB 21158414192</item>
      <item>, OIB 17757399910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2625</properties:Characters>
  <properties:Lines>74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2017-05-23T08:30:00Z</dcterms:created>
  <dc:creator>ilukac</dc:creator>
  <cp:lastModifiedBy>Mirjana Gašparić</cp:lastModifiedBy>
  <cp:lastPrinted>2017-03-20T07:29:00Z</cp:lastPrinted>
  <dcterms:modified xmlns:xsi="http://www.w3.org/2001/XMLSchema-instance" xsi:type="dcterms:W3CDTF">2017-05-23T12:54:00Z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