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be9d" w14:paraId="892be9d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29395B">
        <w:rPr>
          <w:lang w:val="hr-HR"/>
        </w:rPr>
        <w:t>St-704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29395B">
        <w:t xml:space="preserve">SIMOV d.o.o., OIB: 03493033099 </w:t>
      </w:r>
      <w:r w:rsidR="00E66FC5">
        <w:t xml:space="preserve"> sa</w:t>
      </w:r>
      <w:r w:rsidR="0029395B">
        <w:t xml:space="preserve"> sjedištem u Radnička 39, Savska Ves, 40000 Čakovec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SIMOV d.o.o., OIB: 03493033099  sa sjedištem u Radnička 39, Savska Ves, 40000 Čakovec</w:t>
      </w:r>
      <w:r w:rsidR="008C35DC">
        <w:rPr>
          <w:lang w:val="hr-HR"/>
        </w:rPr>
        <w:t xml:space="preserve"> 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29395B">
        <w:rPr>
          <w:lang w:val="hr-HR"/>
        </w:rPr>
        <w:t xml:space="preserve">238.625,71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29395B">
        <w:t xml:space="preserve">  SIMOV d.o.o., OIB: 03493033099  sa sjedištem u Radnička 39, Savska Ves, 40000 Čakovec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29395B">
        <w:rPr>
          <w:lang w:val="hr-HR"/>
        </w:rPr>
        <w:t xml:space="preserve"> ovome sudu dana 04.11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29395B">
        <w:t>SIMOV d.o.o., OIB: 03493033099  sa sjedištem u Radnička 39, Savska Ves, 40000 Čakovec.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29395B">
        <w:rPr>
          <w:lang w:val="hr-HR"/>
        </w:rPr>
        <w:t>238.625,71</w:t>
      </w:r>
      <w:r w:rsidR="006C6589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AE6" w:rsidP="007F64E0" w:rsidR="00D47AE6">
      <w:r>
        <w:separator/>
      </w:r>
    </w:p>
  </w:endnote>
  <w:endnote w:id="0" w:type="continuationSeparator">
    <w:p w:rsidRDefault="00D47AE6" w:rsidP="007F64E0" w:rsidR="00D47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AE6" w:rsidP="007F64E0" w:rsidR="00D47AE6">
      <w:r>
        <w:separator/>
      </w:r>
    </w:p>
  </w:footnote>
  <w:footnote w:id="0" w:type="continuationSeparator">
    <w:p w:rsidRDefault="00D47AE6" w:rsidP="007F64E0" w:rsidR="00D47A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29395B">
      <w:rPr>
        <w:lang w:val="hr-HR"/>
      </w:rPr>
      <w:t>St-704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4C0E" w:rsidRPr="00344C0E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4C0E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4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C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C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C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C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4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C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C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C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C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SIMOV društvo s ograničenom odgovornošću za trgovinu, proizvodnju i usluge</izvorni_sadrzaj>
    <derivirana_varijabla naziv="DomainObject.Predmet.ProtustrankaFormated_1">  SIMOV društvo s ograničenom odgovornošću za trgovinu, proizvodnju i usluge</derivirana_varijabla>
  </DomainObject.Predmet.ProtustrankaFormated>
  <DomainObject.Predmet.ProtustrankaFormatedOIB>
    <izvorni_sadrzaj>  SIMOV društvo s ograničenom odgovornošću za trgovinu, proizvodnju i usluge, OIB 03493033099</izvorni_sadrzaj>
    <derivirana_varijabla naziv="DomainObject.Predmet.ProtustrankaFormatedOIB_1">  SIMOV društvo s ograničenom odgovornošću za trgovinu, proizvodnju i usluge, OIB 03493033099</derivirana_varijabla>
  </DomainObject.Predmet.ProtustrankaFormatedOIB>
  <DomainObject.Predmet.ProtustrankaFormatedWithAdress>
    <izvorni_sadrzaj> SIMOV društvo s ograničenom odgovornošću za trgovinu, proizvodnju i usluge, Radnička 39, 40000 Savska Ves</izvorni_sadrzaj>
    <derivirana_varijabla naziv="DomainObject.Predmet.ProtustrankaFormatedWithAdress_1"> SIMOV društvo s ograničenom odgovornošću za trgovinu, proizvodnju i usluge, Radnička 39, 40000 Savska Ves</derivirana_varijabla>
  </DomainObject.Predmet.ProtustrankaFormatedWithAdress>
  <DomainObject.Predmet.ProtustrankaFormatedWithAdressOIB>
    <izvorni_sadrzaj> SIMOV društvo s ograničenom odgovornošću za trgovinu, proizvodnju i usluge, OIB 03493033099, Radnička 39, 40000 Savska Ves</izvorni_sadrzaj>
    <derivirana_varijabla naziv="DomainObject.Predmet.ProtustrankaFormatedWithAdressOIB_1"> SIMOV društvo s ograničenom odgovornošću za trgovinu, proizvodnju i usluge, OIB 03493033099, Radnička 39, 40000 Savska Ves</derivirana_varijabla>
  </DomainObject.Predmet.ProtustrankaFormatedWithAdressOIB>
  <DomainObject.Predmet.ProtustrankaWithAdress>
    <izvorni_sadrzaj>SIMOV društvo s ograničenom odgovornošću za trgovinu, proizvodnju i usluge Radnička 39, 40000 Savska Ves</izvorni_sadrzaj>
    <derivirana_varijabla naziv="DomainObject.Predmet.ProtustrankaWithAdress_1">SIMOV društvo s ograničenom odgovornošću za trgovinu, proizvodnju i usluge Radnička 39, 40000 Savska Ves</derivirana_varijabla>
  </DomainObject.Predmet.ProtustrankaWithAdress>
  <DomainObject.Predmet.ProtustrankaWithAdressOIB>
    <izvorni_sadrzaj>SIMOV društvo s ograničenom odgovornošću za trgovinu, proizvodnju i usluge, OIB 03493033099, Radnička 39, 40000 Savska Ves</izvorni_sadrzaj>
    <derivirana_varijabla naziv="DomainObject.Predmet.ProtustrankaWithAdressOIB_1">SIMOV društvo s ograničenom odgovornošću za trgovinu, proizvodnju i usluge, OIB 03493033099, Radnička 39, 40000 Savska Ves</derivirana_varijabla>
  </DomainObject.Predmet.ProtustrankaWithAdressOIB>
  <DomainObject.Predmet.ProtustrankaNazivFormated>
    <izvorni_sadrzaj>SIMOV društvo s ograničenom odgovornošću za trgovinu, proizvodnju i usluge</izvorni_sadrzaj>
    <derivirana_varijabla naziv="DomainObject.Predmet.ProtustrankaNazivFormated_1">SIMOV društvo s ograničenom odgovornošću za trgovinu, proizvodnju i usluge</derivirana_varijabla>
  </DomainObject.Predmet.ProtustrankaNazivFormated>
  <DomainObject.Predmet.ProtustrankaNazivFormatedOIB>
    <izvorni_sadrzaj>SIMOV društvo s ograničenom odgovornošću za trgovinu, proizvodnju i usluge, OIB 03493033099</izvorni_sadrzaj>
    <derivirana_varijabla naziv="DomainObject.Predmet.ProtustrankaNazivFormatedOIB_1">SIMOV društvo s ograničenom odgovornošću za trgovinu, proizvodnju i usluge, OIB 03493033099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238625.71</izvorni_sadrzaj>
    <derivirana_varijabla naziv="DomainObject.Predmet.TrenutnaVrijednost_1">238625.71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SIMOV društvo s ograničenom odgovornošću za trgovinu, proizvodnju i usluge</item>
    </izvorni_sadrzaj>
    <derivirana_varijabla naziv="DomainObject.Predmet.ProtuStrankaListFormated_1">
      <item>SIMOV društvo s ograničenom odgovornošću za trgovinu, proizvodnju i usluge</item>
    </derivirana_varijabla>
  </DomainObject.Predmet.ProtuStrankaListFormated>
  <DomainObject.Predmet.ProtuStrankaListFormatedOIB>
    <izvorni_sadrzaj>
      <item>SIMOV društvo s ograničenom odgovornošću za trgovinu, proizvodnju i usluge, OIB 03493033099</item>
    </izvorni_sadrzaj>
    <derivirana_varijabla naziv="DomainObject.Predmet.ProtuStrankaListFormatedOIB_1">
      <item>SIMOV društvo s ograničenom odgovornošću za trgovinu, proizvodnju i usluge, OIB 03493033099</item>
    </derivirana_varijabla>
  </DomainObject.Predmet.ProtuStrankaListFormatedOIB>
  <DomainObject.Predmet.ProtuStrankaListFormatedWithAdress>
    <izvorni_sadrzaj>
      <item>SIMOV društvo s ograničenom odgovornošću za trgovinu, proizvodnju i usluge, Radnička 39, 40000 Savska Ves</item>
    </izvorni_sadrzaj>
    <derivirana_varijabla naziv="DomainObject.Predmet.ProtuStrankaListFormatedWithAdress_1">
      <item>SIMOV društvo s ograničenom odgovornošću za trgovinu, proizvodnju i usluge, Radnička 39, 40000 Savska Ves</item>
    </derivirana_varijabla>
  </DomainObject.Predmet.ProtuStrankaListFormatedWithAdress>
  <DomainObject.Predmet.ProtuStrankaListFormatedWithAdressOIB>
    <izvorni_sadrzaj>
      <item>SIMOV društvo s ograničenom odgovornošću za trgovinu, proizvodnju i usluge, OIB 03493033099, Radnička 39, 40000 Savska Ves</item>
    </izvorni_sadrzaj>
    <derivirana_varijabla naziv="DomainObject.Predmet.ProtuStrankaListFormatedWithAdressOIB_1">
      <item>SIMOV društvo s ograničenom odgovornošću za trgovinu, proizvodnju i usluge, OIB 03493033099, Radnička 39, 40000 Savska Ves</item>
    </derivirana_varijabla>
  </DomainObject.Predmet.ProtuStrankaListFormatedWithAdressOIB>
  <DomainObject.Predmet.ProtuStrankaListNazivFormated>
    <izvorni_sadrzaj>
      <item>SIMOV društvo s ograničenom odgovornošću za trgovinu, proizvodnju i usluge</item>
    </izvorni_sadrzaj>
    <derivirana_varijabla naziv="DomainObject.Predmet.ProtuStrankaListNazivFormated_1">
      <item>SIMOV društvo s ograničenom odgovornošću za trgovinu, proizvodnju i usluge</item>
    </derivirana_varijabla>
  </DomainObject.Predmet.ProtuStrankaListNazivFormated>
  <DomainObject.Predmet.ProtuStrankaListNazivFormatedOIB>
    <izvorni_sadrzaj>
      <item>SIMOV društvo s ograničenom odgovornošću za trgovinu, proizvodnju i usluge, OIB 03493033099</item>
    </izvorni_sadrzaj>
    <derivirana_varijabla naziv="DomainObject.Predmet.ProtuStrankaListNazivFormatedOIB_1">
      <item>SIMOV društvo s ograničenom odgovornošću za trgovinu, proizvodnju i usluge, OIB 03493033099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SIMOV društvo s ograničenom odgovornošću za trgovinu, proizvodnju i usluge</izvorni_sadrzaj>
    <derivirana_varijabla naziv="DomainObject.Predmet.ProtustrankaIDrugi_1">SIMOV društvo s ograničenom odgovornošću za trgovinu, proizvodnju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SIMOV društvo s ograničenom odgovornošću za trgovinu, proizvodnju i usluge, OIB 03493033099, Radnička 39, 40000 Savska Ves</izvorni_sadrzaj>
    <derivirana_varijabla naziv="DomainObject.Predmet.ProtustrankaIDrugiAdressOIB_1">SIMOV društvo s ograničenom odgovornošću za trgovinu, proizvodnju i usluge, OIB 03493033099, Radnička 39,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SIMOV društvo s ograničenom odgovornošću za trgovinu, proizvodnju i usluge</item>
      <item>e-Oglasna</item>
      <item>Sudski registar</item>
    </izvorni_sadrzaj>
    <derivirana_varijabla naziv="DomainObject.Predmet.SudioniciListNaziv_1">
      <item>Financijska agencija</item>
      <item>SIMOV društvo s ograničenom odgovornošću za trgovinu, proizvodnju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SIMOV društvo s ograničenom odgovornošću za trgovinu, proizvodnju i usluge, OIB 03493033099, Radnička 39,40000 Savska Ves</item>
      <item>e-Oglasna</item>
      <item>Sudski registar</item>
    </izvorni_sadrzaj>
    <derivirana_varijabla naziv="DomainObject.Predmet.SudioniciListAdressOIB_1">
      <item>Financijska agencija, OIB 85821130368, A.Cesarca 2,42000 Varaždin</item>
      <item>SIMOV društvo s ograničenom odgovornošću za trgovinu, proizvodnju i usluge, OIB 03493033099, Radnička 39,40000 Savska Ves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03493033099</item>
      <item>, OIB null</item>
      <item>, OIB null</item>
    </izvorni_sadrzaj>
    <derivirana_varijabla naziv="DomainObject.Predmet.SudioniciListNazivOIB_1">
      <item>, OIB 85821130368</item>
      <item>, OIB 03493033099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2305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2015-11-06T08:52:00Z</dcterms:created>
  <dc:creator>user</dc:creator>
  <cp:lastModifiedBy>Marko Makaj</cp:lastModifiedBy>
  <cp:lastPrinted>2015-11-06T09:10:00Z</cp:lastPrinted>
  <dcterms:modified xmlns:xsi="http://www.w3.org/2001/XMLSchema-instance" xsi:type="dcterms:W3CDTF">2015-11-06T13:34:00Z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