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8f1c" w14:paraId="f5c8f1c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642CF8">
        <w:rPr>
          <w:sz w:val="24"/>
          <w:szCs w:val="24"/>
        </w:rPr>
        <w:t>1563</w:t>
      </w:r>
      <w:r w:rsidRPr="00363B59">
        <w:rPr>
          <w:sz w:val="24"/>
          <w:szCs w:val="24"/>
        </w:rPr>
        <w:t>/1</w:t>
      </w:r>
      <w:r w:rsidR="00597BD1">
        <w:rPr>
          <w:sz w:val="24"/>
          <w:szCs w:val="24"/>
        </w:rPr>
        <w:t>5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642CF8" w:rsidRPr="00642CF8">
        <w:rPr>
          <w:sz w:val="24"/>
          <w:szCs w:val="24"/>
        </w:rPr>
        <w:t xml:space="preserve">AMBALAŽA GORICA d.o.o. u stečaju za preradu drva i trgovinu, Velika Gorica, Poljana Čička 47, </w:t>
      </w:r>
      <w:proofErr w:type="spellStart"/>
      <w:r w:rsidR="00642CF8" w:rsidRPr="00642CF8">
        <w:rPr>
          <w:sz w:val="24"/>
          <w:szCs w:val="24"/>
        </w:rPr>
        <w:t>MBS</w:t>
      </w:r>
      <w:proofErr w:type="spellEnd"/>
      <w:r w:rsidR="00642CF8" w:rsidRPr="00642CF8">
        <w:rPr>
          <w:sz w:val="24"/>
          <w:szCs w:val="24"/>
        </w:rPr>
        <w:t xml:space="preserve">:080460467, </w:t>
      </w:r>
      <w:proofErr w:type="spellStart"/>
      <w:r w:rsidR="00642CF8" w:rsidRPr="00642CF8">
        <w:rPr>
          <w:sz w:val="24"/>
          <w:szCs w:val="24"/>
        </w:rPr>
        <w:t>OIB</w:t>
      </w:r>
      <w:proofErr w:type="spellEnd"/>
      <w:r w:rsidR="00642CF8" w:rsidRPr="00642CF8">
        <w:rPr>
          <w:sz w:val="24"/>
          <w:szCs w:val="24"/>
        </w:rPr>
        <w:t>:72566062541</w:t>
      </w:r>
      <w:r w:rsidR="00726A8D" w:rsidRPr="00726A8D">
        <w:rPr>
          <w:sz w:val="24"/>
          <w:szCs w:val="24"/>
        </w:rPr>
        <w:t xml:space="preserve">, </w:t>
      </w:r>
      <w:r w:rsidR="00642CF8">
        <w:rPr>
          <w:sz w:val="24"/>
          <w:szCs w:val="24"/>
        </w:rPr>
        <w:t>11</w:t>
      </w:r>
      <w:r w:rsidR="00726A8D" w:rsidRPr="00726A8D">
        <w:rPr>
          <w:sz w:val="24"/>
          <w:szCs w:val="24"/>
        </w:rPr>
        <w:t xml:space="preserve">. </w:t>
      </w:r>
      <w:r w:rsidR="00642CF8">
        <w:rPr>
          <w:sz w:val="24"/>
          <w:szCs w:val="24"/>
        </w:rPr>
        <w:t>siječnja</w:t>
      </w:r>
      <w:r w:rsidR="00726A8D" w:rsidRPr="00726A8D">
        <w:rPr>
          <w:sz w:val="24"/>
          <w:szCs w:val="24"/>
        </w:rPr>
        <w:t xml:space="preserve"> 201</w:t>
      </w:r>
      <w:r w:rsidR="00642CF8">
        <w:rPr>
          <w:sz w:val="24"/>
          <w:szCs w:val="24"/>
        </w:rPr>
        <w:t>8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642CF8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</w:t>
      </w:r>
      <w:r w:rsidR="009A666E" w:rsidRPr="009A666E">
        <w:rPr>
          <w:b/>
          <w:sz w:val="24"/>
          <w:szCs w:val="24"/>
        </w:rPr>
        <w:t xml:space="preserve">. </w:t>
      </w:r>
      <w:r w:rsidR="00597BD1">
        <w:rPr>
          <w:b/>
          <w:sz w:val="24"/>
          <w:szCs w:val="24"/>
        </w:rPr>
        <w:t>siječnja</w:t>
      </w:r>
      <w:r w:rsidR="009A666E" w:rsidRPr="009A666E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="009A666E" w:rsidRPr="009A666E">
        <w:rPr>
          <w:b/>
          <w:sz w:val="24"/>
          <w:szCs w:val="24"/>
        </w:rPr>
        <w:t>0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</w:t>
      </w:r>
      <w:r w:rsidR="0021357C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stečajni upravitelj.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 i 116/10</w:t>
      </w:r>
      <w:r w:rsidR="00597BD1">
        <w:rPr>
          <w:sz w:val="24"/>
          <w:szCs w:val="24"/>
        </w:rPr>
        <w:t>,</w:t>
      </w:r>
      <w:r w:rsidR="00597BD1" w:rsidRPr="00597BD1">
        <w:t xml:space="preserve"> </w:t>
      </w:r>
      <w:r w:rsidR="00597BD1" w:rsidRPr="00597BD1">
        <w:rPr>
          <w:sz w:val="24"/>
          <w:szCs w:val="24"/>
        </w:rPr>
        <w:t>125/12 i 133/12</w:t>
      </w:r>
      <w:r w:rsidR="00597BD1">
        <w:rPr>
          <w:sz w:val="24"/>
          <w:szCs w:val="24"/>
        </w:rPr>
        <w:t xml:space="preserve"> 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642CF8">
        <w:rPr>
          <w:sz w:val="24"/>
          <w:szCs w:val="24"/>
        </w:rPr>
        <w:t>11</w:t>
      </w:r>
      <w:r w:rsidR="00060EF2" w:rsidRPr="00060EF2">
        <w:rPr>
          <w:sz w:val="24"/>
          <w:szCs w:val="24"/>
        </w:rPr>
        <w:t xml:space="preserve">. </w:t>
      </w:r>
      <w:r w:rsidR="00642CF8">
        <w:rPr>
          <w:sz w:val="24"/>
          <w:szCs w:val="24"/>
        </w:rPr>
        <w:t>siječnja</w:t>
      </w:r>
      <w:r w:rsidR="00060EF2" w:rsidRPr="00060EF2">
        <w:rPr>
          <w:sz w:val="24"/>
          <w:szCs w:val="24"/>
        </w:rPr>
        <w:t xml:space="preserve"> </w:t>
      </w:r>
      <w:r w:rsidR="00E545AB">
        <w:rPr>
          <w:sz w:val="24"/>
          <w:szCs w:val="24"/>
        </w:rPr>
        <w:t>2018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5837FE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837FE" w:rsidP="008D3494" w:rsidR="005837FE">
      <w:pPr>
        <w:rPr>
          <w:sz w:val="24"/>
          <w:szCs w:val="24"/>
        </w:rPr>
      </w:pPr>
    </w:p>
    <w:p w:rsidRDefault="005837FE" w:rsidR="005837FE" w:rsidRPr="005837FE">
      <w:pPr>
        <w:rPr>
          <w:sz w:val="24"/>
          <w:szCs w:val="24"/>
        </w:rPr>
      </w:pPr>
      <w:r w:rsidRPr="005837FE">
        <w:rPr>
          <w:sz w:val="24"/>
          <w:szCs w:val="24"/>
        </w:rPr>
        <w:t xml:space="preserve">Za točnost </w:t>
      </w:r>
      <w:proofErr w:type="spellStart"/>
      <w:r w:rsidRPr="005837FE">
        <w:rPr>
          <w:sz w:val="24"/>
          <w:szCs w:val="24"/>
        </w:rPr>
        <w:t>otpravka</w:t>
      </w:r>
      <w:proofErr w:type="spellEnd"/>
      <w:r w:rsidRPr="005837FE">
        <w:rPr>
          <w:sz w:val="24"/>
          <w:szCs w:val="24"/>
        </w:rPr>
        <w:t xml:space="preserve"> - ovlašteni službenik</w:t>
      </w:r>
    </w:p>
    <w:p w:rsidRDefault="005837FE" w:rsidR="005837FE" w:rsidRPr="005837FE">
      <w:pPr>
        <w:rPr>
          <w:sz w:val="24"/>
          <w:szCs w:val="24"/>
        </w:rPr>
      </w:pPr>
      <w:r w:rsidRPr="005837FE">
        <w:rPr>
          <w:sz w:val="24"/>
          <w:szCs w:val="24"/>
        </w:rPr>
        <w:tab/>
        <w:t xml:space="preserve">      Ivana Stampf</w:t>
      </w:r>
    </w:p>
    <w:p w:rsidRDefault="005C1297" w:rsidP="005837FE" w:rsidR="005C1297" w:rsidRPr="005837FE">
      <w:pPr>
        <w:rPr>
          <w:sz w:val="24"/>
          <w:szCs w:val="24"/>
        </w:rPr>
      </w:pPr>
    </w:p>
    <w:sectPr w:rsidSect="00546AD6" w:rsidR="005C1297" w:rsidRPr="005837FE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A7827"/>
    <w:rsid w:val="000D7233"/>
    <w:rsid w:val="001166C1"/>
    <w:rsid w:val="00137A74"/>
    <w:rsid w:val="001C088B"/>
    <w:rsid w:val="0021357C"/>
    <w:rsid w:val="0024780A"/>
    <w:rsid w:val="002F111F"/>
    <w:rsid w:val="00380169"/>
    <w:rsid w:val="00462DAC"/>
    <w:rsid w:val="00497ADF"/>
    <w:rsid w:val="00530E7E"/>
    <w:rsid w:val="00546AD6"/>
    <w:rsid w:val="0057019D"/>
    <w:rsid w:val="005837FE"/>
    <w:rsid w:val="005922D8"/>
    <w:rsid w:val="00597BD1"/>
    <w:rsid w:val="005C1297"/>
    <w:rsid w:val="00637E27"/>
    <w:rsid w:val="00642CF8"/>
    <w:rsid w:val="006539DD"/>
    <w:rsid w:val="00726A8D"/>
    <w:rsid w:val="00740241"/>
    <w:rsid w:val="00884ADD"/>
    <w:rsid w:val="008D3494"/>
    <w:rsid w:val="00987CEF"/>
    <w:rsid w:val="009A666E"/>
    <w:rsid w:val="00AB622C"/>
    <w:rsid w:val="00AD6D3A"/>
    <w:rsid w:val="00B0658F"/>
    <w:rsid w:val="00C019F2"/>
    <w:rsid w:val="00C23CFC"/>
    <w:rsid w:val="00C34BFE"/>
    <w:rsid w:val="00C368EF"/>
    <w:rsid w:val="00C611E2"/>
    <w:rsid w:val="00C94014"/>
    <w:rsid w:val="00DF7EE7"/>
    <w:rsid w:val="00E13ABD"/>
    <w:rsid w:val="00E31C51"/>
    <w:rsid w:val="00E545AB"/>
    <w:rsid w:val="00ED0DD8"/>
    <w:rsid w:val="00F06235"/>
    <w:rsid w:val="00F852D4"/>
    <w:rsid w:val="00FA2E51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Lončarić; 16. MERIDIJAN d.o.o. za ugostiteljstvo, trgovinu i usluge</izvorni_sadrzaj>
    <derivirana_varijabla naziv="DomainObject.Predmet.StrankaFormated_1">  Josip Lončarić; 16. MERIDIJAN d.o.o. za ugostiteljstvo, trgovinu i usluge</derivirana_varijabla>
  </DomainObject.Predmet.StrankaFormated>
  <DomainObject.Predmet.StrankaFormatedOIB>
    <izvorni_sadrzaj>  Josip Lončarić, OIB 14673501229; 16. MERIDIJAN d.o.o. za ugostiteljstvo, trgovinu i usluge, OIB 91429672003</izvorni_sadrzaj>
    <derivirana_varijabla naziv="DomainObject.Predmet.StrankaFormatedOIB_1">  Josip Lončarić, OIB 14673501229; 16. MERIDIJAN d.o.o. za ugostiteljstvo, trgovinu i usluge, OIB 91429672003</derivirana_varijabla>
  </DomainObject.Predmet.StrankaFormatedOIB>
  <DomainObject.Predmet.StrankaFormatedWithAdress>
    <izvorni_sadrzaj> Josip Lončarić, Kosirnikova 9, 10000 Zagreb; 16. MERIDIJAN d.o.o. za ugostiteljstvo, trgovinu i usluge, Ulica grada Vukovara 241, 10000 Zagreb</izvorni_sadrzaj>
    <derivirana_varijabla naziv="DomainObject.Predmet.StrankaFormatedWithAdress_1"> Josip Lončarić, Kosirnikova 9, 10000 Zagreb; 16. MERIDIJAN d.o.o. za ugostiteljstvo, trgovinu i usluge, Ulica grada Vukovara 241, 10000 Zagreb</derivirana_varijabla>
  </DomainObject.Predmet.StrankaFormatedWithAdress>
  <DomainObject.Predmet.StrankaFormatedWithAdressOIB>
    <izvorni_sadrzaj> Josip Lončarić, OIB 14673501229, Kosirnikova 9, 10000 Zagreb; 16. MERIDIJAN d.o.o. za ugostiteljstvo, trgovinu i usluge, OIB 91429672003, Ulica grada Vukovara 241, 10000 Zagreb</izvorni_sadrzaj>
    <derivirana_varijabla naziv="DomainObject.Predmet.StrankaFormatedWithAdressOIB_1"> Josip Lončarić, OIB 14673501229, Kosirnikova 9, 10000 Zagreb; 16. MERIDIJAN d.o.o. za ugostiteljstvo, trgovinu i usluge, OIB 91429672003, Ulica grada Vukovara 241, 10000 Zagreb</derivirana_varijabla>
  </DomainObject.Predmet.StrankaFormatedWithAdressOIB>
  <DomainObject.Predmet.StrankaWithAdress>
    <izvorni_sadrzaj>Josip Lončarić Kosirnikova 9,10000 Zagreb,16. MERIDIJAN d.o.o. za ugostiteljstvo, trgovinu i usluge Ulica grada Vukovara 241,10000 Zagreb</izvorni_sadrzaj>
    <derivirana_varijabla naziv="DomainObject.Predmet.StrankaWithAdress_1">Josip Lončarić Kosirnikova 9,10000 Zagreb,16. MERIDIJAN d.o.o. za ugostiteljstvo, trgovinu i usluge Ulica grada Vukovara 241,10000 Zagreb</derivirana_varijabla>
  </DomainObject.Predmet.StrankaWithAdress>
  <DomainObject.Predmet.StrankaWithAdressOIB>
    <izvorni_sadrzaj>Josip Lončarić, OIB 14673501229, Kosirnikova 9,10000 Zagreb,16. MERIDIJAN d.o.o. za ugostiteljstvo, trgovinu i usluge, OIB 91429672003, Ulica grada Vukovara 241,10000 Zagreb</izvorni_sadrzaj>
    <derivirana_varijabla naziv="DomainObject.Predmet.StrankaWithAdressOIB_1">Josip Lončarić, OIB 14673501229, Kosirnikova 9,10000 Zagreb,16. MERIDIJAN d.o.o. za ugostiteljstvo, trgovinu i usluge, OIB 91429672003, Ulica grada Vukovara 241,10000 Zagreb</derivirana_varijabla>
  </DomainObject.Predmet.StrankaWithAdressOIB>
  <DomainObject.Predmet.StrankaNazivFormated>
    <izvorni_sadrzaj>Josip Lončarić,16. MERIDIJAN d.o.o. za ugostiteljstvo, trgovinu i usluge</izvorni_sadrzaj>
    <derivirana_varijabla naziv="DomainObject.Predmet.StrankaNazivFormated_1">Josip Lončarić,16. MERIDIJAN d.o.o. za ugostiteljstvo, trgovinu i usluge</derivirana_varijabla>
  </DomainObject.Predmet.StrankaNazivFormated>
  <DomainObject.Predmet.StrankaNazivFormatedOIB>
    <izvorni_sadrzaj>Josip Lončarić, OIB 14673501229,16. MERIDIJAN d.o.o. za ugostiteljstvo, trgovinu i usluge, OIB 91429672003</izvorni_sadrzaj>
    <derivirana_varijabla naziv="DomainObject.Predmet.StrankaNazivFormatedOIB_1">Josip Lončarić, OIB 14673501229,16. MERIDIJAN d.o.o. za ugostiteljstvo, trgovinu i usluge, OIB 91429672003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  <item>16. MERIDIJAN d.o.o. za ugostiteljstvo, trgovinu i usluge</item>
    </izvorni_sadrzaj>
    <derivirana_varijabla naziv="DomainObject.Predmet.StrankaListFormated_1">
      <item>Josip Lončarić</item>
      <item>16. MERIDIJAN d.o.o. za ugostiteljstvo, trgovinu i usluge</item>
    </derivirana_varijabla>
  </DomainObject.Predmet.StrankaListFormated>
  <DomainObject.Predmet.StrankaListFormatedOIB>
    <izvorni_sadrzaj>
      <item>Josip Lončarić, OIB 14673501229</item>
      <item>16. MERIDIJAN d.o.o. za ugostiteljstvo, trgovinu i usluge, OIB 91429672003</item>
    </izvorni_sadrzaj>
    <derivirana_varijabla naziv="DomainObject.Predmet.StrankaListFormatedOIB_1">
      <item>Josip Lončarić, OIB 14673501229</item>
      <item>16. MERIDIJAN d.o.o. za ugostiteljstvo, trgovinu i usluge, OIB 91429672003</item>
    </derivirana_varijabla>
  </DomainObject.Predmet.StrankaListFormatedOIB>
  <DomainObject.Predmet.StrankaListFormatedWithAdress>
    <izvorni_sadrzaj>
      <item>Josip Lončarić, Kosirnikova 9, 10000 Zagreb</item>
      <item>16. MERIDIJAN d.o.o. za ugostiteljstvo, trgovinu i usluge, Ulica grada Vukovara 241, 10000 Zagreb</item>
    </izvorni_sadrzaj>
    <derivirana_varijabla naziv="DomainObject.Predmet.StrankaListFormatedWithAdress_1">
      <item>Josip Lončarić, Kosirnikova 9, 10000 Zagreb</item>
      <item>16. MERIDIJAN d.o.o. za ugostiteljstvo, trgovinu i usluge, Ulica grada Vukovara 241, 10000 Zagreb</item>
    </derivirana_varijabla>
  </DomainObject.Predmet.StrankaListFormatedWithAdress>
  <DomainObject.Predmet.StrankaListFormatedWithAdressOIB>
    <izvorni_sadrzaj>
      <item>Josip Lončarić, OIB 14673501229, Kosirnikova 9, 10000 Zagreb</item>
      <item>16. MERIDIJAN d.o.o. za ugostiteljstvo, trgovinu i usluge, OIB 91429672003, Ulica grada Vukovara 241, 10000 Zagreb</item>
    </izvorni_sadrzaj>
    <derivirana_varijabla naziv="DomainObject.Predmet.StrankaListFormatedWithAdressOIB_1">
      <item>Josip Lončarić, OIB 14673501229, Kosirnikova 9, 10000 Zagreb</item>
      <item>16. MERIDIJAN d.o.o. za ugostiteljstvo, trgovinu i usluge, OIB 91429672003, Ulica grada Vukovara 241, 10000 Zagreb</item>
    </derivirana_varijabla>
  </DomainObject.Predmet.StrankaListFormatedWithAdressOIB>
  <DomainObject.Predmet.StrankaListNazivFormated>
    <izvorni_sadrzaj>
      <item>Josip Lončarić</item>
      <item>16. MERIDIJAN d.o.o. za ugostiteljstvo, trgovinu i usluge</item>
    </izvorni_sadrzaj>
    <derivirana_varijabla naziv="DomainObject.Predmet.StrankaListNazivFormated_1">
      <item>Josip Lončarić</item>
      <item>16. MERIDIJAN d.o.o. za ugostiteljstvo, trgovinu i usluge</item>
    </derivirana_varijabla>
  </DomainObject.Predmet.StrankaListNazivFormated>
  <DomainObject.Predmet.StrankaListNazivFormatedOIB>
    <izvorni_sadrzaj>
      <item>Josip Lončarić, OIB 14673501229</item>
      <item>16. MERIDIJAN d.o.o. za ugostiteljstvo, trgovinu i usluge, OIB 91429672003</item>
    </izvorni_sadrzaj>
    <derivirana_varijabla naziv="DomainObject.Predmet.StrankaListNazivFormatedOIB_1">
      <item>Josip Lončarić, OIB 14673501229</item>
      <item>16. MERIDIJAN d.o.o. za ugostiteljstvo, trgovinu i usluge, OIB 91429672003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  <item>Addiko Bank dioničko društvo</item>
    </izvorni_sadrzaj>
    <derivirana_varijabla naziv="DomainObject.Predmet.OstaliListFormated_1">
      <item>JERKO DUŠKO SUIĆ</item>
      <item>Addiko Bank dioničko društvo</item>
    </derivirana_varijabla>
  </DomainObject.Predmet.OstaliListFormated>
  <DomainObject.Predmet.OstaliListFormatedOIB>
    <izvorni_sadrzaj>
      <item>JERKO DUŠKO SUIĆ, OIB 53510817959</item>
      <item>Addiko Bank dioničko društvo, OIB 14036333877</item>
    </izvorni_sadrzaj>
    <derivirana_varijabla naziv="DomainObject.Predmet.OstaliListFormatedOIB_1">
      <item>JERKO DUŠKO SUIĆ, OIB 53510817959</item>
      <item>Addiko Bank dioničko društvo, OIB 14036333877</item>
    </derivirana_varijabla>
  </DomainObject.Predmet.OstaliListFormatedOIB>
  <DomainObject.Predmet.OstaliListFormatedWithAdress>
    <izvorni_sadrzaj>
      <item>JERKO DUŠKO SUIĆ, Hegedušićeva 10, 10000 Zagreb</item>
      <item>Addiko Bank dioničko društvo, Slavonska avenija 6, 10000 Zagreb</item>
    </izvorni_sadrzaj>
    <derivirana_varijabla naziv="DomainObject.Predmet.OstaliListFormatedWithAdress_1">
      <item>JERKO DUŠKO SUIĆ, Hegedušićeva 10,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JERKO DUŠKO SUIĆ, OIB 53510817959, Hegedušićeva 10, 10000 Zagreb</item>
      <item>Addiko Bank dioničko društvo, OIB 14036333877, Slavonska avenija 6, 10000 Zagreb</item>
    </izvorni_sadrzaj>
    <derivirana_varijabla naziv="DomainObject.Predmet.OstaliListFormatedWithAdressOIB_1">
      <item>JERKO DUŠKO SUIĆ, OIB 53510817959, Hegedušićeva 10,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JERKO DUŠKO SUIĆ</item>
      <item>Addiko Bank dioničko društvo</item>
    </izvorni_sadrzaj>
    <derivirana_varijabla naziv="DomainObject.Predmet.OstaliListNazivFormated_1">
      <item>JERKO DUŠKO SUIĆ</item>
      <item>Addiko Bank dioničko društvo</item>
    </derivirana_varijabla>
  </DomainObject.Predmet.OstaliListNazivFormated>
  <DomainObject.Predmet.OstaliListNazivFormatedOIB>
    <izvorni_sadrzaj>
      <item>JERKO DUŠKO SUIĆ, OIB 53510817959</item>
      <item>Addiko Bank dioničko društvo, OIB 14036333877</item>
    </izvorni_sadrzaj>
    <derivirana_varijabla naziv="DomainObject.Predmet.OstaliListNazivFormatedOIB_1">
      <item>JERKO DUŠKO SUIĆ, OIB 53510817959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 i dr.</izvorni_sadrzaj>
    <derivirana_varijabla naziv="DomainObject.Predmet.StrankaIDrugi_1">Josip Lončarić i dr.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 i dr.</izvorni_sadrzaj>
    <derivirana_varijabla naziv="DomainObject.Predmet.StrankaIDrugiAdressOIB_1">Josip Lončarić, OIB 14673501229, Kosirnikova 9, 10000 Zagreb i dr.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  <item>16. MERIDIJAN d.o.o. za ugostiteljstvo, trgovinu i usluge</item>
      <item>Addiko Bank dioničko društvo</item>
    </izvorni_sadrzaj>
    <derivirana_varijabla naziv="DomainObject.Predmet.SudioniciListNaziv_1">
      <item>Josip Lončarić</item>
      <item>Likvidacijska masa Ambalaža Gorica  d.o.o.</item>
      <item>JERKO DUŠKO SUIĆ</item>
      <item>16. MERIDIJAN d.o.o. za ugostiteljstvo, trgovinu i usluge</item>
      <item>Addiko Bank dioničko društvo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  <item>Addiko Bank dioničko društvo, OIB 14036333877, Slavonska avenija 6,10000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  <item>, OIB 91429672003</item>
      <item>, OIB 14036333877</item>
    </izvorni_sadrzaj>
    <derivirana_varijabla naziv="DomainObject.Predmet.SudioniciListNazivOIB_1">
      <item>, OIB 14673501229</item>
      <item>, OIB 72566062541</item>
      <item>, OIB 53510817959</item>
      <item>, OIB 91429672003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971</properties:Characters>
  <properties:Lines>40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2018-01-11T10:25:00Z</dcterms:created>
  <dc:creator>mkolakusic</dc:creator>
  <cp:lastModifiedBy>Ivana Stampf</cp:lastModifiedBy>
  <cp:lastPrinted>2012-11-19T10:49:00Z</cp:lastPrinted>
  <dcterms:modified xmlns:xsi="http://www.w3.org/2001/XMLSchema-instance" xsi:type="dcterms:W3CDTF">2018-01-11T11:53:00Z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