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d4cc" w14:paraId="5dbd4cc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057916">
        <w:t>132/18</w:t>
      </w:r>
      <w:r w:rsidR="00774A40">
        <w:t>-</w:t>
      </w:r>
      <w:r w:rsidR="00FB4A8A">
        <w:t>26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057916"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 w:rsidR="00057916">
        <w:rPr>
          <w:lang w:val="pt-BR"/>
        </w:rPr>
        <w:t>ebu, Strojarska cesta 20/XXII</w:t>
      </w:r>
      <w:r>
        <w:t xml:space="preserve">, </w:t>
      </w:r>
      <w:r w:rsidR="00297675">
        <w:t>10</w:t>
      </w:r>
      <w:r>
        <w:t xml:space="preserve">. </w:t>
      </w:r>
      <w:r w:rsidR="00297675">
        <w:t>prosinca</w:t>
      </w:r>
      <w:r>
        <w:t xml:space="preserve"> 201</w:t>
      </w:r>
      <w:r w:rsidR="00535B40">
        <w:t>8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057916" w:rsidRPr="003929B6">
        <w:rPr>
          <w:lang w:val="pt-BR"/>
        </w:rPr>
        <w:t>MW IKARUS d.o.o., Zagreb, Nova Ves 19, OIB: 67595612261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057916" w:rsidP="001C645C" w:rsidR="004731E9">
      <w:pPr>
        <w:jc w:val="center"/>
        <w:rPr>
          <w:b/>
        </w:rPr>
      </w:pPr>
      <w:r>
        <w:rPr>
          <w:b/>
        </w:rPr>
        <w:t>28</w:t>
      </w:r>
      <w:r w:rsidR="004731E9">
        <w:rPr>
          <w:b/>
        </w:rPr>
        <w:t xml:space="preserve">. </w:t>
      </w:r>
      <w:r w:rsidR="00297675">
        <w:rPr>
          <w:b/>
        </w:rPr>
        <w:t xml:space="preserve">siječnja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297675">
        <w:rPr>
          <w:b/>
        </w:rPr>
        <w:t>13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</w:t>
      </w:r>
      <w:r w:rsidR="00252541">
        <w:lastRenderedPageBreak/>
        <w:t xml:space="preserve">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297675">
        <w:t>10</w:t>
      </w:r>
      <w:r>
        <w:t xml:space="preserve">. </w:t>
      </w:r>
      <w:r w:rsidR="00297675">
        <w:t>prosinca</w:t>
      </w:r>
      <w:r>
        <w:t xml:space="preserve"> </w:t>
      </w:r>
      <w:r w:rsidR="005C35E5">
        <w:t>201</w:t>
      </w:r>
      <w:r w:rsidR="00F3228E">
        <w:t>8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520CFA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520CFA" w:rsidP="007B64C7" w:rsidR="00520CFA">
      <w:pPr>
        <w:ind w:firstLine="708" w:left="3540"/>
        <w:jc w:val="right"/>
      </w:pPr>
    </w:p>
    <w:p w:rsidRDefault="00520CFA" w:rsidP="007B64C7" w:rsidR="00520CFA">
      <w:pPr>
        <w:ind w:firstLine="708" w:left="3540"/>
        <w:jc w:val="right"/>
      </w:pPr>
      <w:r>
        <w:t>Za točnost otpravka-ovlašteni službenik:</w:t>
      </w:r>
    </w:p>
    <w:p w:rsidRDefault="00520CFA" w:rsidP="007B64C7" w:rsidR="00520CFA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C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057916">
      <w:t>132</w:t>
    </w:r>
    <w:r w:rsidR="00974647">
      <w:t>/1</w:t>
    </w:r>
    <w:r w:rsidR="00057916">
      <w:t>8</w:t>
    </w:r>
    <w:r w:rsidR="00E87DAE">
      <w:t>-</w:t>
    </w:r>
    <w:r w:rsidR="00FB4A8A">
      <w:t>26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0CFA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3046</properties:Characters>
  <properties:Lines>76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2018-12-10T13:53:00Z</cp:lastPrinted>
  <dcterms:modified xmlns:xsi="http://www.w3.org/2001/XMLSchema-instance" xsi:type="dcterms:W3CDTF">2018-12-10T13:53:00Z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zaključak-ročište za glasovanje 28.1.2019..docx)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