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021BB" w:rsidR="002021BB">
        <w:tc>
          <w:tcPr>
            <w:tcW w:type="dxa" w:w="2985"/>
            <w:hideMark/>
          </w:tcPr>
          <w:p w:rsidRDefault="002021BB" w:rsidP="002021BB" w:rsidR="002021BB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021BB" w:rsidP="002021BB" w:rsidR="002021BB">
            <w:pPr>
              <w:spacing w:after="0"/>
              <w:jc w:val="center"/>
            </w:pPr>
            <w:r>
              <w:t>Republika Hrvatska</w:t>
            </w:r>
          </w:p>
          <w:p w:rsidRDefault="002021BB" w:rsidP="002021BB" w:rsidR="002021BB">
            <w:pPr>
              <w:spacing w:after="0"/>
              <w:jc w:val="center"/>
            </w:pPr>
            <w:r>
              <w:t>Trgovački sud u Varaždinu</w:t>
            </w:r>
          </w:p>
          <w:p w:rsidRDefault="002021BB" w:rsidP="002021BB" w:rsidR="002021BB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559035" w14:paraId="1559035" w:rsidRDefault="002021BB" w:rsidP="002021BB" w:rsidR="002021BB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2021BB" w:rsidP="002021BB" w:rsidR="002021BB">
      <w:pPr>
        <w:spacing w:after="0"/>
        <w:jc w:val="both"/>
      </w:pPr>
      <w:r>
        <w:t xml:space="preserve">                                                                                                Poslovni broj: 3 St-344/2016-37</w:t>
      </w:r>
    </w:p>
    <w:p w:rsidRDefault="002021BB" w:rsidP="002021BB" w:rsidR="002021BB">
      <w:pPr>
        <w:spacing w:after="0"/>
        <w:jc w:val="both"/>
      </w:pPr>
    </w:p>
    <w:p w:rsidRDefault="002021BB" w:rsidP="002021BB" w:rsidR="002021BB">
      <w:pPr>
        <w:spacing w:after="0"/>
      </w:pPr>
    </w:p>
    <w:p w:rsidRDefault="002021BB" w:rsidP="002021BB" w:rsidR="002021BB">
      <w:pPr>
        <w:spacing w:after="0"/>
        <w:jc w:val="right"/>
      </w:pPr>
    </w:p>
    <w:p w:rsidRDefault="002021BB" w:rsidP="002021BB" w:rsidR="002021BB">
      <w:pPr>
        <w:spacing w:after="0"/>
        <w:jc w:val="center"/>
      </w:pPr>
      <w:r>
        <w:t>R E P U B L I K A   H R V A T S K A</w:t>
      </w:r>
    </w:p>
    <w:p w:rsidRDefault="002021BB" w:rsidP="002021BB" w:rsidR="002021BB">
      <w:pPr>
        <w:spacing w:after="0"/>
        <w:jc w:val="right"/>
      </w:pPr>
    </w:p>
    <w:p w:rsidRDefault="002021BB" w:rsidP="002021BB" w:rsidR="002021BB">
      <w:pPr>
        <w:spacing w:after="0"/>
        <w:jc w:val="center"/>
      </w:pPr>
      <w:r>
        <w:t>R J E Š E N J E</w:t>
      </w:r>
    </w:p>
    <w:p w:rsidRDefault="002021BB" w:rsidP="002021BB" w:rsidR="002021BB">
      <w:pPr>
        <w:spacing w:after="0"/>
        <w:jc w:val="center"/>
      </w:pPr>
    </w:p>
    <w:p w:rsidRDefault="002021BB" w:rsidP="002021BB" w:rsidR="002021BB">
      <w:pPr>
        <w:spacing w:after="0"/>
        <w:jc w:val="center"/>
      </w:pPr>
    </w:p>
    <w:p w:rsidRDefault="002021BB" w:rsidP="002021BB" w:rsidR="002021BB">
      <w:pPr>
        <w:spacing w:after="0"/>
        <w:jc w:val="both"/>
      </w:pPr>
      <w:r>
        <w:tab/>
        <w:t>Trgovački sud u Varaždinu, po sucu toga suda Jasni Lekić, u stečajnom postupku nad stečajnim dužnikom G. SERVIS I PRODAJA VARAŽDIN d.o.o. u stečaju, Varaždin, Josipa Kozarca 26, MBS: 070044659, OIB: 02767288204, dana 11. srpnja 2018. godine,</w:t>
      </w:r>
    </w:p>
    <w:p w:rsidRDefault="002021BB" w:rsidP="002021BB" w:rsidR="002021BB">
      <w:pPr>
        <w:spacing w:after="0"/>
        <w:jc w:val="both"/>
      </w:pPr>
    </w:p>
    <w:p w:rsidRDefault="002021BB" w:rsidP="002021BB" w:rsidR="002021BB">
      <w:pPr>
        <w:spacing w:after="0"/>
        <w:jc w:val="both"/>
      </w:pPr>
    </w:p>
    <w:p w:rsidRDefault="002021BB" w:rsidP="002021BB" w:rsidR="002021BB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2021BB" w:rsidP="002021BB" w:rsidR="002021BB">
      <w:pPr>
        <w:spacing w:after="0"/>
      </w:pPr>
    </w:p>
    <w:p w:rsidRDefault="002021BB" w:rsidP="002021BB" w:rsidR="002021BB">
      <w:pPr>
        <w:spacing w:after="0"/>
        <w:jc w:val="both"/>
      </w:pPr>
      <w:r>
        <w:tab/>
        <w:t>I/ Određuje se završno ročište za dan</w:t>
      </w:r>
    </w:p>
    <w:p w:rsidRDefault="002021BB" w:rsidP="002021BB" w:rsidR="002021BB">
      <w:pPr>
        <w:spacing w:after="0"/>
        <w:jc w:val="both"/>
      </w:pPr>
    </w:p>
    <w:p w:rsidRDefault="002021BB" w:rsidP="002021BB" w:rsidR="002021BB">
      <w:pPr>
        <w:spacing w:after="0"/>
        <w:jc w:val="center"/>
      </w:pPr>
      <w:r>
        <w:rPr>
          <w:b/>
        </w:rPr>
        <w:t>13. rujna 2018. godine u 13,00 sati kod ovog suda, soba 226/II kat</w:t>
      </w:r>
      <w:r>
        <w:t>.</w:t>
      </w:r>
    </w:p>
    <w:p w:rsidRDefault="002021BB" w:rsidP="002021BB" w:rsidR="002021BB">
      <w:pPr>
        <w:spacing w:after="0"/>
        <w:jc w:val="center"/>
      </w:pPr>
    </w:p>
    <w:p w:rsidRDefault="002021BB" w:rsidP="002021BB" w:rsidR="002021BB">
      <w:pPr>
        <w:spacing w:after="0"/>
        <w:jc w:val="both"/>
      </w:pPr>
      <w:r>
        <w:tab/>
        <w:t>II/ Za ročište predlaže se slijedeći dnevni red:</w:t>
      </w:r>
    </w:p>
    <w:p w:rsidRDefault="002021BB" w:rsidP="002021BB" w:rsidR="002021BB">
      <w:pPr>
        <w:spacing w:after="0"/>
        <w:jc w:val="both"/>
      </w:pPr>
    </w:p>
    <w:p w:rsidRDefault="002021BB" w:rsidP="002021BB" w:rsidR="002021BB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2021BB" w:rsidP="002021BB" w:rsidR="002021BB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2021BB" w:rsidP="002021BB" w:rsidR="002021BB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2021BB" w:rsidP="002021BB" w:rsidR="002021BB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2021BB" w:rsidP="002021BB" w:rsidR="002021BB">
      <w:pPr>
        <w:spacing w:after="0"/>
        <w:jc w:val="both"/>
      </w:pPr>
    </w:p>
    <w:p w:rsidRDefault="002021BB" w:rsidP="002021BB" w:rsidR="002021BB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2021BB" w:rsidP="002021BB" w:rsidR="002021BB">
      <w:pPr>
        <w:spacing w:after="0"/>
        <w:jc w:val="both"/>
      </w:pPr>
    </w:p>
    <w:p w:rsidRDefault="002021BB" w:rsidP="002021BB" w:rsidR="002021BB">
      <w:pPr>
        <w:spacing w:after="0"/>
        <w:jc w:val="both"/>
      </w:pPr>
    </w:p>
    <w:p w:rsidRDefault="002021BB" w:rsidP="002021BB" w:rsidR="002021BB">
      <w:pPr>
        <w:spacing w:after="0"/>
        <w:jc w:val="center"/>
      </w:pPr>
      <w:r>
        <w:t xml:space="preserve">Varaždin, 11. srpnja 2018. </w:t>
      </w:r>
    </w:p>
    <w:p w:rsidRDefault="002021BB" w:rsidP="002021BB" w:rsidR="002021BB">
      <w:pPr>
        <w:spacing w:after="0"/>
        <w:jc w:val="center"/>
      </w:pPr>
    </w:p>
    <w:p w:rsidRDefault="002021BB" w:rsidP="002021BB" w:rsidR="002021BB">
      <w:pPr>
        <w:spacing w:after="0"/>
        <w:jc w:val="center"/>
      </w:pPr>
    </w:p>
    <w:p w:rsidRDefault="002021BB" w:rsidP="002021BB" w:rsidR="002021BB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2021BB" w:rsidP="002021BB" w:rsidR="002021BB">
      <w:pPr>
        <w:spacing w:after="0"/>
        <w:jc w:val="both"/>
      </w:pPr>
    </w:p>
    <w:p w:rsidRDefault="002021BB" w:rsidP="002021BB" w:rsidR="002021BB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2021BB" w:rsidP="002021BB" w:rsidR="002021BB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2021BB" w:rsidP="002021BB" w:rsidR="002021BB">
      <w:pPr>
        <w:spacing w:after="0"/>
        <w:jc w:val="both"/>
      </w:pPr>
    </w:p>
    <w:p w:rsidRDefault="002021BB" w:rsidP="002021BB" w:rsidR="002021BB">
      <w:pPr>
        <w:spacing w:after="0"/>
        <w:jc w:val="both"/>
      </w:pPr>
      <w:r>
        <w:t>POUKA O PRAVNOM LIJEKU:</w:t>
      </w:r>
    </w:p>
    <w:p w:rsidRDefault="002021BB" w:rsidP="002021BB" w:rsidR="002021BB">
      <w:pPr>
        <w:spacing w:after="0"/>
        <w:jc w:val="both"/>
      </w:pPr>
    </w:p>
    <w:p w:rsidRDefault="002021BB" w:rsidP="002021BB" w:rsidR="002021BB">
      <w:pPr>
        <w:spacing w:after="0"/>
        <w:jc w:val="both"/>
      </w:pPr>
      <w:r>
        <w:tab/>
        <w:t>Protiv ovog rješenja nije dopušten poseban pravni lijek.</w:t>
      </w:r>
    </w:p>
    <w:p w:rsidRDefault="002021BB" w:rsidP="002021BB" w:rsidR="002021BB">
      <w:pPr>
        <w:spacing w:after="0"/>
        <w:jc w:val="both"/>
      </w:pPr>
    </w:p>
    <w:p w:rsidRDefault="002021BB" w:rsidP="002021BB" w:rsidR="002021BB">
      <w:pPr>
        <w:spacing w:after="0"/>
        <w:jc w:val="both"/>
      </w:pPr>
      <w:r>
        <w:t>DNA: 1. Stečajna upraviteljica Marija Domijan, Sajmišna 8, 40323 Prelog</w:t>
      </w:r>
    </w:p>
    <w:p w:rsidRDefault="002021BB" w:rsidP="002021BB" w:rsidR="002021BB">
      <w:pPr>
        <w:spacing w:after="0"/>
        <w:jc w:val="both"/>
      </w:pPr>
      <w:r>
        <w:t xml:space="preserve">           2. ŽDO Varaždin, građansko-upravni odjel, uz završno izvješće st. upravitelja</w:t>
      </w:r>
    </w:p>
    <w:p w:rsidRDefault="002021BB" w:rsidP="002021BB" w:rsidR="002021BB">
      <w:pPr>
        <w:spacing w:after="0"/>
        <w:jc w:val="both"/>
      </w:pPr>
      <w:r>
        <w:t xml:space="preserve">               od 15.6.2018</w:t>
      </w:r>
    </w:p>
    <w:p w:rsidRDefault="002021BB" w:rsidP="002021BB" w:rsidR="002021BB">
      <w:pPr>
        <w:spacing w:after="0"/>
        <w:jc w:val="both"/>
      </w:pPr>
      <w:r>
        <w:t xml:space="preserve">           3. E-Oglasna ploča ovoga suda</w:t>
      </w:r>
    </w:p>
    <w:p w:rsidRDefault="002021BB" w:rsidP="002021BB" w:rsidR="002021BB">
      <w:pPr>
        <w:spacing w:after="0"/>
        <w:jc w:val="both"/>
      </w:pPr>
      <w:r>
        <w:t xml:space="preserve">           </w:t>
      </w:r>
    </w:p>
    <w:p w:rsidRDefault="002021BB" w:rsidP="002021BB" w:rsidR="002021BB">
      <w:pPr>
        <w:spacing w:after="0"/>
        <w:jc w:val="both"/>
      </w:pPr>
    </w:p>
    <w:p w:rsidRDefault="002021BB" w:rsidP="002021BB" w:rsidR="002021BB">
      <w:pPr>
        <w:spacing w:after="0"/>
        <w:jc w:val="both"/>
      </w:pPr>
    </w:p>
    <w:p w:rsidRDefault="00AE649C" w:rsidP="002021BB" w:rsidR="00AE649C" w:rsidRPr="00B76F3C">
      <w:pPr>
        <w:pStyle w:val="NormaleSPIS"/>
        <w:spacing w:after="0"/>
      </w:pPr>
    </w:p>
    <w:p w:rsidRDefault="00AB4602" w:rsidP="002021B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021B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DDD" w:rsidP="00537B78" w:rsidR="00AB7DDD">
      <w:r>
        <w:separator/>
      </w:r>
    </w:p>
  </w:endnote>
  <w:endnote w:id="0" w:type="continuationSeparator">
    <w:p w:rsidRDefault="00AB7DDD" w:rsidP="00537B78" w:rsidR="00AB7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DDD" w:rsidP="00537B78" w:rsidR="00AB7DDD">
      <w:r>
        <w:separator/>
      </w:r>
    </w:p>
  </w:footnote>
  <w:footnote w:id="0" w:type="continuationSeparator">
    <w:p w:rsidRDefault="00AB7DDD" w:rsidP="00537B78" w:rsidR="00AB7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1BB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0DB1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B7DDD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1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St-344/2016-37</izvorni_sadrzaj>
    <derivirana_varijabla naziv="DomainObject.Oznaka_1">St-344/2016-37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SERVIS I PRODAJA VARAŽDIN društvo s ograničenom odgovornošću</izvorni_sadrzaj>
    <derivirana_varijabla naziv="DomainObject.Predmet.ProtustrankaFormated_1">  G. SERVIS I PRODAJA VARAŽDIN društvo s ograničenom odgovornošću</derivirana_varijabla>
  </DomainObject.Predmet.ProtustrankaFormated>
  <DomainObject.Predmet.ProtustrankaFormatedOIB>
    <izvorni_sadrzaj>  G. SERVIS I PRODAJA VARAŽDIN društvo s ograničenom odgovornošću, OIB 02767288204</izvorni_sadrzaj>
    <derivirana_varijabla naziv="DomainObject.Predmet.ProtustrankaFormatedOIB_1">  G. SERVIS I PRODAJA VARAŽDIN društvo s ograničenom odgovornošću, OIB 02767288204</derivirana_varijabla>
  </DomainObject.Predmet.ProtustrankaFormatedOIB>
  <DomainObject.Predmet.ProtustrankaFormatedWithAdress>
    <izvorni_sadrzaj> G. SERVIS I PRODAJA VARAŽDIN društvo s ograničenom odgovornošću, Josipa Kozarca 26, 42000 Varaždin</izvorni_sadrzaj>
    <derivirana_varijabla naziv="DomainObject.Predmet.ProtustrankaFormatedWithAdress_1"> G. SERVIS I PRODAJA VARAŽDIN društvo s ograničenom odgovornošću, Josipa Kozarca 26, 42000 Varaždin</derivirana_varijabla>
  </DomainObject.Predmet.ProtustrankaFormatedWithAdress>
  <DomainObject.Predmet.ProtustrankaFormatedWithAdressOIB>
    <izvorni_sadrzaj> G. SERVIS I PRODAJA VARAŽDIN društvo s ograničenom odgovornošću, OIB 02767288204, Josipa Kozarca 26, 42000 Varaždin</izvorni_sadrzaj>
    <derivirana_varijabla naziv="DomainObject.Predmet.ProtustrankaFormatedWithAdressOIB_1"> G. SERVIS I PRODAJA VARAŽDIN društvo s ograničenom odgovornošću, OIB 02767288204, Josipa Kozarca 26, 42000 Varaždin</derivirana_varijabla>
  </DomainObject.Predmet.ProtustrankaFormatedWithAdressOIB>
  <DomainObject.Predmet.ProtustrankaWithAdress>
    <izvorni_sadrzaj>G. SERVIS I PRODAJA VARAŽDIN društvo s ograničenom odgovornošću Josipa Kozarca 26, 42000 Varaždin</izvorni_sadrzaj>
    <derivirana_varijabla naziv="DomainObject.Predmet.ProtustrankaWithAdress_1">G. SERVIS I PRODAJA VARAŽDIN društvo s ograničenom odgovornošću Josipa Kozarca 26, 42000 Varaždin</derivirana_varijabla>
  </DomainObject.Predmet.ProtustrankaWithAdress>
  <DomainObject.Predmet.ProtustrankaWithAdressOIB>
    <izvorni_sadrzaj>G. SERVIS I PRODAJA VARAŽDIN društvo s ograničenom odgovornošću, OIB 02767288204, Josipa Kozarca 26, 42000 Varaždin</izvorni_sadrzaj>
    <derivirana_varijabla naziv="DomainObject.Predmet.ProtustrankaWithAdressOIB_1">G. SERVIS I PRODAJA VARAŽDIN društvo s ograničenom odgovornošću, OIB 02767288204, Josipa Kozarca 26, 42000 Varaždin</derivirana_varijabla>
  </DomainObject.Predmet.ProtustrankaWithAdressOIB>
  <DomainObject.Predmet.ProtustrankaNazivFormated>
    <izvorni_sadrzaj>G. SERVIS I PRODAJA VARAŽDIN društvo s ograničenom odgovornošću</izvorni_sadrzaj>
    <derivirana_varijabla naziv="DomainObject.Predmet.ProtustrankaNazivFormated_1">G. SERVIS I PRODAJA VARAŽDIN društvo s ograničenom odgovornošću</derivirana_varijabla>
  </DomainObject.Predmet.ProtustrankaNazivFormated>
  <DomainObject.Predmet.ProtustrankaNazivFormatedOIB>
    <izvorni_sadrzaj>G. SERVIS I PRODAJA VARAŽDIN društvo s ograničenom odgovornošću, OIB 02767288204</izvorni_sadrzaj>
    <derivirana_varijabla naziv="DomainObject.Predmet.ProtustrankaNazivFormatedOIB_1">G. SERVIS I PRODAJA VARAŽDIN društvo s ograničenom odgovornošću, OIB 02767288204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209061.91</izvorni_sadrzaj>
    <derivirana_varijabla naziv="DomainObject.Predmet.TrenutnaVrijednost_1">209061.91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G. SERVIS I PRODAJA VARAŽDIN društvo s ograničenom odgovornošću</item>
    </izvorni_sadrzaj>
    <derivirana_varijabla naziv="DomainObject.Predmet.ProtuStrankaListFormated_1">
      <item>G. SERVIS I PRODAJA VARAŽDIN društvo s ograničenom odgovornošću</item>
    </derivirana_varijabla>
  </DomainObject.Predmet.ProtuStrankaListFormated>
  <DomainObject.Predmet.ProtuStrankaListFormatedOIB>
    <izvorni_sadrzaj>
      <item>G. SERVIS I PRODAJA VARAŽDIN društvo s ograničenom odgovornošću, OIB 02767288204</item>
    </izvorni_sadrzaj>
    <derivirana_varijabla naziv="DomainObject.Predmet.ProtuStrankaListFormatedOIB_1">
      <item>G. SERVIS I PRODAJA VARAŽDIN društvo s ograničenom odgovornošću, OIB 02767288204</item>
    </derivirana_varijabla>
  </DomainObject.Predmet.ProtuStrankaListFormatedOIB>
  <DomainObject.Predmet.ProtuStrankaListFormatedWithAdress>
    <izvorni_sadrzaj>
      <item>G. SERVIS I PRODAJA VARAŽDIN društvo s ograničenom odgovornošću, Josipa Kozarca 26, 42000 Varaždin</item>
    </izvorni_sadrzaj>
    <derivirana_varijabla naziv="DomainObject.Predmet.ProtuStrankaListFormatedWithAdress_1">
      <item>G. SERVIS I PRODAJA VARAŽDIN društvo s ograničenom odgovornošću, Josipa Kozarca 26, 42000 Varaždin</item>
    </derivirana_varijabla>
  </DomainObject.Predmet.ProtuStrankaListFormatedWithAdress>
  <DomainObject.Predmet.ProtuStrankaListFormatedWithAdressOIB>
    <izvorni_sadrzaj>
      <item>G. SERVIS I PRODAJA VARAŽDIN društvo s ograničenom odgovornošću, OIB 02767288204, Josipa Kozarca 26, 42000 Varaždin</item>
    </izvorni_sadrzaj>
    <derivirana_varijabla naziv="DomainObject.Predmet.ProtuStrankaListFormatedWithAdressOIB_1">
      <item>G. SERVIS I PRODAJA VARAŽDIN društvo s ograničenom odgovornošću, OIB 02767288204, Josipa Kozarca 26, 42000 Varaždin</item>
    </derivirana_varijabla>
  </DomainObject.Predmet.ProtuStrankaListFormatedWithAdressOIB>
  <DomainObject.Predmet.ProtuStrankaListNazivFormated>
    <izvorni_sadrzaj>
      <item>G. SERVIS I PRODAJA VARAŽDIN društvo s ograničenom odgovornošću</item>
    </izvorni_sadrzaj>
    <derivirana_varijabla naziv="DomainObject.Predmet.ProtuStrankaListNazivFormated_1">
      <item>G. SERVIS I PRODAJA VARAŽDIN društvo s ograničenom odgovornošću</item>
    </derivirana_varijabla>
  </DomainObject.Predmet.ProtuStrankaListNazivFormated>
  <DomainObject.Predmet.ProtuStrankaListNazivFormatedOIB>
    <izvorni_sadrzaj>
      <item>G. SERVIS I PRODAJA VARAŽDIN društvo s ograničenom odgovornošću, OIB 02767288204</item>
    </izvorni_sadrzaj>
    <derivirana_varijabla naziv="DomainObject.Predmet.ProtuStrankaListNazivFormatedOIB_1">
      <item>G. SERVIS I PRODAJA VARAŽDIN društvo s ograničenom odgovornošću, OIB 02767288204</item>
    </derivirana_varijabla>
  </DomainObject.Predmet.ProtuStrankaListNazivFormatedOIB>
  <DomainObject.Predmet.OstaliListFormated>
    <izvorni_sadrzaj>
      <item>Sudski registar</item>
      <item>Odvjetničko društvo Bekina, Škurla, Durmiš i Spajić d.o.o.</item>
    </izvorni_sadrzaj>
    <derivirana_varijabla naziv="DomainObject.Predmet.OstaliListFormated_1">
      <item>Sudski registar</item>
      <item>Odvjetničko društvo Bekina, Škurla, Durmiš i Spajić d.o.o.</item>
    </derivirana_varijabla>
  </DomainObject.Predmet.OstaliListFormated>
  <DomainObject.Predmet.OstaliListFormatedOIB>
    <izvorni_sadrzaj>
      <item>Sudski registar</item>
      <item>Odvjetničko društvo Bekina, Škurla, Durmiš i Spajić d.o.o., OIB 68178969783</item>
    </izvorni_sadrzaj>
    <derivirana_varijabla naziv="DomainObject.Predmet.OstaliListFormatedOIB_1">
      <item>Sudski registar</item>
      <item>Odvjetničko društvo Bekina, Škurla, Durmiš i Spajić d.o.o., OIB 68178969783</item>
    </derivirana_varijabla>
  </DomainObject.Predmet.OstaliListFormatedOIB>
  <DomainObject.Predmet.OstaliListFormatedWithAdress>
    <izvorni_sadrzaj>
      <item>Sudski registar</item>
      <item>Odvjetničko društvo Bekina, Škurla, Durmiš i Spajić d.o.o., Preradovićeva 24/I, 10000 Zagreb</item>
    </izvorni_sadrzaj>
    <derivirana_varijabla naziv="DomainObject.Predmet.OstaliListFormatedWithAdress_1">
      <item>Sudski registar</item>
      <item>Odvjetničko društvo Bekina, Škurla, Durmiš i Spajić d.o.o., Preradovićeva 24/I, 10000 Zagreb</item>
    </derivirana_varijabla>
  </DomainObject.Predmet.OstaliListFormatedWithAdress>
  <DomainObject.Predmet.OstaliListFormatedWithAdressOIB>
    <izvorni_sadrzaj>
      <item>Sudski registar</item>
      <item>Odvjetničko društvo Bekina, Škurla, Durmiš i Spajić d.o.o., OIB 68178969783, Preradovićeva 24/I, 10000 Zagreb</item>
    </izvorni_sadrzaj>
    <derivirana_varijabla naziv="DomainObject.Predmet.OstaliListFormatedWithAdressOIB_1">
      <item>Sudski registar</item>
      <item>Odvjetničko društvo Bekina, Škurla, Durmiš i Spajić d.o.o., OIB 68178969783, Preradovićeva 24/I, 10000 Zagreb</item>
    </derivirana_varijabla>
  </DomainObject.Predmet.OstaliListFormatedWithAdressOIB>
  <DomainObject.Predmet.OstaliListNazivFormated>
    <izvorni_sadrzaj>
      <item>Sudski registar</item>
      <item>Odvjetničko društvo Bekina, Škurla, Durmiš i Spajić d.o.o.</item>
    </izvorni_sadrzaj>
    <derivirana_varijabla naziv="DomainObject.Predmet.OstaliListNazivFormated_1">
      <item>Sudski registar</item>
      <item>Odvjetničko društvo Bekina, Škurla, Durmiš i Spajić d.o.o.</item>
    </derivirana_varijabla>
  </DomainObject.Predmet.OstaliListNazivFormated>
  <DomainObject.Predmet.OstaliListNazivFormatedOIB>
    <izvorni_sadrzaj>
      <item>Sudski registar</item>
      <item>Odvjetničko društvo Bekina, Škurla, Durmiš i Spajić d.o.o., OIB 68178969783</item>
    </izvorni_sadrzaj>
    <derivirana_varijabla naziv="DomainObject.Predmet.OstaliListNazivFormatedOIB_1">
      <item>Sudski registar</item>
      <item>Odvjetničko društvo Bekina, Škurla, Durmiš i Spajić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St-344/2016-37</izvorni_sadrzaj>
    <derivirana_varijabla naziv="DomainObject.PoslovniBrojDokumenta_1">St-344/2016-37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G. SERVIS I PRODAJA VARAŽDIN društvo s ograničenom odgovornošću</izvorni_sadrzaj>
    <derivirana_varijabla naziv="DomainObject.Predmet.ProtustrankaIDrugi_1">G. SERVIS I PRODAJA VARAŽDIN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G. SERVIS I PRODAJA VARAŽDIN društvo s ograničenom odgovornošću, OIB 02767288204, Josipa Kozarca 26, 42000 Varaždin</izvorni_sadrzaj>
    <derivirana_varijabla naziv="DomainObject.Predmet.ProtustrankaIDrugiAdressOIB_1">G. SERVIS I PRODAJA VARAŽDIN društvo s ograničenom odgovornošću, OIB 02767288204, Josipa Kozarca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G. SERVIS I PRODAJA VARAŽDIN društvo s ograničenom odgovornošću</item>
      <item>Sudski registar</item>
      <item>Odvjetničko društvo Bekina, Škurla, Durmiš i Spajić d.o.o.</item>
    </izvorni_sadrzaj>
    <derivirana_varijabla naziv="DomainObject.Predmet.SudioniciListNaziv_1">
      <item>Financijska agencija</item>
      <item>G. SERVIS I PRODAJA VARAŽDIN društvo s ograničenom odgovornošću</item>
      <item>Sudski registar</item>
      <item>Odvjetničko društvo Bekina, Škurla, Durmiš i Spajić d.o.o.</item>
    </derivirana_varijabla>
  </DomainObject.Predmet.SudioniciListNaziv>
  <DomainObject.Predmet.SudioniciListAdressOIB>
    <izvorni_sadrzaj>
      <item>Financijska agencija, OIB 85821130368, A. Cesarca 2,42000 Varaždin</item>
      <item>G. SERVIS I PRODAJA VARAŽDIN društvo s ograničenom odgovornošću, OIB 02767288204, Josipa Kozarca 26,42000 Varaždin</item>
      <item>Sudski registar</item>
      <item>Odvjetničko društvo Bekina, Škurla, Durmiš i Spajić d.o.o., OIB 68178969783, Preradovićeva 24/I,10000 Zagreb</item>
    </izvorni_sadrzaj>
    <derivirana_varijabla naziv="DomainObject.Predmet.SudioniciListAdressOIB_1">
      <item>Financijska agencija, OIB 85821130368, A. Cesarca 2,42000 Varaždin</item>
      <item>G. SERVIS I PRODAJA VARAŽDIN društvo s ograničenom odgovornošću, OIB 02767288204, Josipa Kozarca 26,42000 Varaždin</item>
      <item>Sudski registar</item>
      <item>Odvjetničko društvo Bekina, Škurla, Durmiš i Spajić d.o.o., OIB 68178969783, Preradovićeva 24/I,10000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611FF-EC07-412B-938B-DCF770C3A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195</properties:Words>
  <properties:Characters>924</properties:Characters>
  <properties:Lines>56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2018-07-11T10:55:00Z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St-344/2016-37 / Odluka - Rješenje - određivanje završnog ročišta vjerovnika (odluka_St-344_2016-37.docx)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