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af77" w14:paraId="487af77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SARTIJA d.o.o. iz Murtera, Betinska 4, MBS: </w:t>
      </w:r>
      <w:r w:rsidR="006A426F" w:rsidRP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100001530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A426F" w:rsidRP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44762434730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SARTIJA d.o.o. iz Murtera, Betinska 4, MBS: </w:t>
      </w:r>
      <w:r w:rsidR="006A426F" w:rsidRP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100001530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A426F" w:rsidRP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44762434730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11.00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 iz Zagreba, Trg hrvatskih velikana 4, OIB: 63875916042.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SARTIJA d.o.o. iz Murtera, Betinska 4, MBS: </w:t>
      </w:r>
      <w:r w:rsidR="006A426F" w:rsidRP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100001530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A426F" w:rsidRP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44762434730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SARTIJA d.o.o. iz Murtera, Betinska 4, MBS: </w:t>
      </w:r>
      <w:r w:rsidR="006A426F" w:rsidRP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100001530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A426F" w:rsidRP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44762434730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787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A7F9E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D5F" w:rsidP="00345FCD" w:rsidR="00ED4D5F">
      <w:pPr>
        <w:spacing w:lineRule="auto" w:line="240" w:after="0"/>
      </w:pPr>
      <w:r>
        <w:separator/>
      </w:r>
    </w:p>
  </w:endnote>
  <w:endnote w:id="0" w:type="continuationSeparator">
    <w:p w:rsidRDefault="00ED4D5F" w:rsidP="00345FCD" w:rsidR="00ED4D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D5F" w:rsidP="00345FCD" w:rsidR="00ED4D5F">
      <w:pPr>
        <w:spacing w:lineRule="auto" w:line="240" w:after="0"/>
      </w:pPr>
      <w:r>
        <w:separator/>
      </w:r>
    </w:p>
  </w:footnote>
  <w:footnote w:id="0" w:type="continuationSeparator">
    <w:p w:rsidRDefault="00ED4D5F" w:rsidP="00345FCD" w:rsidR="00ED4D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A7F9E">
      <w:rPr>
        <w:noProof/>
      </w:rPr>
      <w:t>2</w:t>
    </w:r>
    <w:r>
      <w:fldChar w:fldCharType="end"/>
    </w:r>
    <w:r>
      <w:t xml:space="preserve">                            </w:t>
    </w:r>
    <w:r w:rsidR="006A426F">
      <w:t xml:space="preserve">                        9 St-787</w:t>
    </w:r>
    <w:r>
      <w:t>/15</w:t>
    </w:r>
  </w:p>
  <w:p w:rsidRDefault="00BA7F9E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5293"/>
    <w:rsid w:val="001949A3"/>
    <w:rsid w:val="002C1AEF"/>
    <w:rsid w:val="00345FCD"/>
    <w:rsid w:val="00575278"/>
    <w:rsid w:val="006A426F"/>
    <w:rsid w:val="007A2200"/>
    <w:rsid w:val="007F555B"/>
    <w:rsid w:val="008433F1"/>
    <w:rsid w:val="00933D9C"/>
    <w:rsid w:val="00962C2C"/>
    <w:rsid w:val="00974D24"/>
    <w:rsid w:val="009E218F"/>
    <w:rsid w:val="00A3376C"/>
    <w:rsid w:val="00BA7F9E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BA7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F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7F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7F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7F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BA7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7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7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7F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SARTIJA d.o.o. za usluge u nautičkom turizmu</izvorni_sadrzaj>
    <derivirana_varijabla naziv="DomainObject.Predmet.ProtustrankaFormated_1">  SARTIJA d.o.o. za usluge u nautičkom turizmu</derivirana_varijabla>
  </DomainObject.Predmet.ProtustrankaFormated>
  <DomainObject.Predmet.ProtustrankaFormatedOIB>
    <izvorni_sadrzaj>  SARTIJA d.o.o. za usluge u nautičkom turizmu, OIB 44762434730</izvorni_sadrzaj>
    <derivirana_varijabla naziv="DomainObject.Predmet.ProtustrankaFormatedOIB_1">  SARTIJA d.o.o. za usluge u nautičkom turizmu, OIB 44762434730</derivirana_varijabla>
  </DomainObject.Predmet.ProtustrankaFormatedOIB>
  <DomainObject.Predmet.ProtustrankaFormatedWithAdress>
    <izvorni_sadrzaj> SARTIJA d.o.o. za usluge u nautičkom turizmu, Betinska 4, 22243 Murter</izvorni_sadrzaj>
    <derivirana_varijabla naziv="DomainObject.Predmet.ProtustrankaFormatedWithAdress_1"> SARTIJA d.o.o. za usluge u nautičkom turizmu, Betinska 4, 22243 Murter</derivirana_varijabla>
  </DomainObject.Predmet.ProtustrankaFormatedWithAdress>
  <DomainObject.Predmet.ProtustrankaFormatedWithAdressOIB>
    <izvorni_sadrzaj> SARTIJA d.o.o. za usluge u nautičkom turizmu, OIB 44762434730, Betinska 4, 22243 Murter</izvorni_sadrzaj>
    <derivirana_varijabla naziv="DomainObject.Predmet.ProtustrankaFormatedWithAdressOIB_1"> SARTIJA d.o.o. za usluge u nautičkom turizmu, OIB 44762434730, Betinska 4, 22243 Murter</derivirana_varijabla>
  </DomainObject.Predmet.ProtustrankaFormatedWithAdressOIB>
  <DomainObject.Predmet.ProtustrankaWithAdress>
    <izvorni_sadrzaj>SARTIJA d.o.o. za usluge u nautičkom turizmu Betinska 4, 22243 Murter</izvorni_sadrzaj>
    <derivirana_varijabla naziv="DomainObject.Predmet.ProtustrankaWithAdress_1">SARTIJA d.o.o. za usluge u nautičkom turizmu Betinska 4, 22243 Murter</derivirana_varijabla>
  </DomainObject.Predmet.ProtustrankaWithAdress>
  <DomainObject.Predmet.ProtustrankaWithAdressOIB>
    <izvorni_sadrzaj>SARTIJA d.o.o. za usluge u nautičkom turizmu, OIB 44762434730, Betinska 4, 22243 Murter</izvorni_sadrzaj>
    <derivirana_varijabla naziv="DomainObject.Predmet.ProtustrankaWithAdressOIB_1">SARTIJA d.o.o. za usluge u nautičkom turizmu, OIB 44762434730, Betinska 4, 22243 Murter</derivirana_varijabla>
  </DomainObject.Predmet.ProtustrankaWithAdressOIB>
  <DomainObject.Predmet.ProtustrankaNazivFormated>
    <izvorni_sadrzaj>SARTIJA d.o.o. za usluge u nautičkom turizmu</izvorni_sadrzaj>
    <derivirana_varijabla naziv="DomainObject.Predmet.ProtustrankaNazivFormated_1">SARTIJA d.o.o. za usluge u nautičkom turizmu</derivirana_varijabla>
  </DomainObject.Predmet.ProtustrankaNazivFormated>
  <DomainObject.Predmet.ProtustrankaNazivFormatedOIB>
    <izvorni_sadrzaj>SARTIJA d.o.o. za usluge u nautičkom turizmu, OIB 44762434730</izvorni_sadrzaj>
    <derivirana_varijabla naziv="DomainObject.Predmet.ProtustrankaNazivFormatedOIB_1">SARTIJA d.o.o. za usluge u nautičkom turizmu, OIB 44762434730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Maruna 1, 22000 Šibenik</izvorni_sadrzaj>
    <derivirana_varijabla naziv="DomainObject.Predmet.StrankaFormatedWithAdress_1"> FINA - Podružnica  Šibenik, Perivoj Luje Maruna 1, 22000 Šibenik</derivirana_varijabla>
  </DomainObject.Predmet.StrankaFormatedWithAdress>
  <DomainObject.Predmet.StrankaFormatedWithAdressOIB>
    <izvorni_sadrzaj> FINA - Podružnica  Šibenik, OIB 85821130368, Perivoj Luje Maruna 1, 22000 Šibenik</izvorni_sadrzaj>
    <derivirana_varijabla naziv="DomainObject.Predmet.StrankaFormatedWithAdressOIB_1"> FINA - Podružnica  Šibenik, OIB 85821130368, Perivoj Luje Maruna 1, 22000 Šibenik</derivirana_varijabla>
  </DomainObject.Predmet.StrankaFormatedWithAdressOIB>
  <DomainObject.Predmet.StrankaWithAdress>
    <izvorni_sadrzaj>FINA - Podružnica  Šibenik Perivoj Luje Maruna 1,22000 Šibenik</izvorni_sadrzaj>
    <derivirana_varijabla naziv="DomainObject.Predmet.StrankaWithAdress_1">FINA - Podružnica  Šibenik Perivoj Luje Maruna 1,22000 Šibenik</derivirana_varijabla>
  </DomainObject.Predmet.StrankaWithAdress>
  <DomainObject.Predmet.StrankaWithAdressOIB>
    <izvorni_sadrzaj>FINA - Podružnica  Šibenik, OIB 85821130368, Perivoj Luje Maruna 1,22000 Šibenik</izvorni_sadrzaj>
    <derivirana_varijabla naziv="DomainObject.Predmet.StrankaWithAdressOIB_1">FINA - Podružnica  Šibenik, OIB 85821130368, Perivoj Luje Maruna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Maruna 1, 22000 Šibenik</item>
    </izvorni_sadrzaj>
    <derivirana_varijabla naziv="DomainObject.Predmet.StrankaListFormatedWithAdress_1">
      <item>FINA - Podružnica  Šibenik, Perivoj Luje Maruna 1, 22000 Šibenik</item>
    </derivirana_varijabla>
  </DomainObject.Predmet.StrankaListFormatedWithAdress>
  <DomainObject.Predmet.StrankaListFormatedWithAdressOIB>
    <izvorni_sadrzaj>
      <item>FINA - Podružnica  Šibenik, OIB 85821130368, Perivoj Luje Maruna 1, 22000 Šibenik</item>
    </izvorni_sadrzaj>
    <derivirana_varijabla naziv="DomainObject.Predmet.StrankaListFormatedWithAdressOIB_1">
      <item>FINA - Podružnica  Šibenik, OIB 85821130368, Perivoj Luje Maruna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SARTIJA d.o.o. za usluge u nautičkom turizmu</item>
    </izvorni_sadrzaj>
    <derivirana_varijabla naziv="DomainObject.Predmet.ProtuStrankaListFormated_1">
      <item>SARTIJA d.o.o. za usluge u nautičkom turizmu</item>
    </derivirana_varijabla>
  </DomainObject.Predmet.ProtuStrankaListFormated>
  <DomainObject.Predmet.ProtuStrankaListFormatedOIB>
    <izvorni_sadrzaj>
      <item>SARTIJA d.o.o. za usluge u nautičkom turizmu, OIB 44762434730</item>
    </izvorni_sadrzaj>
    <derivirana_varijabla naziv="DomainObject.Predmet.ProtuStrankaListFormatedOIB_1">
      <item>SARTIJA d.o.o. za usluge u nautičkom turizmu, OIB 44762434730</item>
    </derivirana_varijabla>
  </DomainObject.Predmet.ProtuStrankaListFormatedOIB>
  <DomainObject.Predmet.ProtuStrankaListFormatedWithAdress>
    <izvorni_sadrzaj>
      <item>SARTIJA d.o.o. za usluge u nautičkom turizmu, Betinska 4, 22243 Murter</item>
    </izvorni_sadrzaj>
    <derivirana_varijabla naziv="DomainObject.Predmet.ProtuStrankaListFormatedWithAdress_1">
      <item>SARTIJA d.o.o. za usluge u nautičkom turizmu, Betinska 4, 22243 Murter</item>
    </derivirana_varijabla>
  </DomainObject.Predmet.ProtuStrankaListFormatedWithAdress>
  <DomainObject.Predmet.ProtuStrankaListFormatedWithAdressOIB>
    <izvorni_sadrzaj>
      <item>SARTIJA d.o.o. za usluge u nautičkom turizmu, OIB 44762434730, Betinska 4, 22243 Murter</item>
    </izvorni_sadrzaj>
    <derivirana_varijabla naziv="DomainObject.Predmet.ProtuStrankaListFormatedWithAdressOIB_1">
      <item>SARTIJA d.o.o. za usluge u nautičkom turizmu, OIB 44762434730, Betinska 4, 22243 Murter</item>
    </derivirana_varijabla>
  </DomainObject.Predmet.ProtuStrankaListFormatedWithAdressOIB>
  <DomainObject.Predmet.ProtuStrankaListNazivFormated>
    <izvorni_sadrzaj>
      <item>SARTIJA d.o.o. za usluge u nautičkom turizmu</item>
    </izvorni_sadrzaj>
    <derivirana_varijabla naziv="DomainObject.Predmet.ProtuStrankaListNazivFormated_1">
      <item>SARTIJA d.o.o. za usluge u nautičkom turizmu</item>
    </derivirana_varijabla>
  </DomainObject.Predmet.ProtuStrankaListNazivFormated>
  <DomainObject.Predmet.ProtuStrankaListNazivFormatedOIB>
    <izvorni_sadrzaj>
      <item>SARTIJA d.o.o. za usluge u nautičkom turizmu, OIB 44762434730</item>
    </izvorni_sadrzaj>
    <derivirana_varijabla naziv="DomainObject.Predmet.ProtuStrankaListNazivFormatedOIB_1">
      <item>SARTIJA d.o.o. za usluge u nautičkom turizmu, OIB 44762434730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SARTIJA d.o.o. za usluge u nautičkom turizmu</izvorni_sadrzaj>
    <derivirana_varijabla naziv="DomainObject.Predmet.ProtustrankaIDrugi_1">SARTIJA d.o.o. za usluge u nautičkom turizmu</derivirana_varijabla>
  </DomainObject.Predmet.ProtustrankaIDrugi>
  <DomainObject.Predmet.StrankaIDrugiAdressOIB>
    <izvorni_sadrzaj>FINA - Podružnica  Šibenik, OIB 85821130368, Perivoj Luje Maruna 1, 22000 Šibenik</izvorni_sadrzaj>
    <derivirana_varijabla naziv="DomainObject.Predmet.StrankaIDrugiAdressOIB_1">FINA - Podružnica  Šibenik, OIB 85821130368, Perivoj Luje Maruna 1, 22000 Šibenik</derivirana_varijabla>
  </DomainObject.Predmet.StrankaIDrugiAdressOIB>
  <DomainObject.Predmet.ProtustrankaIDrugiAdressOIB>
    <izvorni_sadrzaj>SARTIJA d.o.o. za usluge u nautičkom turizmu, OIB 44762434730, Betinska 4, 22243 Murter</izvorni_sadrzaj>
    <derivirana_varijabla naziv="DomainObject.Predmet.ProtustrankaIDrugiAdressOIB_1">SARTIJA d.o.o. za usluge u nautičkom turizmu, OIB 44762434730, Betinska 4,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SARTIJA d.o.o. za usluge u nautičkom turizmu</item>
    </izvorni_sadrzaj>
    <derivirana_varijabla naziv="DomainObject.Predmet.SudioniciListNaziv_1">
      <item>FINA - Podružnica  Šibenik</item>
      <item>SARTIJA d.o.o. za usluge u nautičkom turizmu</item>
    </derivirana_varijabla>
  </DomainObject.Predmet.SudioniciListNaziv>
  <DomainObject.Predmet.SudioniciListAdressOIB>
    <izvorni_sadrzaj>
      <item>FINA - Podružnica  Šibenik, OIB 85821130368, Perivoj Luje Maruna 1,22000 Šibenik</item>
      <item>SARTIJA d.o.o. za usluge u nautičkom turizmu, OIB 44762434730, Betinska 4,22243 Murter</item>
    </izvorni_sadrzaj>
    <derivirana_varijabla naziv="DomainObject.Predmet.SudioniciListAdressOIB_1">
      <item>FINA - Podružnica  Šibenik, OIB 85821130368, Perivoj Luje Maruna 1,22000 Šibenik</item>
      <item>SARTIJA d.o.o. za usluge u nautičkom turizmu, OIB 44762434730, Betinska 4,22243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44762434730</item>
    </izvorni_sadrzaj>
    <derivirana_varijabla naziv="DomainObject.Predmet.SudioniciListNazivOIB_1">
      <item>, OIB 85821130368</item>
      <item>, OIB 44762434730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2546</properties:Characters>
  <properties:Lines>95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2016-02-05T08:55:00Z</dcterms:created>
  <dc:creator>Joško Livaković</dc:creator>
  <cp:lastModifiedBy>Marina Gulin</cp:lastModifiedBy>
  <cp:lastPrinted>2016-02-03T11:01:00Z</cp:lastPrinted>
  <dcterms:modified xmlns:xsi="http://www.w3.org/2001/XMLSchema-instance" xsi:type="dcterms:W3CDTF">2016-02-05T08:57:00Z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