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b223" w14:paraId="6d3b223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630195">
        <w:rPr>
          <w:b/>
        </w:rPr>
        <w:t>211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F061F2" w:rsidRPr="00F061F2">
        <w:t xml:space="preserve"> </w:t>
      </w:r>
      <w:r w:rsidR="00630195" w:rsidRPr="00630195">
        <w:t>POGLAVICA, jednostavno društvo s ograničenom odgovornošću za trgovinu i usluge</w:t>
      </w:r>
      <w:r w:rsidR="00784A37">
        <w:t xml:space="preserve">, </w:t>
      </w:r>
      <w:r w:rsidR="00630195">
        <w:t xml:space="preserve">Vinjani Donji 344, </w:t>
      </w:r>
      <w:r w:rsidR="00F061F2" w:rsidRPr="00F061F2">
        <w:t>OIB</w:t>
      </w:r>
      <w:r w:rsidR="00630195">
        <w:t xml:space="preserve">: </w:t>
      </w:r>
      <w:r w:rsidR="00630195" w:rsidRPr="00630195">
        <w:t>56721803158</w:t>
      </w:r>
      <w:r w:rsidR="00784A37">
        <w:t xml:space="preserve">, </w:t>
      </w:r>
      <w:r w:rsidR="00F867CE" w:rsidRPr="00F061F2">
        <w:t xml:space="preserve">dana </w:t>
      </w:r>
      <w:r w:rsidR="00630195">
        <w:t>16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1E7893">
        <w:t xml:space="preserve"> </w:t>
      </w:r>
      <w:r w:rsidR="00784A37">
        <w:t xml:space="preserve"> </w:t>
      </w:r>
      <w:r w:rsidR="00630195" w:rsidRPr="00630195">
        <w:t>POGLAVICA, jednostavno društvo s ograničenom odgovornošću za trgovinu i usluge, Vinjani Donji 344, OIB: 56721803158</w:t>
      </w:r>
      <w:r w:rsidR="00630195">
        <w:t xml:space="preserve"> 16</w:t>
      </w:r>
      <w:r w:rsidR="0019781D">
        <w:t xml:space="preserve">.siječnja 2019. </w:t>
      </w:r>
      <w:r w:rsidR="00630195">
        <w:t>g u 13,50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D4EB0">
        <w:t>Snježana Sudarević</w:t>
      </w:r>
      <w:r w:rsidR="0038716F" w:rsidRPr="0038716F">
        <w:t xml:space="preserve"> iz </w:t>
      </w:r>
      <w:r w:rsidR="00CD4EB0">
        <w:t>Osijeka</w:t>
      </w:r>
      <w:r w:rsidR="0038716F" w:rsidRPr="0038716F">
        <w:t xml:space="preserve">, </w:t>
      </w:r>
      <w:r w:rsidR="00CD4EB0">
        <w:t>kardinala Alojzija Stepinca 35</w:t>
      </w:r>
      <w:r w:rsidR="0038716F" w:rsidRPr="0038716F">
        <w:t xml:space="preserve">., OIB: </w:t>
      </w:r>
      <w:r w:rsidR="00CD4EB0">
        <w:t>83030278680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>Zaključuje se stečajni postupak</w:t>
      </w:r>
      <w:r w:rsidR="00630195">
        <w:t xml:space="preserve"> nad </w:t>
      </w:r>
      <w:r w:rsidR="00630195" w:rsidRPr="00630195">
        <w:t xml:space="preserve">POGLAVICA, jednostavno društvo s ograničenom odgovornošću za trgovinu i usluge, Vinjani Donji 344, OIB: 56721803158 </w:t>
      </w:r>
      <w:r w:rsidR="00714900" w:rsidRPr="00F061F2">
        <w:t xml:space="preserve"> </w:t>
      </w:r>
      <w:r w:rsidR="00784A37">
        <w:t xml:space="preserve">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6A0DF2">
        <w:t>11</w:t>
      </w:r>
      <w:r w:rsidR="003E7BC1" w:rsidRPr="00F061F2">
        <w:t>.</w:t>
      </w:r>
      <w:r w:rsidR="006108BC" w:rsidRPr="00F061F2">
        <w:t xml:space="preserve"> </w:t>
      </w:r>
      <w:r w:rsidR="006A0DF2">
        <w:t>srpnja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5D519B">
        <w:t>586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30B31" w:rsidP="0085535D" w:rsidR="00165EA1">
      <w:pPr>
        <w:ind w:firstLine="708"/>
        <w:jc w:val="both"/>
      </w:pPr>
      <w:r w:rsidRPr="00730B31">
        <w:t xml:space="preserve">Sud je zatražio od Republike Hrvatske, Ministarstvo unutarnjih poslova, Policijska uprava Splitsko-Dalmatinske, Postaja prometne policije; Općinskog suda u Splitu, </w:t>
      </w:r>
      <w:r w:rsidRPr="00730B31">
        <w:lastRenderedPageBreak/>
        <w:t>Zemljišnoknjižni odjel, podatke o imovini dužnika  podatke o imovini dužnika. Međutim iz dostavljenih podataka razvidno je da dužnik nema nikakve imovine koja bi bila dostatna za namirenje troškova stečajnog postupka.</w:t>
      </w:r>
    </w:p>
    <w:p w:rsidRDefault="00730B31" w:rsidP="0085535D" w:rsidR="00730B31" w:rsidRPr="00F061F2">
      <w:pPr>
        <w:ind w:firstLine="708"/>
        <w:jc w:val="both"/>
      </w:pPr>
    </w:p>
    <w:p w:rsidRDefault="00714900" w:rsidP="004729A3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6A0DF2">
        <w:t>12</w:t>
      </w:r>
      <w:r w:rsidR="00CD4EB0">
        <w:t>.</w:t>
      </w:r>
      <w:r w:rsidR="00E907B5" w:rsidRPr="00F061F2">
        <w:t xml:space="preserve"> </w:t>
      </w:r>
      <w:r w:rsidR="006A0DF2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6A0DF2">
        <w:t>12</w:t>
      </w:r>
      <w:r w:rsidR="00987A3F" w:rsidRPr="00F061F2">
        <w:t>.</w:t>
      </w:r>
      <w:r w:rsidR="00CD4EB0">
        <w:t xml:space="preserve"> </w:t>
      </w:r>
      <w:r w:rsidR="006A0DF2">
        <w:t>srpnja</w:t>
      </w:r>
      <w:r w:rsidR="00CD4EB0">
        <w:t xml:space="preserve">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630195">
        <w:rPr>
          <w:b/>
        </w:rPr>
        <w:t>16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784A37" w:rsidP="00784A37" w:rsidR="002216B1" w:rsidRPr="00F061F2">
      <w:pPr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="002216B1" w:rsidRPr="00F061F2">
        <w:rPr>
          <w:b/>
        </w:rPr>
        <w:t>Diana Butigan Granić</w:t>
      </w:r>
      <w:r w:rsidR="00AC4A34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443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5D519B">
          <w:t>211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9781D"/>
    <w:rsid w:val="001A206E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4729A3"/>
    <w:rsid w:val="004F4443"/>
    <w:rsid w:val="00511383"/>
    <w:rsid w:val="0051349D"/>
    <w:rsid w:val="00517AE2"/>
    <w:rsid w:val="00554503"/>
    <w:rsid w:val="0055714E"/>
    <w:rsid w:val="00593887"/>
    <w:rsid w:val="005B1E4B"/>
    <w:rsid w:val="005B77A7"/>
    <w:rsid w:val="005D519B"/>
    <w:rsid w:val="005E2BEC"/>
    <w:rsid w:val="005E53CF"/>
    <w:rsid w:val="006015A2"/>
    <w:rsid w:val="006108BC"/>
    <w:rsid w:val="00616C2B"/>
    <w:rsid w:val="00630195"/>
    <w:rsid w:val="00636D85"/>
    <w:rsid w:val="00636FDE"/>
    <w:rsid w:val="006A0DF2"/>
    <w:rsid w:val="006A75B8"/>
    <w:rsid w:val="006B5A25"/>
    <w:rsid w:val="006F4794"/>
    <w:rsid w:val="00714900"/>
    <w:rsid w:val="00730B31"/>
    <w:rsid w:val="007334B1"/>
    <w:rsid w:val="00784A37"/>
    <w:rsid w:val="0079100C"/>
    <w:rsid w:val="007F5246"/>
    <w:rsid w:val="00824DEA"/>
    <w:rsid w:val="0085535D"/>
    <w:rsid w:val="0087221F"/>
    <w:rsid w:val="008761E4"/>
    <w:rsid w:val="008834DD"/>
    <w:rsid w:val="008A1A84"/>
    <w:rsid w:val="008F2D53"/>
    <w:rsid w:val="0092117B"/>
    <w:rsid w:val="009313FD"/>
    <w:rsid w:val="00943AE2"/>
    <w:rsid w:val="00957AE4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330BB"/>
    <w:rsid w:val="00A37545"/>
    <w:rsid w:val="00A75E15"/>
    <w:rsid w:val="00A839A9"/>
    <w:rsid w:val="00A86EA4"/>
    <w:rsid w:val="00A95916"/>
    <w:rsid w:val="00A95917"/>
    <w:rsid w:val="00AA3B7A"/>
    <w:rsid w:val="00AB373C"/>
    <w:rsid w:val="00AB5815"/>
    <w:rsid w:val="00AC4A34"/>
    <w:rsid w:val="00AD50DE"/>
    <w:rsid w:val="00AE62B0"/>
    <w:rsid w:val="00AF5F67"/>
    <w:rsid w:val="00B1663A"/>
    <w:rsid w:val="00B21086"/>
    <w:rsid w:val="00B469E7"/>
    <w:rsid w:val="00B5054E"/>
    <w:rsid w:val="00B552E3"/>
    <w:rsid w:val="00BA1E10"/>
    <w:rsid w:val="00C255CF"/>
    <w:rsid w:val="00C27444"/>
    <w:rsid w:val="00CD4EB0"/>
    <w:rsid w:val="00D01D5F"/>
    <w:rsid w:val="00D11AD0"/>
    <w:rsid w:val="00D14F09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DD653B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4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4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44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44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44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4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4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44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4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4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St-211/2019</izvorni_sadrzaj>
    <derivirana_varijabla naziv="DomainObject.Predmet.OznakaBroj_1">St-211/2019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POGLAVICA, jednostavno društvo s ograničenom odgovornošću za trgovinu i usluge</izvorni_sadrzaj>
    <derivirana_varijabla naziv="DomainObject.Predmet.ProtustrankaFormated_1">  POGLAVICA, jednostavno društvo s ograničenom odgovornošću za trgovinu i usluge</derivirana_varijabla>
  </DomainObject.Predmet.ProtustrankaFormated>
  <DomainObject.Predmet.ProtustrankaFormatedOIB>
    <izvorni_sadrzaj>  POGLAVICA, jednostavno društvo s ograničenom odgovornošću za trgovinu i usluge, OIB 56721803158</izvorni_sadrzaj>
    <derivirana_varijabla naziv="DomainObject.Predmet.ProtustrankaFormatedOIB_1">  POGLAVICA, jednostavno društvo s ograničenom odgovornošću za trgovinu i usluge, OIB 56721803158</derivirana_varijabla>
  </DomainObject.Predmet.ProtustrankaFormatedOIB>
  <DomainObject.Predmet.ProtustrankaFormatedWithAdress>
    <izvorni_sadrzaj> POGLAVICA, jednostavno društvo s ograničenom odgovornošću za trgovinu i usluge, Vinjani Donji 344, 21260 Donji Vinjani</izvorni_sadrzaj>
    <derivirana_varijabla naziv="DomainObject.Predmet.ProtustrankaFormatedWithAdress_1"> POGLAVICA, jednostavno društvo s ograničenom odgovornošću za trgovinu i usluge, Vinjani Donji 344, 21260 Donji Vinjani</derivirana_varijabla>
  </DomainObject.Predmet.ProtustrankaFormatedWithAdress>
  <DomainObject.Predmet.ProtustrankaFormatedWithAdressOIB>
    <izvorni_sadrzaj> POGLAVICA, jednostavno društvo s ograničenom odgovornošću za trgovinu i usluge, OIB 56721803158, Vinjani Donji 344, 21260 Donji Vinjani</izvorni_sadrzaj>
    <derivirana_varijabla naziv="DomainObject.Predmet.ProtustrankaFormatedWithAdressOIB_1"> POGLAVICA, jednostavno društvo s ograničenom odgovornošću za trgovinu i usluge, OIB 56721803158, Vinjani Donji 344, 21260 Donji Vinjani</derivirana_varijabla>
  </DomainObject.Predmet.ProtustrankaFormatedWithAdressOIB>
  <DomainObject.Predmet.ProtustrankaWithAdress>
    <izvorni_sadrzaj>POGLAVICA, jednostavno društvo s ograničenom odgovornošću za trgovinu i usluge Vinjani Donji 344, 21260 Donji Vinjani</izvorni_sadrzaj>
    <derivirana_varijabla naziv="DomainObject.Predmet.ProtustrankaWithAdress_1">POGLAVICA, jednostavno društvo s ograničenom odgovornošću za trgovinu i usluge Vinjani Donji 344, 21260 Donji Vinjani</derivirana_varijabla>
  </DomainObject.Predmet.ProtustrankaWithAdress>
  <DomainObject.Predmet.ProtustrankaWithAdressOIB>
    <izvorni_sadrzaj>POGLAVICA, jednostavno društvo s ograničenom odgovornošću za trgovinu i usluge, OIB 56721803158, Vinjani Donji 344, 21260 Donji Vinjani</izvorni_sadrzaj>
    <derivirana_varijabla naziv="DomainObject.Predmet.ProtustrankaWithAdressOIB_1">POGLAVICA, jednostavno društvo s ograničenom odgovornošću za trgovinu i usluge, OIB 56721803158, Vinjani Donji 344, 21260 Donji Vinjani</derivirana_varijabla>
  </DomainObject.Predmet.ProtustrankaWithAdressOIB>
  <DomainObject.Predmet.ProtustrankaNazivFormated>
    <izvorni_sadrzaj>POGLAVICA, jednostavno društvo s ograničenom odgovornošću za trgovinu i usluge</izvorni_sadrzaj>
    <derivirana_varijabla naziv="DomainObject.Predmet.ProtustrankaNazivFormated_1">POGLAVICA, jednostavno društvo s ograničenom odgovornošću za trgovinu i usluge</derivirana_varijabla>
  </DomainObject.Predmet.ProtustrankaNazivFormated>
  <DomainObject.Predmet.ProtustrankaNazivFormatedOIB>
    <izvorni_sadrzaj>POGLAVICA, jednostavno društvo s ograničenom odgovornošću za trgovinu i usluge, OIB 56721803158</izvorni_sadrzaj>
    <derivirana_varijabla naziv="DomainObject.Predmet.ProtustrankaNazivFormatedOIB_1">POGLAVICA, jednostavno društvo s ograničenom odgovornošću za trgovinu i usluge, OIB 56721803158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8467.01</izvorni_sadrzaj>
    <derivirana_varijabla naziv="DomainObject.Predmet.TrenutnaVrijednost_1">8467.01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POGLAVICA, jednostavno društvo s ograničenom odgovornošću za trgovinu i usluge</item>
    </izvorni_sadrzaj>
    <derivirana_varijabla naziv="DomainObject.Predmet.ProtuStrankaListFormated_1">
      <item>POGLAVICA, jednostavno društvo s ograničenom odgovornošću za trgovinu i usluge</item>
    </derivirana_varijabla>
  </DomainObject.Predmet.ProtuStrankaListFormated>
  <DomainObject.Predmet.ProtuStrankaListFormatedOIB>
    <izvorni_sadrzaj>
      <item>POGLAVICA, jednostavno društvo s ograničenom odgovornošću za trgovinu i usluge, OIB 56721803158</item>
    </izvorni_sadrzaj>
    <derivirana_varijabla naziv="DomainObject.Predmet.ProtuStrankaListFormatedOIB_1">
      <item>POGLAVICA, jednostavno društvo s ograničenom odgovornošću za trgovinu i usluge, OIB 56721803158</item>
    </derivirana_varijabla>
  </DomainObject.Predmet.ProtuStrankaListFormatedOIB>
  <DomainObject.Predmet.ProtuStrankaListFormatedWithAdress>
    <izvorni_sadrzaj>
      <item>POGLAVICA, jednostavno društvo s ograničenom odgovornošću za trgovinu i usluge, Vinjani Donji 344, 21260 Donji Vinjani</item>
    </izvorni_sadrzaj>
    <derivirana_varijabla naziv="DomainObject.Predmet.ProtuStrankaListFormatedWithAdress_1">
      <item>POGLAVICA, jednostavno društvo s ograničenom odgovornošću za trgovinu i usluge, Vinjani Donji 344, 21260 Donji Vinjani</item>
    </derivirana_varijabla>
  </DomainObject.Predmet.ProtuStrankaListFormatedWithAdress>
  <DomainObject.Predmet.ProtuStrankaListFormatedWithAdressOIB>
    <izvorni_sadrzaj>
      <item>POGLAVICA, jednostavno društvo s ograničenom odgovornošću za trgovinu i usluge, OIB 56721803158, Vinjani Donji 344, 21260 Donji Vinjani</item>
    </izvorni_sadrzaj>
    <derivirana_varijabla naziv="DomainObject.Predmet.ProtuStrankaListFormatedWithAdressOIB_1">
      <item>POGLAVICA, jednostavno društvo s ograničenom odgovornošću za trgovinu i usluge, OIB 56721803158, Vinjani Donji 344, 21260 Donji Vinjani</item>
    </derivirana_varijabla>
  </DomainObject.Predmet.ProtuStrankaListFormatedWithAdressOIB>
  <DomainObject.Predmet.ProtuStrankaListNazivFormated>
    <izvorni_sadrzaj>
      <item>POGLAVICA, jednostavno društvo s ograničenom odgovornošću za trgovinu i usluge</item>
    </izvorni_sadrzaj>
    <derivirana_varijabla naziv="DomainObject.Predmet.ProtuStrankaListNazivFormated_1">
      <item>POGLAVICA, jednostavno društvo s ograničenom odgovornošću za trgovinu i usluge</item>
    </derivirana_varijabla>
  </DomainObject.Predmet.ProtuStrankaListNazivFormated>
  <DomainObject.Predmet.ProtuStrankaListNazivFormatedOIB>
    <izvorni_sadrzaj>
      <item>POGLAVICA, jednostavno društvo s ograničenom odgovornošću za trgovinu i usluge, OIB 56721803158</item>
    </izvorni_sadrzaj>
    <derivirana_varijabla naziv="DomainObject.Predmet.ProtuStrankaListNazivFormatedOIB_1">
      <item>POGLAVICA, jednostavno društvo s ograničenom odgovornošću za trgovinu i usluge, OIB 56721803158</item>
    </derivirana_varijabla>
  </DomainObject.Predmet.ProtuStrankaListNazivFormatedOIB>
  <DomainObject.Predmet.OstaliListFormated>
    <izvorni_sadrzaj>
      <item>Andrijana Šanić</item>
    </izvorni_sadrzaj>
    <derivirana_varijabla naziv="DomainObject.Predmet.OstaliListFormated_1">
      <item>Andrijana Šanić</item>
    </derivirana_varijabla>
  </DomainObject.Predmet.OstaliListFormated>
  <DomainObject.Predmet.OstaliListFormatedOIB>
    <izvorni_sadrzaj>
      <item>Andrijana Šanić, OIB 17335251053</item>
    </izvorni_sadrzaj>
    <derivirana_varijabla naziv="DomainObject.Predmet.OstaliListFormatedOIB_1">
      <item>Andrijana Šanić, OIB 17335251053</item>
    </derivirana_varijabla>
  </DomainObject.Predmet.OstaliListFormatedOIB>
  <DomainObject.Predmet.OstaliListFormatedWithAdress>
    <izvorni_sadrzaj>
      <item>Andrijana Šanić, Vinjani Donji 310, 21260 Donji Vinjani</item>
    </izvorni_sadrzaj>
    <derivirana_varijabla naziv="DomainObject.Predmet.OstaliListFormatedWithAdress_1">
      <item>Andrijana Šanić, Vinjani Donji 310, 21260 Donji Vinjani</item>
    </derivirana_varijabla>
  </DomainObject.Predmet.OstaliListFormatedWithAdress>
  <DomainObject.Predmet.OstaliListFormatedWithAdressOIB>
    <izvorni_sadrzaj>
      <item>Andrijana Šanić, OIB 17335251053, Vinjani Donji 310, 21260 Donji Vinjani</item>
    </izvorni_sadrzaj>
    <derivirana_varijabla naziv="DomainObject.Predmet.OstaliListFormatedWithAdressOIB_1">
      <item>Andrijana Šanić, OIB 17335251053, Vinjani Donji 310, 21260 Donji Vinjani</item>
    </derivirana_varijabla>
  </DomainObject.Predmet.OstaliListFormatedWithAdressOIB>
  <DomainObject.Predmet.OstaliListNazivFormated>
    <izvorni_sadrzaj>
      <item>Andrijana Šanić</item>
    </izvorni_sadrzaj>
    <derivirana_varijabla naziv="DomainObject.Predmet.OstaliListNazivFormated_1">
      <item>Andrijana Šanić</item>
    </derivirana_varijabla>
  </DomainObject.Predmet.OstaliListNazivFormated>
  <DomainObject.Predmet.OstaliListNazivFormatedOIB>
    <izvorni_sadrzaj>
      <item>Andrijana Šanić, OIB 17335251053</item>
    </izvorni_sadrzaj>
    <derivirana_varijabla naziv="DomainObject.Predmet.OstaliListNazivFormatedOIB_1">
      <item>Andrijana Šanić, OIB 17335251053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POGLAVICA, jednostavno društvo s ograničenom odgovornošću za trgovinu i usluge</izvorni_sadrzaj>
    <derivirana_varijabla naziv="DomainObject.Predmet.ProtustrankaIDrugi_1">POGLAVICA,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POGLAVICA, jednostavno društvo s ograničenom odgovornošću za trgovinu i usluge, OIB 56721803158, Vinjani Donji 344, 21260 Donji Vinjani</izvorni_sadrzaj>
    <derivirana_varijabla naziv="DomainObject.Predmet.ProtustrankaIDrugiAdressOIB_1">POGLAVICA, jednostavno društvo s ograničenom odgovornošću za trgovinu i usluge, OIB 56721803158, Vinjani Donji 344,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POGLAVICA, jednostavno društvo s ograničenom odgovornošću za trgovinu i usluge</item>
      <item>FINANCIJSKA AGENCIJA, RC SPLIT</item>
      <item>Andrijana Šanić</item>
    </izvorni_sadrzaj>
    <derivirana_varijabla naziv="DomainObject.Predmet.SudioniciListNaziv_1">
      <item>POGLAVICA, jednostavno društvo s ograničenom odgovornošću za trgovinu i usluge</item>
      <item>FINANCIJSKA AGENCIJA, RC SPLIT</item>
      <item>Andrijana Šanić</item>
    </derivirana_varijabla>
  </DomainObject.Predmet.SudioniciListNaziv>
  <DomainObject.Predmet.SudioniciListAdressOIB>
    <izvorni_sadrzaj>
      <item>POGLAVICA, jednostavno društvo s ograničenom odgovornošću za trgovinu i usluge, OIB 56721803158, Vinjani Donji 344,21260 Donji Vinjani</item>
      <item>FINANCIJSKA AGENCIJA, RC SPLIT, OIB 85821130368, Mažuranićevo šetalište 24 b,21000 Split</item>
      <item>Andrijana Šanić, OIB 17335251053, Vinjani Donji 310,21260 Donji Vinjani</item>
    </izvorni_sadrzaj>
    <derivirana_varijabla naziv="DomainObject.Predmet.SudioniciListAdressOIB_1">
      <item>POGLAVICA, jednostavno društvo s ograničenom odgovornošću za trgovinu i usluge, OIB 56721803158, Vinjani Donji 344,21260 Donji Vinjani</item>
      <item>FINANCIJSKA AGENCIJA, RC SPLIT, OIB 85821130368, Mažuranićevo šetalište 24 b,21000 Split</item>
      <item>Andrijana Šanić, OIB 17335251053, Vinjani Donji 310,21260 Donji Vinjani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56721803158</item>
      <item>, OIB 85821130368</item>
      <item>, OIB 17335251053</item>
    </izvorni_sadrzaj>
    <derivirana_varijabla naziv="DomainObject.Predmet.SudioniciListNazivOIB_1">
      <item>, OIB 56721803158</item>
      <item>, OIB 85821130368</item>
      <item>, OIB 17335251053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3531</properties:Characters>
  <properties:Lines>96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4215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2019-01-16T12:37:00Z</dcterms:created>
  <dc:creator>stanka grcic</dc:creator>
  <cp:lastModifiedBy>Sanja Vuković</cp:lastModifiedBy>
  <cp:lastPrinted>2019-01-15T08:14:00Z</cp:lastPrinted>
  <dcterms:modified xmlns:xsi="http://www.w3.org/2001/XMLSchema-instance" xsi:type="dcterms:W3CDTF">2019-01-16T12:39:00Z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(St-211-19 - čl.132.SZ-otvaranje i  zaklj.poglavica.docx)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