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103544">
                    <w:rPr>
                      <w:sz w:val="22"/>
                      <w:szCs w:val="22"/>
                    </w:rPr>
                    <w:t>t-1017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653a181" w14:paraId="653a181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103544">
        <w:t>ETNO-TURIZAM ROBERTA j.d.o.o. za turizam, Vukovar, Bana Josipa Jelačića 141, MBS: 030129808, OIB: 28704924130</w:t>
      </w:r>
      <w:r w:rsidR="004F0AFB">
        <w:t xml:space="preserve">, </w:t>
      </w:r>
      <w:r>
        <w:t xml:space="preserve">  temeljem članka 430. Stečajnog zakona (NN 71/15, dalje: SZ), dana </w:t>
      </w:r>
      <w:r w:rsidR="009A2C96">
        <w:t xml:space="preserve"> </w:t>
      </w:r>
      <w:r w:rsidR="00CC3AFF">
        <w:t>2</w:t>
      </w:r>
      <w:r w:rsidR="009A2C96">
        <w:t>3</w:t>
      </w:r>
      <w:r w:rsidR="0044560C">
        <w:t xml:space="preserve">. </w:t>
      </w:r>
      <w:r w:rsidR="001360BE">
        <w:t>srpnja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CD5448">
        <w:t>ETNO-TURIZAM ROBERTA j.d.o.o. za turizam, Vukovar, Bana Josipa Jelačića 141, MBS: 030129808, OIB: 28704924130</w:t>
      </w:r>
      <w:r w:rsidR="009C76C5">
        <w:t>,</w:t>
      </w:r>
      <w:r>
        <w:t xml:space="preserve"> na temelju neizvršenih osnova za plaćanje iznosi </w:t>
      </w:r>
      <w:r w:rsidR="00CD5448">
        <w:t>6.900,98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CD5448">
        <w:t xml:space="preserve">Roberta Rajić, OIB: 01254682225, Osijek, Martina </w:t>
      </w:r>
      <w:proofErr w:type="spellStart"/>
      <w:r w:rsidR="00CD5448">
        <w:t>Divalta</w:t>
      </w:r>
      <w:proofErr w:type="spellEnd"/>
      <w:r w:rsidR="00CD5448">
        <w:t xml:space="preserve"> 117/A</w:t>
      </w:r>
      <w:r w:rsidR="00E057C7">
        <w:t xml:space="preserve">,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CD5448">
        <w:t>1017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C51857">
        <w:t>2</w:t>
      </w:r>
      <w:r w:rsidR="009A2C96">
        <w:t>3</w:t>
      </w:r>
      <w:r w:rsidR="006F3177">
        <w:t xml:space="preserve">. </w:t>
      </w:r>
      <w:r w:rsidR="001360BE">
        <w:t>srpnja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1360BE">
        <w:t>2</w:t>
      </w:r>
      <w:r w:rsidR="00F52029">
        <w:t>5</w:t>
      </w:r>
      <w:r>
        <w:t>.</w:t>
      </w:r>
      <w:r w:rsidR="00C51857">
        <w:t>10</w:t>
      </w:r>
      <w:r>
        <w:t>.2018.</w:t>
      </w:r>
    </w:p>
    <w:p w:rsidRDefault="002253DA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03544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253DA"/>
    <w:rsid w:val="00274EC6"/>
    <w:rsid w:val="00364EB7"/>
    <w:rsid w:val="003908EC"/>
    <w:rsid w:val="003B3E1A"/>
    <w:rsid w:val="003E4468"/>
    <w:rsid w:val="004049C3"/>
    <w:rsid w:val="00433B7C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7558"/>
    <w:rsid w:val="00947F82"/>
    <w:rsid w:val="00997A93"/>
    <w:rsid w:val="009A2C96"/>
    <w:rsid w:val="009C4D46"/>
    <w:rsid w:val="009C76C5"/>
    <w:rsid w:val="00A324F9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51857"/>
    <w:rsid w:val="00C82963"/>
    <w:rsid w:val="00CA7F62"/>
    <w:rsid w:val="00CC3AFF"/>
    <w:rsid w:val="00CD1424"/>
    <w:rsid w:val="00CD5448"/>
    <w:rsid w:val="00D61325"/>
    <w:rsid w:val="00D71279"/>
    <w:rsid w:val="00D87EF8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3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3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3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3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3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3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3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3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St-1017/2018</izvorni_sadrzaj>
    <derivirana_varijabla naziv="DomainObject.Predmet.OznakaBroj_1">St-1017/2018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ETNO-TURIZAM ROBERTA j.d.o.o. za turizam</izvorni_sadrzaj>
    <derivirana_varijabla naziv="DomainObject.Predmet.ProtustrankaFormated_1">  ETNO-TURIZAM ROBERTA j.d.o.o. za turizam</derivirana_varijabla>
  </DomainObject.Predmet.ProtustrankaFormated>
  <DomainObject.Predmet.ProtustrankaFormatedOIB>
    <izvorni_sadrzaj>  ETNO-TURIZAM ROBERTA j.d.o.o. za turizam, OIB 28704924130</izvorni_sadrzaj>
    <derivirana_varijabla naziv="DomainObject.Predmet.ProtustrankaFormatedOIB_1">  ETNO-TURIZAM ROBERTA j.d.o.o. za turizam, OIB 28704924130</derivirana_varijabla>
  </DomainObject.Predmet.ProtustrankaFormatedOIB>
  <DomainObject.Predmet.ProtustrankaFormatedWithAdress>
    <izvorni_sadrzaj> ETNO-TURIZAM ROBERTA j.d.o.o. za turizam, Bana Josipa Jelačića 141, 32000 Vukovar</izvorni_sadrzaj>
    <derivirana_varijabla naziv="DomainObject.Predmet.ProtustrankaFormatedWithAdress_1"> ETNO-TURIZAM ROBERTA j.d.o.o. za turizam, Bana Josipa Jelačića 141, 32000 Vukovar</derivirana_varijabla>
  </DomainObject.Predmet.ProtustrankaFormatedWithAdress>
  <DomainObject.Predmet.ProtustrankaFormatedWithAdressOIB>
    <izvorni_sadrzaj> ETNO-TURIZAM ROBERTA j.d.o.o. za turizam, OIB 28704924130, Bana Josipa Jelačića 141, 32000 Vukovar</izvorni_sadrzaj>
    <derivirana_varijabla naziv="DomainObject.Predmet.ProtustrankaFormatedWithAdressOIB_1"> ETNO-TURIZAM ROBERTA j.d.o.o. za turizam, OIB 28704924130, Bana Josipa Jelačića 141, 32000 Vukovar</derivirana_varijabla>
  </DomainObject.Predmet.ProtustrankaFormatedWithAdressOIB>
  <DomainObject.Predmet.ProtustrankaWithAdress>
    <izvorni_sadrzaj>ETNO-TURIZAM ROBERTA j.d.o.o. za turizam Bana Josipa Jelačića 141, 32000 Vukovar</izvorni_sadrzaj>
    <derivirana_varijabla naziv="DomainObject.Predmet.ProtustrankaWithAdress_1">ETNO-TURIZAM ROBERTA j.d.o.o. za turizam Bana Josipa Jelačića 141, 32000 Vukovar</derivirana_varijabla>
  </DomainObject.Predmet.ProtustrankaWithAdress>
  <DomainObject.Predmet.ProtustrankaWithAdressOIB>
    <izvorni_sadrzaj>ETNO-TURIZAM ROBERTA j.d.o.o. za turizam, OIB 28704924130, Bana Josipa Jelačića 141, 32000 Vukovar</izvorni_sadrzaj>
    <derivirana_varijabla naziv="DomainObject.Predmet.ProtustrankaWithAdressOIB_1">ETNO-TURIZAM ROBERTA j.d.o.o. za turizam, OIB 28704924130, Bana Josipa Jelačića 141, 32000 Vukovar</derivirana_varijabla>
  </DomainObject.Predmet.ProtustrankaWithAdressOIB>
  <DomainObject.Predmet.ProtustrankaNazivFormated>
    <izvorni_sadrzaj>ETNO-TURIZAM ROBERTA j.d.o.o. za turizam</izvorni_sadrzaj>
    <derivirana_varijabla naziv="DomainObject.Predmet.ProtustrankaNazivFormated_1">ETNO-TURIZAM ROBERTA j.d.o.o. za turizam</derivirana_varijabla>
  </DomainObject.Predmet.ProtustrankaNazivFormated>
  <DomainObject.Predmet.ProtustrankaNazivFormatedOIB>
    <izvorni_sadrzaj>ETNO-TURIZAM ROBERTA j.d.o.o. za turizam, OIB 28704924130</izvorni_sadrzaj>
    <derivirana_varijabla naziv="DomainObject.Predmet.ProtustrankaNazivFormatedOIB_1">ETNO-TURIZAM ROBERTA j.d.o.o. za turizam, OIB 28704924130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ETNO-TURIZAM ROBERTA j.d.o.o. za turizam</item>
    </izvorni_sadrzaj>
    <derivirana_varijabla naziv="DomainObject.Predmet.ProtuStrankaListFormated_1">
      <item>ETNO-TURIZAM ROBERTA j.d.o.o. za turizam</item>
    </derivirana_varijabla>
  </DomainObject.Predmet.ProtuStrankaListFormated>
  <DomainObject.Predmet.ProtuStrankaListFormatedOIB>
    <izvorni_sadrzaj>
      <item>ETNO-TURIZAM ROBERTA j.d.o.o. za turizam, OIB 28704924130</item>
    </izvorni_sadrzaj>
    <derivirana_varijabla naziv="DomainObject.Predmet.ProtuStrankaListFormatedOIB_1">
      <item>ETNO-TURIZAM ROBERTA j.d.o.o. za turizam, OIB 28704924130</item>
    </derivirana_varijabla>
  </DomainObject.Predmet.ProtuStrankaListFormatedOIB>
  <DomainObject.Predmet.ProtuStrankaListFormatedWithAdress>
    <izvorni_sadrzaj>
      <item>ETNO-TURIZAM ROBERTA j.d.o.o. za turizam, Bana Josipa Jelačića 141, 32000 Vukovar</item>
    </izvorni_sadrzaj>
    <derivirana_varijabla naziv="DomainObject.Predmet.ProtuStrankaListFormatedWithAdress_1">
      <item>ETNO-TURIZAM ROBERTA j.d.o.o. za turizam, Bana Josipa Jelačića 141, 32000 Vukovar</item>
    </derivirana_varijabla>
  </DomainObject.Predmet.ProtuStrankaListFormatedWithAdress>
  <DomainObject.Predmet.ProtuStrankaListFormatedWithAdressOIB>
    <izvorni_sadrzaj>
      <item>ETNO-TURIZAM ROBERTA j.d.o.o. za turizam, OIB 28704924130, Bana Josipa Jelačića 141, 32000 Vukovar</item>
    </izvorni_sadrzaj>
    <derivirana_varijabla naziv="DomainObject.Predmet.ProtuStrankaListFormatedWithAdressOIB_1">
      <item>ETNO-TURIZAM ROBERTA j.d.o.o. za turizam, OIB 28704924130, Bana Josipa Jelačića 141, 32000 Vukovar</item>
    </derivirana_varijabla>
  </DomainObject.Predmet.ProtuStrankaListFormatedWithAdressOIB>
  <DomainObject.Predmet.ProtuStrankaListNazivFormated>
    <izvorni_sadrzaj>
      <item>ETNO-TURIZAM ROBERTA j.d.o.o. za turizam</item>
    </izvorni_sadrzaj>
    <derivirana_varijabla naziv="DomainObject.Predmet.ProtuStrankaListNazivFormated_1">
      <item>ETNO-TURIZAM ROBERTA j.d.o.o. za turizam</item>
    </derivirana_varijabla>
  </DomainObject.Predmet.ProtuStrankaListNazivFormated>
  <DomainObject.Predmet.ProtuStrankaListNazivFormatedOIB>
    <izvorni_sadrzaj>
      <item>ETNO-TURIZAM ROBERTA j.d.o.o. za turizam, OIB 28704924130</item>
    </izvorni_sadrzaj>
    <derivirana_varijabla naziv="DomainObject.Predmet.ProtuStrankaListNazivFormatedOIB_1">
      <item>ETNO-TURIZAM ROBERTA j.d.o.o. za turizam, OIB 28704924130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ETNO-TURIZAM ROBERTA j.d.o.o. za turizam</izvorni_sadrzaj>
    <derivirana_varijabla naziv="DomainObject.Predmet.ProtustrankaIDrugi_1">ETNO-TURIZAM ROBERTA j.d.o.o. za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ETNO-TURIZAM ROBERTA j.d.o.o. za turizam, OIB 28704924130, Bana Josipa Jelačića 141, 32000 Vukovar</izvorni_sadrzaj>
    <derivirana_varijabla naziv="DomainObject.Predmet.ProtustrankaIDrugiAdressOIB_1">ETNO-TURIZAM ROBERTA j.d.o.o. za turizam, OIB 28704924130, Bana Josipa Jelačića 141,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ETNO-TURIZAM ROBERTA j.d.o.o. za turizam</item>
    </izvorni_sadrzaj>
    <derivirana_varijabla naziv="DomainObject.Predmet.SudioniciListNaziv_1">
      <item>FINA RC OSIJEK</item>
      <item>ETNO-TURIZAM ROBERTA j.d.o.o. za turizam</item>
    </derivirana_varijabla>
  </DomainObject.Predmet.SudioniciListNaziv>
  <DomainObject.Predmet.SudioniciListAdressOIB>
    <izvorni_sadrzaj>
      <item>FINA RC OSIJEK, OIB 85821130368</item>
      <item>ETNO-TURIZAM ROBERTA j.d.o.o. za turizam, OIB 28704924130, Bana Josipa Jelačića 141,32000 Vukovar</item>
    </izvorni_sadrzaj>
    <derivirana_varijabla naziv="DomainObject.Predmet.SudioniciListAdressOIB_1">
      <item>FINA RC OSIJEK, OIB 85821130368</item>
      <item>ETNO-TURIZAM ROBERTA j.d.o.o. za turizam, OIB 28704924130, Bana Josipa Jelačića 141,32000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28704924130</item>
    </izvorni_sadrzaj>
    <derivirana_varijabla naziv="DomainObject.Predmet.SudioniciListNazivOIB_1">
      <item>, OIB 85821130368</item>
      <item>, OIB 28704924130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4CE4B0-0873-4351-99EA-7447DD8A0F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2159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2018-07-23T08:23:00Z</dcterms:created>
  <dc:creator>Snježana Andrijanić</dc:creator>
  <cp:lastModifiedBy>Gordana Harc</cp:lastModifiedBy>
  <cp:lastPrinted>2018-07-23T08:23:00Z</cp:lastPrinted>
  <dcterms:modified xmlns:xsi="http://www.w3.org/2001/XMLSchema-instance" xsi:type="dcterms:W3CDTF">2018-07-23T08:25:00Z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- 1017-18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